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9959" w14:textId="77777777" w:rsidR="00164339" w:rsidRDefault="00164339"/>
    <w:p w14:paraId="35D3BCDB" w14:textId="77777777" w:rsidR="0086278B" w:rsidRDefault="0086278B"/>
    <w:p w14:paraId="1700E904" w14:textId="77777777" w:rsidR="0086278B" w:rsidRDefault="0086278B"/>
    <w:p w14:paraId="18F7EE8F" w14:textId="77777777" w:rsidR="0086278B" w:rsidRDefault="0086278B"/>
    <w:p w14:paraId="7A87AEF3" w14:textId="77777777" w:rsidR="0086278B" w:rsidRDefault="0086278B"/>
    <w:p w14:paraId="424F99A9" w14:textId="77777777" w:rsidR="0086278B" w:rsidRDefault="0086278B"/>
    <w:p w14:paraId="02C6CC21" w14:textId="77777777" w:rsidR="0086278B" w:rsidRDefault="0086278B"/>
    <w:p w14:paraId="1F91B866" w14:textId="77777777" w:rsidR="0086278B" w:rsidRDefault="0086278B"/>
    <w:p w14:paraId="345BF38E" w14:textId="77777777" w:rsidR="005E1B0C" w:rsidRDefault="005E1B0C" w:rsidP="00C12230">
      <w:pPr>
        <w:framePr w:w="5244" w:h="5435" w:hRule="exact" w:hSpace="142" w:wrap="notBeside" w:vAnchor="page" w:hAnchor="page" w:x="3441" w:y="4622"/>
        <w:pBdr>
          <w:top w:val="single" w:sz="6" w:space="1" w:color="auto"/>
          <w:left w:val="single" w:sz="6" w:space="1" w:color="auto"/>
          <w:bottom w:val="single" w:sz="6" w:space="1" w:color="auto"/>
          <w:right w:val="single" w:sz="6" w:space="1" w:color="auto"/>
        </w:pBdr>
      </w:pPr>
    </w:p>
    <w:p w14:paraId="469B588A" w14:textId="77777777" w:rsidR="005E1B0C" w:rsidRDefault="005E1B0C" w:rsidP="00C12230">
      <w:pPr>
        <w:framePr w:w="5244" w:h="5435" w:hRule="exact" w:hSpace="142" w:wrap="notBeside" w:vAnchor="page" w:hAnchor="page" w:x="3441" w:y="4622"/>
        <w:pBdr>
          <w:top w:val="single" w:sz="6" w:space="1" w:color="auto"/>
          <w:left w:val="single" w:sz="6" w:space="1" w:color="auto"/>
          <w:bottom w:val="single" w:sz="6" w:space="1" w:color="auto"/>
          <w:right w:val="single" w:sz="6" w:space="1" w:color="auto"/>
        </w:pBdr>
      </w:pPr>
    </w:p>
    <w:p w14:paraId="50A08AB0" w14:textId="77777777" w:rsidR="00C12230" w:rsidRDefault="00C12230" w:rsidP="00C12230">
      <w:pPr>
        <w:framePr w:w="5244" w:h="5435" w:hRule="exact" w:hSpace="142" w:wrap="notBeside" w:vAnchor="page" w:hAnchor="page" w:x="3441" w:y="4622"/>
        <w:pBdr>
          <w:top w:val="single" w:sz="6" w:space="1" w:color="auto"/>
          <w:left w:val="single" w:sz="6" w:space="1" w:color="auto"/>
          <w:bottom w:val="single" w:sz="6" w:space="1" w:color="auto"/>
          <w:right w:val="single" w:sz="6" w:space="1" w:color="auto"/>
        </w:pBdr>
        <w:jc w:val="center"/>
        <w:rPr>
          <w:sz w:val="36"/>
          <w:szCs w:val="36"/>
        </w:rPr>
      </w:pPr>
      <w:r>
        <w:rPr>
          <w:sz w:val="36"/>
          <w:szCs w:val="36"/>
        </w:rPr>
        <w:t>V&amp;G-plan Ontwerpfase</w:t>
      </w:r>
    </w:p>
    <w:p w14:paraId="0870481A" w14:textId="77777777" w:rsidR="008118E6" w:rsidRDefault="008118E6" w:rsidP="00C12230">
      <w:pPr>
        <w:framePr w:w="5244" w:h="5435" w:hRule="exact" w:hSpace="142" w:wrap="notBeside" w:vAnchor="page" w:hAnchor="page" w:x="3441" w:y="4622"/>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Groen wijkonderhoud </w:t>
      </w:r>
    </w:p>
    <w:p w14:paraId="39F552A3" w14:textId="72FDAA04" w:rsidR="00C12230" w:rsidRDefault="008118E6" w:rsidP="00C12230">
      <w:pPr>
        <w:framePr w:w="5244" w:h="5435" w:hRule="exact" w:hSpace="142" w:wrap="notBeside" w:vAnchor="page" w:hAnchor="page" w:x="3441" w:y="4622"/>
        <w:pBdr>
          <w:top w:val="single" w:sz="6" w:space="1" w:color="auto"/>
          <w:left w:val="single" w:sz="6" w:space="1" w:color="auto"/>
          <w:bottom w:val="single" w:sz="6" w:space="1" w:color="auto"/>
          <w:right w:val="single" w:sz="6" w:space="1" w:color="auto"/>
        </w:pBdr>
        <w:jc w:val="center"/>
        <w:rPr>
          <w:sz w:val="36"/>
          <w:szCs w:val="36"/>
        </w:rPr>
      </w:pPr>
      <w:r>
        <w:rPr>
          <w:sz w:val="36"/>
          <w:szCs w:val="36"/>
        </w:rPr>
        <w:t>2024-2026</w:t>
      </w:r>
    </w:p>
    <w:p w14:paraId="4B261075" w14:textId="77777777" w:rsidR="0086278B" w:rsidRDefault="0086278B"/>
    <w:p w14:paraId="0E5245C1" w14:textId="77777777" w:rsidR="0086278B" w:rsidRDefault="0086278B"/>
    <w:p w14:paraId="054AAA26" w14:textId="77777777" w:rsidR="0086278B" w:rsidRDefault="0086278B"/>
    <w:p w14:paraId="1C6E2DA7" w14:textId="77777777" w:rsidR="0086278B" w:rsidRDefault="0086278B"/>
    <w:p w14:paraId="49DA1BD6" w14:textId="77777777" w:rsidR="0086278B" w:rsidRDefault="0086278B"/>
    <w:p w14:paraId="71D01A30" w14:textId="77777777" w:rsidR="00411EDB" w:rsidRDefault="0086278B" w:rsidP="00411EDB">
      <w:pPr>
        <w:pStyle w:val="Kop6"/>
        <w:tabs>
          <w:tab w:val="clear" w:pos="-1440"/>
          <w:tab w:val="clear" w:pos="-720"/>
          <w:tab w:val="clear" w:pos="0"/>
          <w:tab w:val="clear" w:pos="380"/>
        </w:tabs>
      </w:pPr>
      <w:r>
        <w:lastRenderedPageBreak/>
        <w:tab/>
      </w:r>
      <w:r>
        <w:tab/>
      </w:r>
      <w:bookmarkStart w:id="0" w:name="_Toc484639638"/>
      <w:r w:rsidR="00411EDB">
        <w:t>INHOUDSOPGAVE</w:t>
      </w:r>
      <w:bookmarkEnd w:id="0"/>
    </w:p>
    <w:p w14:paraId="5789933B" w14:textId="77777777" w:rsidR="00E81611" w:rsidRDefault="00411EDB">
      <w:pPr>
        <w:pStyle w:val="Inhopg6"/>
        <w:rPr>
          <w:rFonts w:asciiTheme="minorHAnsi" w:eastAsiaTheme="minorEastAsia" w:hAnsiTheme="minorHAnsi" w:cstheme="minorBidi"/>
          <w:noProof/>
          <w:szCs w:val="22"/>
          <w:lang w:val="nl-NL"/>
        </w:rPr>
      </w:pPr>
      <w:r w:rsidRPr="00BD50FF">
        <w:rPr>
          <w:b/>
          <w:sz w:val="20"/>
        </w:rPr>
        <w:fldChar w:fldCharType="begin"/>
      </w:r>
      <w:r w:rsidRPr="00BD50FF">
        <w:rPr>
          <w:b/>
          <w:sz w:val="20"/>
        </w:rPr>
        <w:instrText xml:space="preserve"> TOC \o "1-7" </w:instrText>
      </w:r>
      <w:r w:rsidRPr="00BD50FF">
        <w:rPr>
          <w:b/>
          <w:sz w:val="20"/>
        </w:rPr>
        <w:fldChar w:fldCharType="separate"/>
      </w:r>
      <w:r w:rsidR="00E81611">
        <w:rPr>
          <w:noProof/>
        </w:rPr>
        <w:t>INHOUDSOPGAVE</w:t>
      </w:r>
      <w:r w:rsidR="00E81611">
        <w:rPr>
          <w:noProof/>
        </w:rPr>
        <w:tab/>
      </w:r>
      <w:r w:rsidR="00E81611">
        <w:rPr>
          <w:noProof/>
        </w:rPr>
        <w:fldChar w:fldCharType="begin"/>
      </w:r>
      <w:r w:rsidR="00E81611">
        <w:rPr>
          <w:noProof/>
        </w:rPr>
        <w:instrText xml:space="preserve"> PAGEREF _Toc484639638 \h </w:instrText>
      </w:r>
      <w:r w:rsidR="00E81611">
        <w:rPr>
          <w:noProof/>
        </w:rPr>
      </w:r>
      <w:r w:rsidR="00E81611">
        <w:rPr>
          <w:noProof/>
        </w:rPr>
        <w:fldChar w:fldCharType="separate"/>
      </w:r>
      <w:r w:rsidR="00E81611">
        <w:rPr>
          <w:noProof/>
        </w:rPr>
        <w:t>2</w:t>
      </w:r>
      <w:r w:rsidR="00E81611">
        <w:rPr>
          <w:noProof/>
        </w:rPr>
        <w:fldChar w:fldCharType="end"/>
      </w:r>
    </w:p>
    <w:p w14:paraId="53E21892" w14:textId="77777777" w:rsidR="00E81611" w:rsidRDefault="00E81611">
      <w:pPr>
        <w:pStyle w:val="Inhopg1"/>
        <w:rPr>
          <w:rFonts w:asciiTheme="minorHAnsi" w:eastAsiaTheme="minorEastAsia" w:hAnsiTheme="minorHAnsi" w:cstheme="minorBidi"/>
          <w:noProof/>
          <w:szCs w:val="22"/>
          <w:lang w:val="nl-NL"/>
        </w:rPr>
      </w:pPr>
      <w:r>
        <w:rPr>
          <w:noProof/>
        </w:rPr>
        <w:t>1.</w:t>
      </w:r>
      <w:r>
        <w:rPr>
          <w:rFonts w:asciiTheme="minorHAnsi" w:eastAsiaTheme="minorEastAsia" w:hAnsiTheme="minorHAnsi" w:cstheme="minorBidi"/>
          <w:noProof/>
          <w:szCs w:val="22"/>
          <w:lang w:val="nl-NL"/>
        </w:rPr>
        <w:tab/>
      </w:r>
      <w:r>
        <w:rPr>
          <w:noProof/>
        </w:rPr>
        <w:t>Inleiding</w:t>
      </w:r>
      <w:r>
        <w:rPr>
          <w:noProof/>
        </w:rPr>
        <w:tab/>
      </w:r>
      <w:r>
        <w:rPr>
          <w:noProof/>
        </w:rPr>
        <w:fldChar w:fldCharType="begin"/>
      </w:r>
      <w:r>
        <w:rPr>
          <w:noProof/>
        </w:rPr>
        <w:instrText xml:space="preserve"> PAGEREF _Toc484639639 \h </w:instrText>
      </w:r>
      <w:r>
        <w:rPr>
          <w:noProof/>
        </w:rPr>
      </w:r>
      <w:r>
        <w:rPr>
          <w:noProof/>
        </w:rPr>
        <w:fldChar w:fldCharType="separate"/>
      </w:r>
      <w:r>
        <w:rPr>
          <w:noProof/>
        </w:rPr>
        <w:t>3</w:t>
      </w:r>
      <w:r>
        <w:rPr>
          <w:noProof/>
        </w:rPr>
        <w:fldChar w:fldCharType="end"/>
      </w:r>
    </w:p>
    <w:p w14:paraId="23D58696" w14:textId="77777777" w:rsidR="00E81611" w:rsidRDefault="00E81611">
      <w:pPr>
        <w:pStyle w:val="Inhopg1"/>
        <w:rPr>
          <w:rFonts w:asciiTheme="minorHAnsi" w:eastAsiaTheme="minorEastAsia" w:hAnsiTheme="minorHAnsi" w:cstheme="minorBidi"/>
          <w:noProof/>
          <w:szCs w:val="22"/>
          <w:lang w:val="nl-NL"/>
        </w:rPr>
      </w:pPr>
      <w:r>
        <w:rPr>
          <w:noProof/>
        </w:rPr>
        <w:t>2.</w:t>
      </w:r>
      <w:r>
        <w:rPr>
          <w:rFonts w:asciiTheme="minorHAnsi" w:eastAsiaTheme="minorEastAsia" w:hAnsiTheme="minorHAnsi" w:cstheme="minorBidi"/>
          <w:noProof/>
          <w:szCs w:val="22"/>
          <w:lang w:val="nl-NL"/>
        </w:rPr>
        <w:tab/>
      </w:r>
      <w:r>
        <w:rPr>
          <w:noProof/>
        </w:rPr>
        <w:t>Projectgegevens</w:t>
      </w:r>
      <w:r>
        <w:rPr>
          <w:noProof/>
        </w:rPr>
        <w:tab/>
      </w:r>
      <w:r>
        <w:rPr>
          <w:noProof/>
        </w:rPr>
        <w:fldChar w:fldCharType="begin"/>
      </w:r>
      <w:r>
        <w:rPr>
          <w:noProof/>
        </w:rPr>
        <w:instrText xml:space="preserve"> PAGEREF _Toc484639640 \h </w:instrText>
      </w:r>
      <w:r>
        <w:rPr>
          <w:noProof/>
        </w:rPr>
      </w:r>
      <w:r>
        <w:rPr>
          <w:noProof/>
        </w:rPr>
        <w:fldChar w:fldCharType="separate"/>
      </w:r>
      <w:r>
        <w:rPr>
          <w:noProof/>
        </w:rPr>
        <w:t>4</w:t>
      </w:r>
      <w:r>
        <w:rPr>
          <w:noProof/>
        </w:rPr>
        <w:fldChar w:fldCharType="end"/>
      </w:r>
    </w:p>
    <w:p w14:paraId="5198F166"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2.1</w:t>
      </w:r>
      <w:r>
        <w:rPr>
          <w:rFonts w:asciiTheme="minorHAnsi" w:eastAsiaTheme="minorEastAsia" w:hAnsiTheme="minorHAnsi" w:cstheme="minorBidi"/>
          <w:noProof/>
          <w:szCs w:val="22"/>
          <w:lang w:val="nl-NL"/>
        </w:rPr>
        <w:tab/>
      </w:r>
      <w:r>
        <w:rPr>
          <w:noProof/>
        </w:rPr>
        <w:t>Omschrijving werkzaamheden</w:t>
      </w:r>
      <w:r>
        <w:rPr>
          <w:noProof/>
        </w:rPr>
        <w:tab/>
      </w:r>
      <w:r>
        <w:rPr>
          <w:noProof/>
        </w:rPr>
        <w:fldChar w:fldCharType="begin"/>
      </w:r>
      <w:r>
        <w:rPr>
          <w:noProof/>
        </w:rPr>
        <w:instrText xml:space="preserve"> PAGEREF _Toc484639641 \h </w:instrText>
      </w:r>
      <w:r>
        <w:rPr>
          <w:noProof/>
        </w:rPr>
      </w:r>
      <w:r>
        <w:rPr>
          <w:noProof/>
        </w:rPr>
        <w:fldChar w:fldCharType="separate"/>
      </w:r>
      <w:r>
        <w:rPr>
          <w:noProof/>
        </w:rPr>
        <w:t>4</w:t>
      </w:r>
      <w:r>
        <w:rPr>
          <w:noProof/>
        </w:rPr>
        <w:fldChar w:fldCharType="end"/>
      </w:r>
    </w:p>
    <w:p w14:paraId="7371A5C7"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2.2</w:t>
      </w:r>
      <w:r>
        <w:rPr>
          <w:rFonts w:asciiTheme="minorHAnsi" w:eastAsiaTheme="minorEastAsia" w:hAnsiTheme="minorHAnsi" w:cstheme="minorBidi"/>
          <w:noProof/>
          <w:szCs w:val="22"/>
          <w:lang w:val="nl-NL"/>
        </w:rPr>
        <w:tab/>
      </w:r>
      <w:r>
        <w:rPr>
          <w:noProof/>
        </w:rPr>
        <w:t>Adres/ligging van de bouwlocatie</w:t>
      </w:r>
      <w:r>
        <w:rPr>
          <w:noProof/>
        </w:rPr>
        <w:tab/>
      </w:r>
      <w:r>
        <w:rPr>
          <w:noProof/>
        </w:rPr>
        <w:fldChar w:fldCharType="begin"/>
      </w:r>
      <w:r>
        <w:rPr>
          <w:noProof/>
        </w:rPr>
        <w:instrText xml:space="preserve"> PAGEREF _Toc484639642 \h </w:instrText>
      </w:r>
      <w:r>
        <w:rPr>
          <w:noProof/>
        </w:rPr>
      </w:r>
      <w:r>
        <w:rPr>
          <w:noProof/>
        </w:rPr>
        <w:fldChar w:fldCharType="separate"/>
      </w:r>
      <w:r>
        <w:rPr>
          <w:noProof/>
        </w:rPr>
        <w:t>4</w:t>
      </w:r>
      <w:r>
        <w:rPr>
          <w:noProof/>
        </w:rPr>
        <w:fldChar w:fldCharType="end"/>
      </w:r>
    </w:p>
    <w:p w14:paraId="69F1A752"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2.3</w:t>
      </w:r>
      <w:r>
        <w:rPr>
          <w:rFonts w:asciiTheme="minorHAnsi" w:eastAsiaTheme="minorEastAsia" w:hAnsiTheme="minorHAnsi" w:cstheme="minorBidi"/>
          <w:noProof/>
          <w:szCs w:val="22"/>
          <w:lang w:val="nl-NL"/>
        </w:rPr>
        <w:tab/>
      </w:r>
      <w:r>
        <w:rPr>
          <w:noProof/>
        </w:rPr>
        <w:t>Planning en uitvoeringsgegevens</w:t>
      </w:r>
      <w:r>
        <w:rPr>
          <w:noProof/>
        </w:rPr>
        <w:tab/>
      </w:r>
      <w:r>
        <w:rPr>
          <w:noProof/>
        </w:rPr>
        <w:fldChar w:fldCharType="begin"/>
      </w:r>
      <w:r>
        <w:rPr>
          <w:noProof/>
        </w:rPr>
        <w:instrText xml:space="preserve"> PAGEREF _Toc484639643 \h </w:instrText>
      </w:r>
      <w:r>
        <w:rPr>
          <w:noProof/>
        </w:rPr>
      </w:r>
      <w:r>
        <w:rPr>
          <w:noProof/>
        </w:rPr>
        <w:fldChar w:fldCharType="separate"/>
      </w:r>
      <w:r>
        <w:rPr>
          <w:noProof/>
        </w:rPr>
        <w:t>4</w:t>
      </w:r>
      <w:r>
        <w:rPr>
          <w:noProof/>
        </w:rPr>
        <w:fldChar w:fldCharType="end"/>
      </w:r>
    </w:p>
    <w:p w14:paraId="76ACE182" w14:textId="77777777" w:rsidR="00E81611" w:rsidRDefault="00E81611">
      <w:pPr>
        <w:pStyle w:val="Inhopg1"/>
        <w:rPr>
          <w:rFonts w:asciiTheme="minorHAnsi" w:eastAsiaTheme="minorEastAsia" w:hAnsiTheme="minorHAnsi" w:cstheme="minorBidi"/>
          <w:noProof/>
          <w:szCs w:val="22"/>
          <w:lang w:val="nl-NL"/>
        </w:rPr>
      </w:pPr>
      <w:r>
        <w:rPr>
          <w:noProof/>
        </w:rPr>
        <w:t>3.</w:t>
      </w:r>
      <w:r>
        <w:rPr>
          <w:rFonts w:asciiTheme="minorHAnsi" w:eastAsiaTheme="minorEastAsia" w:hAnsiTheme="minorHAnsi" w:cstheme="minorBidi"/>
          <w:noProof/>
          <w:szCs w:val="22"/>
          <w:lang w:val="nl-NL"/>
        </w:rPr>
        <w:tab/>
      </w:r>
      <w:r>
        <w:rPr>
          <w:noProof/>
        </w:rPr>
        <w:t>Bij de totstandkoming betrokken partijen</w:t>
      </w:r>
      <w:r>
        <w:rPr>
          <w:noProof/>
        </w:rPr>
        <w:tab/>
      </w:r>
      <w:r>
        <w:rPr>
          <w:noProof/>
        </w:rPr>
        <w:fldChar w:fldCharType="begin"/>
      </w:r>
      <w:r>
        <w:rPr>
          <w:noProof/>
        </w:rPr>
        <w:instrText xml:space="preserve"> PAGEREF _Toc484639644 \h </w:instrText>
      </w:r>
      <w:r>
        <w:rPr>
          <w:noProof/>
        </w:rPr>
      </w:r>
      <w:r>
        <w:rPr>
          <w:noProof/>
        </w:rPr>
        <w:fldChar w:fldCharType="separate"/>
      </w:r>
      <w:r>
        <w:rPr>
          <w:noProof/>
        </w:rPr>
        <w:t>5</w:t>
      </w:r>
      <w:r>
        <w:rPr>
          <w:noProof/>
        </w:rPr>
        <w:fldChar w:fldCharType="end"/>
      </w:r>
    </w:p>
    <w:p w14:paraId="61542791"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3.1</w:t>
      </w:r>
      <w:r>
        <w:rPr>
          <w:rFonts w:asciiTheme="minorHAnsi" w:eastAsiaTheme="minorEastAsia" w:hAnsiTheme="minorHAnsi" w:cstheme="minorBidi"/>
          <w:noProof/>
          <w:szCs w:val="22"/>
          <w:lang w:val="nl-NL"/>
        </w:rPr>
        <w:tab/>
      </w:r>
      <w:r>
        <w:rPr>
          <w:noProof/>
        </w:rPr>
        <w:t>Opdrachtgever</w:t>
      </w:r>
      <w:r>
        <w:rPr>
          <w:noProof/>
        </w:rPr>
        <w:tab/>
      </w:r>
      <w:r>
        <w:rPr>
          <w:noProof/>
        </w:rPr>
        <w:fldChar w:fldCharType="begin"/>
      </w:r>
      <w:r>
        <w:rPr>
          <w:noProof/>
        </w:rPr>
        <w:instrText xml:space="preserve"> PAGEREF _Toc484639645 \h </w:instrText>
      </w:r>
      <w:r>
        <w:rPr>
          <w:noProof/>
        </w:rPr>
      </w:r>
      <w:r>
        <w:rPr>
          <w:noProof/>
        </w:rPr>
        <w:fldChar w:fldCharType="separate"/>
      </w:r>
      <w:r>
        <w:rPr>
          <w:noProof/>
        </w:rPr>
        <w:t>5</w:t>
      </w:r>
      <w:r>
        <w:rPr>
          <w:noProof/>
        </w:rPr>
        <w:fldChar w:fldCharType="end"/>
      </w:r>
    </w:p>
    <w:p w14:paraId="747EE2E1"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3.2</w:t>
      </w:r>
      <w:r>
        <w:rPr>
          <w:rFonts w:asciiTheme="minorHAnsi" w:eastAsiaTheme="minorEastAsia" w:hAnsiTheme="minorHAnsi" w:cstheme="minorBidi"/>
          <w:noProof/>
          <w:szCs w:val="22"/>
          <w:lang w:val="nl-NL"/>
        </w:rPr>
        <w:tab/>
      </w:r>
      <w:r>
        <w:rPr>
          <w:noProof/>
        </w:rPr>
        <w:t>Projectleider</w:t>
      </w:r>
      <w:r>
        <w:rPr>
          <w:noProof/>
        </w:rPr>
        <w:tab/>
      </w:r>
      <w:r>
        <w:rPr>
          <w:noProof/>
        </w:rPr>
        <w:fldChar w:fldCharType="begin"/>
      </w:r>
      <w:r>
        <w:rPr>
          <w:noProof/>
        </w:rPr>
        <w:instrText xml:space="preserve"> PAGEREF _Toc484639646 \h </w:instrText>
      </w:r>
      <w:r>
        <w:rPr>
          <w:noProof/>
        </w:rPr>
      </w:r>
      <w:r>
        <w:rPr>
          <w:noProof/>
        </w:rPr>
        <w:fldChar w:fldCharType="separate"/>
      </w:r>
      <w:r>
        <w:rPr>
          <w:noProof/>
        </w:rPr>
        <w:t>5</w:t>
      </w:r>
      <w:r>
        <w:rPr>
          <w:noProof/>
        </w:rPr>
        <w:fldChar w:fldCharType="end"/>
      </w:r>
    </w:p>
    <w:p w14:paraId="42D2BF95"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3.3</w:t>
      </w:r>
      <w:r>
        <w:rPr>
          <w:rFonts w:asciiTheme="minorHAnsi" w:eastAsiaTheme="minorEastAsia" w:hAnsiTheme="minorHAnsi" w:cstheme="minorBidi"/>
          <w:noProof/>
          <w:szCs w:val="22"/>
          <w:lang w:val="nl-NL"/>
        </w:rPr>
        <w:tab/>
      </w:r>
      <w:r>
        <w:rPr>
          <w:noProof/>
        </w:rPr>
        <w:t>Ontwerpbureau</w:t>
      </w:r>
      <w:r>
        <w:rPr>
          <w:noProof/>
        </w:rPr>
        <w:tab/>
      </w:r>
      <w:r>
        <w:rPr>
          <w:noProof/>
        </w:rPr>
        <w:fldChar w:fldCharType="begin"/>
      </w:r>
      <w:r>
        <w:rPr>
          <w:noProof/>
        </w:rPr>
        <w:instrText xml:space="preserve"> PAGEREF _Toc484639647 \h </w:instrText>
      </w:r>
      <w:r>
        <w:rPr>
          <w:noProof/>
        </w:rPr>
      </w:r>
      <w:r>
        <w:rPr>
          <w:noProof/>
        </w:rPr>
        <w:fldChar w:fldCharType="separate"/>
      </w:r>
      <w:r>
        <w:rPr>
          <w:noProof/>
        </w:rPr>
        <w:t>5</w:t>
      </w:r>
      <w:r>
        <w:rPr>
          <w:noProof/>
        </w:rPr>
        <w:fldChar w:fldCharType="end"/>
      </w:r>
    </w:p>
    <w:p w14:paraId="2A0C9C0F"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3.4</w:t>
      </w:r>
      <w:r>
        <w:rPr>
          <w:rFonts w:asciiTheme="minorHAnsi" w:eastAsiaTheme="minorEastAsia" w:hAnsiTheme="minorHAnsi" w:cstheme="minorBidi"/>
          <w:noProof/>
          <w:szCs w:val="22"/>
          <w:lang w:val="nl-NL"/>
        </w:rPr>
        <w:tab/>
      </w:r>
      <w:r>
        <w:rPr>
          <w:noProof/>
        </w:rPr>
        <w:t>Directie (en/of toezichthouder de Ronde Venen)</w:t>
      </w:r>
      <w:r>
        <w:rPr>
          <w:noProof/>
        </w:rPr>
        <w:tab/>
      </w:r>
      <w:r>
        <w:rPr>
          <w:noProof/>
        </w:rPr>
        <w:fldChar w:fldCharType="begin"/>
      </w:r>
      <w:r>
        <w:rPr>
          <w:noProof/>
        </w:rPr>
        <w:instrText xml:space="preserve"> PAGEREF _Toc484639648 \h </w:instrText>
      </w:r>
      <w:r>
        <w:rPr>
          <w:noProof/>
        </w:rPr>
      </w:r>
      <w:r>
        <w:rPr>
          <w:noProof/>
        </w:rPr>
        <w:fldChar w:fldCharType="separate"/>
      </w:r>
      <w:r>
        <w:rPr>
          <w:noProof/>
        </w:rPr>
        <w:t>5</w:t>
      </w:r>
      <w:r>
        <w:rPr>
          <w:noProof/>
        </w:rPr>
        <w:fldChar w:fldCharType="end"/>
      </w:r>
    </w:p>
    <w:p w14:paraId="40CBB8A0"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3.5</w:t>
      </w:r>
      <w:r>
        <w:rPr>
          <w:rFonts w:asciiTheme="minorHAnsi" w:eastAsiaTheme="minorEastAsia" w:hAnsiTheme="minorHAnsi" w:cstheme="minorBidi"/>
          <w:noProof/>
          <w:szCs w:val="22"/>
          <w:lang w:val="nl-NL"/>
        </w:rPr>
        <w:tab/>
      </w:r>
      <w:r>
        <w:rPr>
          <w:noProof/>
        </w:rPr>
        <w:t>Beheerder gem. De Ronde Venen</w:t>
      </w:r>
      <w:r>
        <w:rPr>
          <w:noProof/>
        </w:rPr>
        <w:tab/>
      </w:r>
      <w:r>
        <w:rPr>
          <w:noProof/>
        </w:rPr>
        <w:fldChar w:fldCharType="begin"/>
      </w:r>
      <w:r>
        <w:rPr>
          <w:noProof/>
        </w:rPr>
        <w:instrText xml:space="preserve"> PAGEREF _Toc484639649 \h </w:instrText>
      </w:r>
      <w:r>
        <w:rPr>
          <w:noProof/>
        </w:rPr>
      </w:r>
      <w:r>
        <w:rPr>
          <w:noProof/>
        </w:rPr>
        <w:fldChar w:fldCharType="separate"/>
      </w:r>
      <w:r>
        <w:rPr>
          <w:noProof/>
        </w:rPr>
        <w:t>5</w:t>
      </w:r>
      <w:r>
        <w:rPr>
          <w:noProof/>
        </w:rPr>
        <w:fldChar w:fldCharType="end"/>
      </w:r>
    </w:p>
    <w:p w14:paraId="6276AF69"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3.6</w:t>
      </w:r>
      <w:r>
        <w:rPr>
          <w:rFonts w:asciiTheme="minorHAnsi" w:eastAsiaTheme="minorEastAsia" w:hAnsiTheme="minorHAnsi" w:cstheme="minorBidi"/>
          <w:noProof/>
          <w:szCs w:val="22"/>
          <w:lang w:val="nl-NL"/>
        </w:rPr>
        <w:tab/>
      </w:r>
      <w:r>
        <w:rPr>
          <w:noProof/>
        </w:rPr>
        <w:t>Veiligheidskundige opdrachtgever</w:t>
      </w:r>
      <w:r>
        <w:rPr>
          <w:noProof/>
        </w:rPr>
        <w:tab/>
      </w:r>
      <w:r>
        <w:rPr>
          <w:noProof/>
        </w:rPr>
        <w:fldChar w:fldCharType="begin"/>
      </w:r>
      <w:r>
        <w:rPr>
          <w:noProof/>
        </w:rPr>
        <w:instrText xml:space="preserve"> PAGEREF _Toc484639650 \h </w:instrText>
      </w:r>
      <w:r>
        <w:rPr>
          <w:noProof/>
        </w:rPr>
      </w:r>
      <w:r>
        <w:rPr>
          <w:noProof/>
        </w:rPr>
        <w:fldChar w:fldCharType="separate"/>
      </w:r>
      <w:r>
        <w:rPr>
          <w:noProof/>
        </w:rPr>
        <w:t>5</w:t>
      </w:r>
      <w:r>
        <w:rPr>
          <w:noProof/>
        </w:rPr>
        <w:fldChar w:fldCharType="end"/>
      </w:r>
    </w:p>
    <w:p w14:paraId="7E342E73"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3.7</w:t>
      </w:r>
      <w:r>
        <w:rPr>
          <w:rFonts w:asciiTheme="minorHAnsi" w:eastAsiaTheme="minorEastAsia" w:hAnsiTheme="minorHAnsi" w:cstheme="minorBidi"/>
          <w:noProof/>
          <w:szCs w:val="22"/>
          <w:lang w:val="nl-NL"/>
        </w:rPr>
        <w:tab/>
      </w:r>
      <w:r>
        <w:rPr>
          <w:noProof/>
        </w:rPr>
        <w:t>Uitvoerende partij</w:t>
      </w:r>
      <w:r>
        <w:rPr>
          <w:noProof/>
        </w:rPr>
        <w:tab/>
      </w:r>
      <w:r>
        <w:rPr>
          <w:noProof/>
        </w:rPr>
        <w:fldChar w:fldCharType="begin"/>
      </w:r>
      <w:r>
        <w:rPr>
          <w:noProof/>
        </w:rPr>
        <w:instrText xml:space="preserve"> PAGEREF _Toc484639651 \h </w:instrText>
      </w:r>
      <w:r>
        <w:rPr>
          <w:noProof/>
        </w:rPr>
      </w:r>
      <w:r>
        <w:rPr>
          <w:noProof/>
        </w:rPr>
        <w:fldChar w:fldCharType="separate"/>
      </w:r>
      <w:r>
        <w:rPr>
          <w:noProof/>
        </w:rPr>
        <w:t>6</w:t>
      </w:r>
      <w:r>
        <w:rPr>
          <w:noProof/>
        </w:rPr>
        <w:fldChar w:fldCharType="end"/>
      </w:r>
    </w:p>
    <w:p w14:paraId="32E6F3C7" w14:textId="77777777" w:rsidR="00E81611" w:rsidRDefault="00E81611">
      <w:pPr>
        <w:pStyle w:val="Inhopg2"/>
        <w:tabs>
          <w:tab w:val="left" w:pos="880"/>
        </w:tabs>
        <w:rPr>
          <w:rFonts w:asciiTheme="minorHAnsi" w:eastAsiaTheme="minorEastAsia" w:hAnsiTheme="minorHAnsi" w:cstheme="minorBidi"/>
          <w:noProof/>
          <w:szCs w:val="22"/>
          <w:lang w:val="nl-NL"/>
        </w:rPr>
      </w:pPr>
      <w:r>
        <w:rPr>
          <w:noProof/>
        </w:rPr>
        <w:t>3.8</w:t>
      </w:r>
      <w:r>
        <w:rPr>
          <w:rFonts w:asciiTheme="minorHAnsi" w:eastAsiaTheme="minorEastAsia" w:hAnsiTheme="minorHAnsi" w:cstheme="minorBidi"/>
          <w:noProof/>
          <w:szCs w:val="22"/>
          <w:lang w:val="nl-NL"/>
        </w:rPr>
        <w:tab/>
      </w:r>
      <w:r>
        <w:rPr>
          <w:noProof/>
        </w:rPr>
        <w:t>Inspectie SZW</w:t>
      </w:r>
      <w:r>
        <w:rPr>
          <w:noProof/>
        </w:rPr>
        <w:tab/>
      </w:r>
      <w:r>
        <w:rPr>
          <w:noProof/>
        </w:rPr>
        <w:fldChar w:fldCharType="begin"/>
      </w:r>
      <w:r>
        <w:rPr>
          <w:noProof/>
        </w:rPr>
        <w:instrText xml:space="preserve"> PAGEREF _Toc484639652 \h </w:instrText>
      </w:r>
      <w:r>
        <w:rPr>
          <w:noProof/>
        </w:rPr>
      </w:r>
      <w:r>
        <w:rPr>
          <w:noProof/>
        </w:rPr>
        <w:fldChar w:fldCharType="separate"/>
      </w:r>
      <w:r>
        <w:rPr>
          <w:noProof/>
        </w:rPr>
        <w:t>6</w:t>
      </w:r>
      <w:r>
        <w:rPr>
          <w:noProof/>
        </w:rPr>
        <w:fldChar w:fldCharType="end"/>
      </w:r>
    </w:p>
    <w:p w14:paraId="6122F8D3" w14:textId="77777777" w:rsidR="00E81611" w:rsidRDefault="00E81611">
      <w:pPr>
        <w:pStyle w:val="Inhopg1"/>
        <w:rPr>
          <w:rFonts w:asciiTheme="minorHAnsi" w:eastAsiaTheme="minorEastAsia" w:hAnsiTheme="minorHAnsi" w:cstheme="minorBidi"/>
          <w:noProof/>
          <w:szCs w:val="22"/>
          <w:lang w:val="nl-NL"/>
        </w:rPr>
      </w:pPr>
      <w:r>
        <w:rPr>
          <w:noProof/>
        </w:rPr>
        <w:t>4.</w:t>
      </w:r>
      <w:r>
        <w:rPr>
          <w:rFonts w:asciiTheme="minorHAnsi" w:eastAsiaTheme="minorEastAsia" w:hAnsiTheme="minorHAnsi" w:cstheme="minorBidi"/>
          <w:noProof/>
          <w:szCs w:val="22"/>
          <w:lang w:val="nl-NL"/>
        </w:rPr>
        <w:tab/>
      </w:r>
      <w:r>
        <w:rPr>
          <w:noProof/>
        </w:rPr>
        <w:t>Coördinatie ontwerpfase</w:t>
      </w:r>
      <w:r>
        <w:rPr>
          <w:noProof/>
        </w:rPr>
        <w:tab/>
      </w:r>
      <w:r>
        <w:rPr>
          <w:noProof/>
        </w:rPr>
        <w:fldChar w:fldCharType="begin"/>
      </w:r>
      <w:r>
        <w:rPr>
          <w:noProof/>
        </w:rPr>
        <w:instrText xml:space="preserve"> PAGEREF _Toc484639653 \h </w:instrText>
      </w:r>
      <w:r>
        <w:rPr>
          <w:noProof/>
        </w:rPr>
      </w:r>
      <w:r>
        <w:rPr>
          <w:noProof/>
        </w:rPr>
        <w:fldChar w:fldCharType="separate"/>
      </w:r>
      <w:r>
        <w:rPr>
          <w:noProof/>
        </w:rPr>
        <w:t>7</w:t>
      </w:r>
      <w:r>
        <w:rPr>
          <w:noProof/>
        </w:rPr>
        <w:fldChar w:fldCharType="end"/>
      </w:r>
    </w:p>
    <w:p w14:paraId="15B0A733"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4.1</w:t>
      </w:r>
      <w:r>
        <w:rPr>
          <w:rFonts w:asciiTheme="minorHAnsi" w:eastAsiaTheme="minorEastAsia" w:hAnsiTheme="minorHAnsi" w:cstheme="minorBidi"/>
          <w:noProof/>
          <w:szCs w:val="22"/>
          <w:lang w:val="nl-NL"/>
        </w:rPr>
        <w:tab/>
      </w:r>
      <w:r w:rsidRPr="00DA481D">
        <w:rPr>
          <w:noProof/>
          <w:lang w:val="nl-NL"/>
        </w:rPr>
        <w:t>Kennisgeving aan inspectie SZW</w:t>
      </w:r>
      <w:r>
        <w:rPr>
          <w:noProof/>
        </w:rPr>
        <w:tab/>
      </w:r>
      <w:r>
        <w:rPr>
          <w:noProof/>
        </w:rPr>
        <w:fldChar w:fldCharType="begin"/>
      </w:r>
      <w:r>
        <w:rPr>
          <w:noProof/>
        </w:rPr>
        <w:instrText xml:space="preserve"> PAGEREF _Toc484639654 \h </w:instrText>
      </w:r>
      <w:r>
        <w:rPr>
          <w:noProof/>
        </w:rPr>
      </w:r>
      <w:r>
        <w:rPr>
          <w:noProof/>
        </w:rPr>
        <w:fldChar w:fldCharType="separate"/>
      </w:r>
      <w:r>
        <w:rPr>
          <w:noProof/>
        </w:rPr>
        <w:t>7</w:t>
      </w:r>
      <w:r>
        <w:rPr>
          <w:noProof/>
        </w:rPr>
        <w:fldChar w:fldCharType="end"/>
      </w:r>
    </w:p>
    <w:p w14:paraId="350AFC43" w14:textId="77777777" w:rsidR="00E81611" w:rsidRDefault="00E81611">
      <w:pPr>
        <w:pStyle w:val="Inhopg1"/>
        <w:rPr>
          <w:rFonts w:asciiTheme="minorHAnsi" w:eastAsiaTheme="minorEastAsia" w:hAnsiTheme="minorHAnsi" w:cstheme="minorBidi"/>
          <w:noProof/>
          <w:szCs w:val="22"/>
          <w:lang w:val="nl-NL"/>
        </w:rPr>
      </w:pPr>
      <w:r>
        <w:rPr>
          <w:noProof/>
        </w:rPr>
        <w:t>5.</w:t>
      </w:r>
      <w:r>
        <w:rPr>
          <w:rFonts w:asciiTheme="minorHAnsi" w:eastAsiaTheme="minorEastAsia" w:hAnsiTheme="minorHAnsi" w:cstheme="minorBidi"/>
          <w:noProof/>
          <w:szCs w:val="22"/>
          <w:lang w:val="nl-NL"/>
        </w:rPr>
        <w:tab/>
      </w:r>
      <w:r>
        <w:rPr>
          <w:noProof/>
        </w:rPr>
        <w:t>Coördinatie uitvoeringsfase</w:t>
      </w:r>
      <w:r>
        <w:rPr>
          <w:noProof/>
        </w:rPr>
        <w:tab/>
      </w:r>
      <w:r>
        <w:rPr>
          <w:noProof/>
        </w:rPr>
        <w:fldChar w:fldCharType="begin"/>
      </w:r>
      <w:r>
        <w:rPr>
          <w:noProof/>
        </w:rPr>
        <w:instrText xml:space="preserve"> PAGEREF _Toc484639655 \h </w:instrText>
      </w:r>
      <w:r>
        <w:rPr>
          <w:noProof/>
        </w:rPr>
      </w:r>
      <w:r>
        <w:rPr>
          <w:noProof/>
        </w:rPr>
        <w:fldChar w:fldCharType="separate"/>
      </w:r>
      <w:r>
        <w:rPr>
          <w:noProof/>
        </w:rPr>
        <w:t>8</w:t>
      </w:r>
      <w:r>
        <w:rPr>
          <w:noProof/>
        </w:rPr>
        <w:fldChar w:fldCharType="end"/>
      </w:r>
    </w:p>
    <w:p w14:paraId="017C5AAE" w14:textId="77777777" w:rsidR="00E81611" w:rsidRDefault="00E81611">
      <w:pPr>
        <w:pStyle w:val="Inhopg1"/>
        <w:rPr>
          <w:rFonts w:asciiTheme="minorHAnsi" w:eastAsiaTheme="minorEastAsia" w:hAnsiTheme="minorHAnsi" w:cstheme="minorBidi"/>
          <w:noProof/>
          <w:szCs w:val="22"/>
          <w:lang w:val="nl-NL"/>
        </w:rPr>
      </w:pPr>
      <w:r>
        <w:rPr>
          <w:noProof/>
        </w:rPr>
        <w:t>6.</w:t>
      </w:r>
      <w:r>
        <w:rPr>
          <w:rFonts w:asciiTheme="minorHAnsi" w:eastAsiaTheme="minorEastAsia" w:hAnsiTheme="minorHAnsi" w:cstheme="minorBidi"/>
          <w:noProof/>
          <w:szCs w:val="22"/>
          <w:lang w:val="nl-NL"/>
        </w:rPr>
        <w:tab/>
      </w:r>
      <w:r>
        <w:rPr>
          <w:noProof/>
        </w:rPr>
        <w:t>Risico-inventarisatie en evaluatie</w:t>
      </w:r>
      <w:r>
        <w:rPr>
          <w:noProof/>
        </w:rPr>
        <w:tab/>
      </w:r>
      <w:r>
        <w:rPr>
          <w:noProof/>
        </w:rPr>
        <w:fldChar w:fldCharType="begin"/>
      </w:r>
      <w:r>
        <w:rPr>
          <w:noProof/>
        </w:rPr>
        <w:instrText xml:space="preserve"> PAGEREF _Toc484639656 \h </w:instrText>
      </w:r>
      <w:r>
        <w:rPr>
          <w:noProof/>
        </w:rPr>
      </w:r>
      <w:r>
        <w:rPr>
          <w:noProof/>
        </w:rPr>
        <w:fldChar w:fldCharType="separate"/>
      </w:r>
      <w:r>
        <w:rPr>
          <w:noProof/>
        </w:rPr>
        <w:t>9</w:t>
      </w:r>
      <w:r>
        <w:rPr>
          <w:noProof/>
        </w:rPr>
        <w:fldChar w:fldCharType="end"/>
      </w:r>
    </w:p>
    <w:p w14:paraId="1AAF6B80"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6.1</w:t>
      </w:r>
      <w:r>
        <w:rPr>
          <w:rFonts w:asciiTheme="minorHAnsi" w:eastAsiaTheme="minorEastAsia" w:hAnsiTheme="minorHAnsi" w:cstheme="minorBidi"/>
          <w:noProof/>
          <w:szCs w:val="22"/>
          <w:lang w:val="nl-NL"/>
        </w:rPr>
        <w:tab/>
      </w:r>
      <w:r w:rsidRPr="00DA481D">
        <w:rPr>
          <w:noProof/>
          <w:lang w:val="nl-NL"/>
        </w:rPr>
        <w:t>V&amp;G risico’s voortvloeiend uit de omgeving van bouwlocatie</w:t>
      </w:r>
      <w:r>
        <w:rPr>
          <w:noProof/>
        </w:rPr>
        <w:tab/>
      </w:r>
      <w:r>
        <w:rPr>
          <w:noProof/>
        </w:rPr>
        <w:fldChar w:fldCharType="begin"/>
      </w:r>
      <w:r>
        <w:rPr>
          <w:noProof/>
        </w:rPr>
        <w:instrText xml:space="preserve"> PAGEREF _Toc484639657 \h </w:instrText>
      </w:r>
      <w:r>
        <w:rPr>
          <w:noProof/>
        </w:rPr>
      </w:r>
      <w:r>
        <w:rPr>
          <w:noProof/>
        </w:rPr>
        <w:fldChar w:fldCharType="separate"/>
      </w:r>
      <w:r>
        <w:rPr>
          <w:noProof/>
        </w:rPr>
        <w:t>9</w:t>
      </w:r>
      <w:r>
        <w:rPr>
          <w:noProof/>
        </w:rPr>
        <w:fldChar w:fldCharType="end"/>
      </w:r>
    </w:p>
    <w:p w14:paraId="56BBE05F"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6.2</w:t>
      </w:r>
      <w:r>
        <w:rPr>
          <w:rFonts w:asciiTheme="minorHAnsi" w:eastAsiaTheme="minorEastAsia" w:hAnsiTheme="minorHAnsi" w:cstheme="minorBidi"/>
          <w:noProof/>
          <w:szCs w:val="22"/>
          <w:lang w:val="nl-NL"/>
        </w:rPr>
        <w:tab/>
      </w:r>
      <w:r w:rsidRPr="00DA481D">
        <w:rPr>
          <w:noProof/>
          <w:lang w:val="nl-NL"/>
        </w:rPr>
        <w:t>V&amp;G risico’s voortvloeiend uit het ontwerp</w:t>
      </w:r>
      <w:r>
        <w:rPr>
          <w:noProof/>
        </w:rPr>
        <w:tab/>
      </w:r>
      <w:r>
        <w:rPr>
          <w:noProof/>
        </w:rPr>
        <w:fldChar w:fldCharType="begin"/>
      </w:r>
      <w:r>
        <w:rPr>
          <w:noProof/>
        </w:rPr>
        <w:instrText xml:space="preserve"> PAGEREF _Toc484639658 \h </w:instrText>
      </w:r>
      <w:r>
        <w:rPr>
          <w:noProof/>
        </w:rPr>
      </w:r>
      <w:r>
        <w:rPr>
          <w:noProof/>
        </w:rPr>
        <w:fldChar w:fldCharType="separate"/>
      </w:r>
      <w:r>
        <w:rPr>
          <w:noProof/>
        </w:rPr>
        <w:t>9</w:t>
      </w:r>
      <w:r>
        <w:rPr>
          <w:noProof/>
        </w:rPr>
        <w:fldChar w:fldCharType="end"/>
      </w:r>
    </w:p>
    <w:p w14:paraId="009B7DCF" w14:textId="77777777" w:rsidR="00E81611" w:rsidRDefault="00E81611">
      <w:pPr>
        <w:pStyle w:val="Inhopg1"/>
        <w:rPr>
          <w:rFonts w:asciiTheme="minorHAnsi" w:eastAsiaTheme="minorEastAsia" w:hAnsiTheme="minorHAnsi" w:cstheme="minorBidi"/>
          <w:noProof/>
          <w:szCs w:val="22"/>
          <w:lang w:val="nl-NL"/>
        </w:rPr>
      </w:pPr>
      <w:r w:rsidRPr="00DA481D">
        <w:rPr>
          <w:noProof/>
          <w:lang w:val="nl-NL"/>
        </w:rPr>
        <w:t>7.</w:t>
      </w:r>
      <w:r>
        <w:rPr>
          <w:rFonts w:asciiTheme="minorHAnsi" w:eastAsiaTheme="minorEastAsia" w:hAnsiTheme="minorHAnsi" w:cstheme="minorBidi"/>
          <w:noProof/>
          <w:szCs w:val="22"/>
          <w:lang w:val="nl-NL"/>
        </w:rPr>
        <w:tab/>
      </w:r>
      <w:r w:rsidRPr="00DA481D">
        <w:rPr>
          <w:noProof/>
          <w:lang w:val="nl-NL"/>
        </w:rPr>
        <w:t>V&amp;G-dossier</w:t>
      </w:r>
      <w:r>
        <w:rPr>
          <w:noProof/>
        </w:rPr>
        <w:tab/>
      </w:r>
      <w:r>
        <w:rPr>
          <w:noProof/>
        </w:rPr>
        <w:fldChar w:fldCharType="begin"/>
      </w:r>
      <w:r>
        <w:rPr>
          <w:noProof/>
        </w:rPr>
        <w:instrText xml:space="preserve"> PAGEREF _Toc484639659 \h </w:instrText>
      </w:r>
      <w:r>
        <w:rPr>
          <w:noProof/>
        </w:rPr>
      </w:r>
      <w:r>
        <w:rPr>
          <w:noProof/>
        </w:rPr>
        <w:fldChar w:fldCharType="separate"/>
      </w:r>
      <w:r>
        <w:rPr>
          <w:noProof/>
        </w:rPr>
        <w:t>10</w:t>
      </w:r>
      <w:r>
        <w:rPr>
          <w:noProof/>
        </w:rPr>
        <w:fldChar w:fldCharType="end"/>
      </w:r>
    </w:p>
    <w:p w14:paraId="68362F89"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7.1</w:t>
      </w:r>
      <w:r>
        <w:rPr>
          <w:rFonts w:asciiTheme="minorHAnsi" w:eastAsiaTheme="minorEastAsia" w:hAnsiTheme="minorHAnsi" w:cstheme="minorBidi"/>
          <w:noProof/>
          <w:szCs w:val="22"/>
          <w:lang w:val="nl-NL"/>
        </w:rPr>
        <w:tab/>
      </w:r>
      <w:r w:rsidRPr="00DA481D">
        <w:rPr>
          <w:noProof/>
          <w:lang w:val="nl-NL"/>
        </w:rPr>
        <w:t>Algemeen</w:t>
      </w:r>
      <w:r>
        <w:rPr>
          <w:noProof/>
        </w:rPr>
        <w:tab/>
      </w:r>
      <w:r>
        <w:rPr>
          <w:noProof/>
        </w:rPr>
        <w:fldChar w:fldCharType="begin"/>
      </w:r>
      <w:r>
        <w:rPr>
          <w:noProof/>
        </w:rPr>
        <w:instrText xml:space="preserve"> PAGEREF _Toc484639660 \h </w:instrText>
      </w:r>
      <w:r>
        <w:rPr>
          <w:noProof/>
        </w:rPr>
      </w:r>
      <w:r>
        <w:rPr>
          <w:noProof/>
        </w:rPr>
        <w:fldChar w:fldCharType="separate"/>
      </w:r>
      <w:r>
        <w:rPr>
          <w:noProof/>
        </w:rPr>
        <w:t>10</w:t>
      </w:r>
      <w:r>
        <w:rPr>
          <w:noProof/>
        </w:rPr>
        <w:fldChar w:fldCharType="end"/>
      </w:r>
    </w:p>
    <w:p w14:paraId="01CA8399" w14:textId="77777777" w:rsidR="00E81611" w:rsidRDefault="00E81611">
      <w:pPr>
        <w:pStyle w:val="Inhopg1"/>
        <w:rPr>
          <w:rFonts w:asciiTheme="minorHAnsi" w:eastAsiaTheme="minorEastAsia" w:hAnsiTheme="minorHAnsi" w:cstheme="minorBidi"/>
          <w:noProof/>
          <w:szCs w:val="22"/>
          <w:lang w:val="nl-NL"/>
        </w:rPr>
      </w:pPr>
      <w:r w:rsidRPr="00DA481D">
        <w:rPr>
          <w:noProof/>
          <w:lang w:val="nl-NL"/>
        </w:rPr>
        <w:t>8.</w:t>
      </w:r>
      <w:r>
        <w:rPr>
          <w:rFonts w:asciiTheme="minorHAnsi" w:eastAsiaTheme="minorEastAsia" w:hAnsiTheme="minorHAnsi" w:cstheme="minorBidi"/>
          <w:noProof/>
          <w:szCs w:val="22"/>
          <w:lang w:val="nl-NL"/>
        </w:rPr>
        <w:tab/>
      </w:r>
      <w:r w:rsidRPr="00DA481D">
        <w:rPr>
          <w:noProof/>
          <w:lang w:val="nl-NL"/>
        </w:rPr>
        <w:t>Organisatie op de bouwplaats</w:t>
      </w:r>
      <w:r>
        <w:rPr>
          <w:noProof/>
        </w:rPr>
        <w:tab/>
      </w:r>
      <w:r>
        <w:rPr>
          <w:noProof/>
        </w:rPr>
        <w:fldChar w:fldCharType="begin"/>
      </w:r>
      <w:r>
        <w:rPr>
          <w:noProof/>
        </w:rPr>
        <w:instrText xml:space="preserve"> PAGEREF _Toc484639661 \h </w:instrText>
      </w:r>
      <w:r>
        <w:rPr>
          <w:noProof/>
        </w:rPr>
      </w:r>
      <w:r>
        <w:rPr>
          <w:noProof/>
        </w:rPr>
        <w:fldChar w:fldCharType="separate"/>
      </w:r>
      <w:r>
        <w:rPr>
          <w:noProof/>
        </w:rPr>
        <w:t>11</w:t>
      </w:r>
      <w:r>
        <w:rPr>
          <w:noProof/>
        </w:rPr>
        <w:fldChar w:fldCharType="end"/>
      </w:r>
    </w:p>
    <w:p w14:paraId="512747F1"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8.1</w:t>
      </w:r>
      <w:r>
        <w:rPr>
          <w:rFonts w:asciiTheme="minorHAnsi" w:eastAsiaTheme="minorEastAsia" w:hAnsiTheme="minorHAnsi" w:cstheme="minorBidi"/>
          <w:noProof/>
          <w:szCs w:val="22"/>
          <w:lang w:val="nl-NL"/>
        </w:rPr>
        <w:tab/>
      </w:r>
      <w:r w:rsidRPr="00DA481D">
        <w:rPr>
          <w:noProof/>
          <w:lang w:val="nl-NL"/>
        </w:rPr>
        <w:t>Coördinatie meerdere opdrachtnemers/aannemers</w:t>
      </w:r>
      <w:r>
        <w:rPr>
          <w:noProof/>
        </w:rPr>
        <w:tab/>
      </w:r>
      <w:r>
        <w:rPr>
          <w:noProof/>
        </w:rPr>
        <w:fldChar w:fldCharType="begin"/>
      </w:r>
      <w:r>
        <w:rPr>
          <w:noProof/>
        </w:rPr>
        <w:instrText xml:space="preserve"> PAGEREF _Toc484639662 \h </w:instrText>
      </w:r>
      <w:r>
        <w:rPr>
          <w:noProof/>
        </w:rPr>
      </w:r>
      <w:r>
        <w:rPr>
          <w:noProof/>
        </w:rPr>
        <w:fldChar w:fldCharType="separate"/>
      </w:r>
      <w:r>
        <w:rPr>
          <w:noProof/>
        </w:rPr>
        <w:t>11</w:t>
      </w:r>
      <w:r>
        <w:rPr>
          <w:noProof/>
        </w:rPr>
        <w:fldChar w:fldCharType="end"/>
      </w:r>
    </w:p>
    <w:p w14:paraId="6AFFCDB4"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8.2</w:t>
      </w:r>
      <w:r>
        <w:rPr>
          <w:rFonts w:asciiTheme="minorHAnsi" w:eastAsiaTheme="minorEastAsia" w:hAnsiTheme="minorHAnsi" w:cstheme="minorBidi"/>
          <w:noProof/>
          <w:szCs w:val="22"/>
          <w:lang w:val="nl-NL"/>
        </w:rPr>
        <w:tab/>
      </w:r>
      <w:r w:rsidRPr="00DA481D">
        <w:rPr>
          <w:noProof/>
          <w:lang w:val="nl-NL"/>
        </w:rPr>
        <w:t>Overlegstructuur</w:t>
      </w:r>
      <w:r>
        <w:rPr>
          <w:noProof/>
        </w:rPr>
        <w:tab/>
      </w:r>
      <w:r>
        <w:rPr>
          <w:noProof/>
        </w:rPr>
        <w:fldChar w:fldCharType="begin"/>
      </w:r>
      <w:r>
        <w:rPr>
          <w:noProof/>
        </w:rPr>
        <w:instrText xml:space="preserve"> PAGEREF _Toc484639663 \h </w:instrText>
      </w:r>
      <w:r>
        <w:rPr>
          <w:noProof/>
        </w:rPr>
      </w:r>
      <w:r>
        <w:rPr>
          <w:noProof/>
        </w:rPr>
        <w:fldChar w:fldCharType="separate"/>
      </w:r>
      <w:r>
        <w:rPr>
          <w:noProof/>
        </w:rPr>
        <w:t>11</w:t>
      </w:r>
      <w:r>
        <w:rPr>
          <w:noProof/>
        </w:rPr>
        <w:fldChar w:fldCharType="end"/>
      </w:r>
    </w:p>
    <w:p w14:paraId="72836B79"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8.3</w:t>
      </w:r>
      <w:r>
        <w:rPr>
          <w:rFonts w:asciiTheme="minorHAnsi" w:eastAsiaTheme="minorEastAsia" w:hAnsiTheme="minorHAnsi" w:cstheme="minorBidi"/>
          <w:noProof/>
          <w:szCs w:val="22"/>
          <w:lang w:val="nl-NL"/>
        </w:rPr>
        <w:tab/>
      </w:r>
      <w:r w:rsidRPr="00DA481D">
        <w:rPr>
          <w:noProof/>
          <w:lang w:val="nl-NL"/>
        </w:rPr>
        <w:t>Taken en verantwoordelijkheden opdrachtnemer/aannemer</w:t>
      </w:r>
      <w:r>
        <w:rPr>
          <w:noProof/>
        </w:rPr>
        <w:tab/>
      </w:r>
      <w:r>
        <w:rPr>
          <w:noProof/>
        </w:rPr>
        <w:fldChar w:fldCharType="begin"/>
      </w:r>
      <w:r>
        <w:rPr>
          <w:noProof/>
        </w:rPr>
        <w:instrText xml:space="preserve"> PAGEREF _Toc484639664 \h </w:instrText>
      </w:r>
      <w:r>
        <w:rPr>
          <w:noProof/>
        </w:rPr>
      </w:r>
      <w:r>
        <w:rPr>
          <w:noProof/>
        </w:rPr>
        <w:fldChar w:fldCharType="separate"/>
      </w:r>
      <w:r>
        <w:rPr>
          <w:noProof/>
        </w:rPr>
        <w:t>11</w:t>
      </w:r>
      <w:r>
        <w:rPr>
          <w:noProof/>
        </w:rPr>
        <w:fldChar w:fldCharType="end"/>
      </w:r>
    </w:p>
    <w:p w14:paraId="36BEEF2D"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t>8.4</w:t>
      </w:r>
      <w:r>
        <w:rPr>
          <w:rFonts w:asciiTheme="minorHAnsi" w:eastAsiaTheme="minorEastAsia" w:hAnsiTheme="minorHAnsi" w:cstheme="minorBidi"/>
          <w:noProof/>
          <w:szCs w:val="22"/>
          <w:lang w:val="nl-NL"/>
        </w:rPr>
        <w:tab/>
      </w:r>
      <w:r w:rsidRPr="00DA481D">
        <w:rPr>
          <w:noProof/>
          <w:lang w:val="nl-NL"/>
        </w:rPr>
        <w:t>Taken en verantwoordelijkheden V&amp;G-coördinator uitvoeringsfase</w:t>
      </w:r>
      <w:r>
        <w:rPr>
          <w:noProof/>
        </w:rPr>
        <w:tab/>
      </w:r>
      <w:r>
        <w:rPr>
          <w:noProof/>
        </w:rPr>
        <w:fldChar w:fldCharType="begin"/>
      </w:r>
      <w:r>
        <w:rPr>
          <w:noProof/>
        </w:rPr>
        <w:instrText xml:space="preserve"> PAGEREF _Toc484639665 \h </w:instrText>
      </w:r>
      <w:r>
        <w:rPr>
          <w:noProof/>
        </w:rPr>
      </w:r>
      <w:r>
        <w:rPr>
          <w:noProof/>
        </w:rPr>
        <w:fldChar w:fldCharType="separate"/>
      </w:r>
      <w:r>
        <w:rPr>
          <w:noProof/>
        </w:rPr>
        <w:t>12</w:t>
      </w:r>
      <w:r>
        <w:rPr>
          <w:noProof/>
        </w:rPr>
        <w:fldChar w:fldCharType="end"/>
      </w:r>
    </w:p>
    <w:p w14:paraId="55EA72AE" w14:textId="77777777" w:rsidR="00E81611" w:rsidRDefault="00E81611">
      <w:pPr>
        <w:pStyle w:val="Inhopg2"/>
        <w:tabs>
          <w:tab w:val="left" w:pos="880"/>
        </w:tabs>
        <w:rPr>
          <w:rFonts w:asciiTheme="minorHAnsi" w:eastAsiaTheme="minorEastAsia" w:hAnsiTheme="minorHAnsi" w:cstheme="minorBidi"/>
          <w:noProof/>
          <w:szCs w:val="22"/>
          <w:lang w:val="nl-NL"/>
        </w:rPr>
      </w:pPr>
      <w:r w:rsidRPr="00DA481D">
        <w:rPr>
          <w:noProof/>
          <w:lang w:val="nl-NL"/>
        </w:rPr>
        <w:lastRenderedPageBreak/>
        <w:t>8.5</w:t>
      </w:r>
      <w:r>
        <w:rPr>
          <w:rFonts w:asciiTheme="minorHAnsi" w:eastAsiaTheme="minorEastAsia" w:hAnsiTheme="minorHAnsi" w:cstheme="minorBidi"/>
          <w:noProof/>
          <w:szCs w:val="22"/>
          <w:lang w:val="nl-NL"/>
        </w:rPr>
        <w:tab/>
      </w:r>
      <w:r w:rsidRPr="00DA481D">
        <w:rPr>
          <w:noProof/>
          <w:lang w:val="nl-NL"/>
        </w:rPr>
        <w:t>Taken en verantwoordelijkheden directie (of toezichthouder De Ronde Venen)</w:t>
      </w:r>
      <w:r>
        <w:rPr>
          <w:noProof/>
        </w:rPr>
        <w:tab/>
      </w:r>
      <w:r>
        <w:rPr>
          <w:noProof/>
        </w:rPr>
        <w:fldChar w:fldCharType="begin"/>
      </w:r>
      <w:r>
        <w:rPr>
          <w:noProof/>
        </w:rPr>
        <w:instrText xml:space="preserve"> PAGEREF _Toc484639666 \h </w:instrText>
      </w:r>
      <w:r>
        <w:rPr>
          <w:noProof/>
        </w:rPr>
      </w:r>
      <w:r>
        <w:rPr>
          <w:noProof/>
        </w:rPr>
        <w:fldChar w:fldCharType="separate"/>
      </w:r>
      <w:r>
        <w:rPr>
          <w:noProof/>
        </w:rPr>
        <w:t>12</w:t>
      </w:r>
      <w:r>
        <w:rPr>
          <w:noProof/>
        </w:rPr>
        <w:fldChar w:fldCharType="end"/>
      </w:r>
    </w:p>
    <w:p w14:paraId="1E3E552E" w14:textId="77777777" w:rsidR="00411EDB" w:rsidRDefault="00411EDB" w:rsidP="00411EDB">
      <w:r w:rsidRPr="00BD50FF">
        <w:rPr>
          <w:b/>
        </w:rPr>
        <w:fldChar w:fldCharType="end"/>
      </w:r>
    </w:p>
    <w:p w14:paraId="585682A0" w14:textId="77777777" w:rsidR="00411EDB" w:rsidRDefault="00411EDB" w:rsidP="00411EDB"/>
    <w:p w14:paraId="09DE27D1" w14:textId="77777777" w:rsidR="00411EDB" w:rsidRDefault="00411EDB" w:rsidP="00411EDB">
      <w:pPr>
        <w:pStyle w:val="Kop1"/>
        <w:tabs>
          <w:tab w:val="clear" w:pos="-1440"/>
          <w:tab w:val="clear" w:pos="-720"/>
          <w:tab w:val="clear" w:pos="0"/>
          <w:tab w:val="clear" w:pos="380"/>
        </w:tabs>
      </w:pPr>
      <w:bookmarkStart w:id="1" w:name="_Toc484639639"/>
      <w:r>
        <w:lastRenderedPageBreak/>
        <w:t>Inleiding</w:t>
      </w:r>
      <w:bookmarkEnd w:id="1"/>
    </w:p>
    <w:p w14:paraId="2AAA41C9" w14:textId="77777777" w:rsidR="00411EDB" w:rsidRPr="00EC6735" w:rsidRDefault="00411EDB" w:rsidP="00411EDB">
      <w:pPr>
        <w:rPr>
          <w:lang w:val="nl-NL"/>
        </w:rPr>
      </w:pPr>
      <w:r w:rsidRPr="00EC6735">
        <w:rPr>
          <w:lang w:val="nl-NL"/>
        </w:rPr>
        <w:t xml:space="preserve">Dit </w:t>
      </w:r>
      <w:r>
        <w:rPr>
          <w:lang w:val="nl-NL"/>
        </w:rPr>
        <w:t xml:space="preserve">is het veiligheids- en gezondheidsplan ontwerpfase (V&amp;G-plan), </w:t>
      </w:r>
      <w:r w:rsidRPr="00EC6735">
        <w:rPr>
          <w:lang w:val="nl-NL"/>
        </w:rPr>
        <w:t>zoals bedoeld</w:t>
      </w:r>
      <w:r>
        <w:rPr>
          <w:lang w:val="nl-NL"/>
        </w:rPr>
        <w:t xml:space="preserve"> </w:t>
      </w:r>
      <w:r w:rsidRPr="00EC6735">
        <w:rPr>
          <w:lang w:val="nl-NL"/>
        </w:rPr>
        <w:t>in het Arb</w:t>
      </w:r>
      <w:r>
        <w:rPr>
          <w:lang w:val="nl-NL"/>
        </w:rPr>
        <w:t>eidsomstandighedenb</w:t>
      </w:r>
      <w:r w:rsidRPr="00EC6735">
        <w:rPr>
          <w:lang w:val="nl-NL"/>
        </w:rPr>
        <w:t>esluit.</w:t>
      </w:r>
    </w:p>
    <w:p w14:paraId="60AA9316" w14:textId="77777777" w:rsidR="00411EDB" w:rsidRDefault="00411EDB" w:rsidP="00411EDB"/>
    <w:p w14:paraId="0AD98F62" w14:textId="77777777" w:rsidR="00411EDB" w:rsidRDefault="00411EDB" w:rsidP="00411EDB">
      <w:r>
        <w:t>In dit V&amp;G-plan worden de risico’s met betrekking tot de uitvoering, voor zover deze kunnen worden overzien, bepaald. Tevens worden de daarbij behorende maatregelen in dit V&amp;G-plan aangegeven.</w:t>
      </w:r>
    </w:p>
    <w:p w14:paraId="575E54A7" w14:textId="77777777" w:rsidR="00411EDB" w:rsidRDefault="00411EDB" w:rsidP="00411EDB"/>
    <w:p w14:paraId="58E27165" w14:textId="77777777" w:rsidR="00411EDB" w:rsidRDefault="00411EDB" w:rsidP="00411EDB">
      <w:pPr>
        <w:rPr>
          <w:lang w:val="nl-NL"/>
        </w:rPr>
      </w:pPr>
      <w:r>
        <w:rPr>
          <w:lang w:val="nl-NL"/>
        </w:rPr>
        <w:t>De uitvoerende partij is verplicht dit V&amp;G-plan, en daarmee de risico-inventarisatie, daar waar nodig eventueel in overleg met de directie aan te passen aan zijn werkmethoden dan wel uit te breiden.</w:t>
      </w:r>
    </w:p>
    <w:p w14:paraId="02250AA9" w14:textId="77777777" w:rsidR="00411EDB" w:rsidRDefault="00411EDB" w:rsidP="00411EDB">
      <w:pPr>
        <w:rPr>
          <w:lang w:val="nl-NL"/>
        </w:rPr>
      </w:pPr>
    </w:p>
    <w:p w14:paraId="62169623" w14:textId="77777777" w:rsidR="00411EDB" w:rsidRDefault="00411EDB" w:rsidP="00411EDB">
      <w:r>
        <w:t xml:space="preserve">Het </w:t>
      </w:r>
      <w:r w:rsidRPr="00EC6735">
        <w:rPr>
          <w:lang w:val="nl-NL"/>
        </w:rPr>
        <w:t>V&amp;G-plan</w:t>
      </w:r>
      <w:r>
        <w:rPr>
          <w:lang w:val="nl-NL"/>
        </w:rPr>
        <w:t xml:space="preserve"> ontwerpfase heeft het karakter van een werkdocument.</w:t>
      </w:r>
    </w:p>
    <w:p w14:paraId="178AA505" w14:textId="77777777" w:rsidR="00411EDB" w:rsidRDefault="00411EDB" w:rsidP="00411EDB">
      <w:pPr>
        <w:pStyle w:val="Kop1"/>
        <w:tabs>
          <w:tab w:val="clear" w:pos="-1440"/>
          <w:tab w:val="clear" w:pos="-720"/>
          <w:tab w:val="clear" w:pos="0"/>
          <w:tab w:val="clear" w:pos="380"/>
        </w:tabs>
      </w:pPr>
      <w:bookmarkStart w:id="2" w:name="_Toc484639640"/>
      <w:r>
        <w:lastRenderedPageBreak/>
        <w:t>Projectgegevens</w:t>
      </w:r>
      <w:bookmarkEnd w:id="2"/>
    </w:p>
    <w:p w14:paraId="3CE9754D" w14:textId="77777777" w:rsidR="00411EDB" w:rsidRDefault="00411EDB" w:rsidP="00411EDB">
      <w:pPr>
        <w:pStyle w:val="Kop2"/>
        <w:tabs>
          <w:tab w:val="clear" w:pos="-1440"/>
          <w:tab w:val="clear" w:pos="-720"/>
          <w:tab w:val="clear" w:pos="0"/>
          <w:tab w:val="clear" w:pos="380"/>
        </w:tabs>
      </w:pPr>
      <w:bookmarkStart w:id="3" w:name="_Toc484639641"/>
      <w:r>
        <w:t>Omschrijving werkzaamheden</w:t>
      </w:r>
      <w:bookmarkEnd w:id="3"/>
    </w:p>
    <w:p w14:paraId="6345E58F" w14:textId="51DCEEA8" w:rsidR="00800197" w:rsidRDefault="00411EDB" w:rsidP="00800197">
      <w:pPr>
        <w:pStyle w:val="Koptekst"/>
        <w:rPr>
          <w:lang w:val="nl-NL"/>
        </w:rPr>
      </w:pPr>
      <w:r>
        <w:rPr>
          <w:lang w:val="nl-NL"/>
        </w:rPr>
        <w:t xml:space="preserve">Dit V&amp;G-plan is van toepassing op alle </w:t>
      </w:r>
      <w:r w:rsidR="006064E5">
        <w:rPr>
          <w:lang w:val="nl-NL"/>
        </w:rPr>
        <w:t xml:space="preserve">werkzaamheden die worden uitgevoerd voor het </w:t>
      </w:r>
      <w:r w:rsidR="00521D0C">
        <w:rPr>
          <w:lang w:val="nl-NL"/>
        </w:rPr>
        <w:t>raamcontract “</w:t>
      </w:r>
      <w:r w:rsidR="00406060">
        <w:rPr>
          <w:lang w:val="nl-NL"/>
        </w:rPr>
        <w:t>Onderhoud groen 202</w:t>
      </w:r>
      <w:r w:rsidR="00F427F1">
        <w:rPr>
          <w:lang w:val="nl-NL"/>
        </w:rPr>
        <w:t>4-2026</w:t>
      </w:r>
      <w:r w:rsidR="00521D0C">
        <w:rPr>
          <w:lang w:val="nl-NL"/>
        </w:rPr>
        <w:t>”</w:t>
      </w:r>
      <w:r w:rsidR="007A675C">
        <w:rPr>
          <w:lang w:val="nl-NL"/>
        </w:rPr>
        <w:t>.</w:t>
      </w:r>
    </w:p>
    <w:p w14:paraId="0B848FF2" w14:textId="77777777" w:rsidR="00411EDB" w:rsidRPr="00036B89" w:rsidRDefault="00411EDB" w:rsidP="00411EDB">
      <w:pPr>
        <w:rPr>
          <w:lang w:val="nl-NL"/>
        </w:rPr>
      </w:pPr>
    </w:p>
    <w:p w14:paraId="7792E717" w14:textId="77777777" w:rsidR="00411EDB" w:rsidRDefault="00411EDB" w:rsidP="00411EDB">
      <w:r>
        <w:t>Het werk omvat in hoofdzaak:</w:t>
      </w:r>
    </w:p>
    <w:p w14:paraId="703060DB" w14:textId="77777777" w:rsidR="004F22FF" w:rsidRDefault="004F22FF" w:rsidP="00411EDB"/>
    <w:p w14:paraId="39510077" w14:textId="2462B99E" w:rsidR="004F22FF" w:rsidRDefault="00DC3CDA" w:rsidP="00411EDB">
      <w:r>
        <w:t>a.</w:t>
      </w:r>
      <w:r>
        <w:tab/>
      </w:r>
      <w:r w:rsidR="004F22FF" w:rsidRPr="004F22FF">
        <w:t>Knippen/steken/maaien van graskanten</w:t>
      </w:r>
      <w:r w:rsidR="004F22FF" w:rsidRPr="004F22FF">
        <w:cr/>
        <w:t>b.</w:t>
      </w:r>
      <w:r w:rsidR="004F22FF" w:rsidRPr="004F22FF">
        <w:tab/>
        <w:t>Maaiwerkzaamheden</w:t>
      </w:r>
      <w:r w:rsidR="004F22FF" w:rsidRPr="004F22FF">
        <w:tab/>
      </w:r>
      <w:r w:rsidR="004F22FF" w:rsidRPr="004F22FF">
        <w:cr/>
        <w:t>c.</w:t>
      </w:r>
      <w:r w:rsidR="004F22FF" w:rsidRPr="004F22FF">
        <w:tab/>
        <w:t>Zwerfvuilbeheersing</w:t>
      </w:r>
      <w:r w:rsidR="004F22FF" w:rsidRPr="004F22FF">
        <w:cr/>
        <w:t>d.</w:t>
      </w:r>
      <w:r w:rsidR="004F22FF" w:rsidRPr="004F22FF">
        <w:tab/>
        <w:t>Onkruidbeheersing</w:t>
      </w:r>
      <w:r w:rsidR="004F22FF" w:rsidRPr="004F22FF">
        <w:cr/>
        <w:t>e.</w:t>
      </w:r>
      <w:r w:rsidR="004F22FF" w:rsidRPr="004F22FF">
        <w:tab/>
        <w:t>Snoeiwerkzaamheden</w:t>
      </w:r>
      <w:r w:rsidR="004F22FF" w:rsidRPr="004F22FF">
        <w:cr/>
        <w:t>f</w:t>
      </w:r>
      <w:r w:rsidR="004F22FF" w:rsidRPr="004F22FF">
        <w:tab/>
        <w:t>Knippen van hagen</w:t>
      </w:r>
    </w:p>
    <w:p w14:paraId="5F6D10CE" w14:textId="77777777" w:rsidR="006064E5" w:rsidRPr="00735274" w:rsidRDefault="006064E5" w:rsidP="00411EDB">
      <w:pPr>
        <w:rPr>
          <w:highlight w:val="lightGray"/>
        </w:rPr>
      </w:pPr>
    </w:p>
    <w:p w14:paraId="762A8E84" w14:textId="77777777" w:rsidR="00411EDB" w:rsidRDefault="00411EDB" w:rsidP="00411EDB">
      <w:pPr>
        <w:pStyle w:val="Kop2"/>
        <w:tabs>
          <w:tab w:val="clear" w:pos="-1440"/>
          <w:tab w:val="clear" w:pos="-720"/>
          <w:tab w:val="clear" w:pos="0"/>
          <w:tab w:val="clear" w:pos="380"/>
        </w:tabs>
      </w:pPr>
      <w:bookmarkStart w:id="4" w:name="_Toc484639642"/>
      <w:r>
        <w:t>Adres/ligging van de bouwlocatie</w:t>
      </w:r>
      <w:bookmarkEnd w:id="4"/>
    </w:p>
    <w:p w14:paraId="59AA5C6E" w14:textId="2B2E0FDE" w:rsidR="00411EDB" w:rsidRPr="00735274" w:rsidRDefault="00800197" w:rsidP="00411EDB">
      <w:r>
        <w:t xml:space="preserve">Het uit te voeren </w:t>
      </w:r>
      <w:r w:rsidR="00411EDB">
        <w:t>werk is gelegen in de gemeente</w:t>
      </w:r>
      <w:r w:rsidR="006064E5">
        <w:t xml:space="preserve"> </w:t>
      </w:r>
      <w:r>
        <w:t>de Ronde Venen</w:t>
      </w:r>
      <w:r w:rsidR="006064E5">
        <w:t xml:space="preserve">. </w:t>
      </w:r>
    </w:p>
    <w:p w14:paraId="77A8D92D" w14:textId="77777777" w:rsidR="00411EDB" w:rsidRDefault="00411EDB" w:rsidP="00411EDB">
      <w:pPr>
        <w:pStyle w:val="Kop2"/>
        <w:tabs>
          <w:tab w:val="clear" w:pos="-1440"/>
          <w:tab w:val="clear" w:pos="-720"/>
          <w:tab w:val="clear" w:pos="0"/>
          <w:tab w:val="clear" w:pos="380"/>
        </w:tabs>
      </w:pPr>
      <w:bookmarkStart w:id="5" w:name="_Toc484639643"/>
      <w:r>
        <w:t>Planning en uitvoeringsgegevens</w:t>
      </w:r>
      <w:bookmarkEnd w:id="5"/>
    </w:p>
    <w:p w14:paraId="23A07ECC" w14:textId="77777777" w:rsidR="00411EDB" w:rsidRPr="00735274" w:rsidRDefault="00411EDB" w:rsidP="00411EDB">
      <w:pPr>
        <w:rPr>
          <w:lang w:val="nl-NL"/>
        </w:rPr>
      </w:pPr>
      <w:r>
        <w:rPr>
          <w:lang w:val="nl-NL"/>
        </w:rPr>
        <w:t xml:space="preserve">- </w:t>
      </w:r>
      <w:r w:rsidRPr="00735274">
        <w:rPr>
          <w:lang w:val="nl-NL"/>
        </w:rPr>
        <w:t>Geplande aanvangsdatum van de bouwwerkzaamheden:</w:t>
      </w:r>
    </w:p>
    <w:p w14:paraId="5F2D1DDE" w14:textId="471D04E3" w:rsidR="00411EDB" w:rsidRPr="00735274" w:rsidRDefault="009B4A96" w:rsidP="00411EDB">
      <w:r>
        <w:rPr>
          <w:lang w:val="nl-NL"/>
        </w:rPr>
        <w:t>1 maart 2024</w:t>
      </w:r>
    </w:p>
    <w:p w14:paraId="60DFAB9B" w14:textId="77777777" w:rsidR="00411EDB" w:rsidRPr="00735274" w:rsidRDefault="00411EDB" w:rsidP="00411EDB">
      <w:pPr>
        <w:rPr>
          <w:lang w:val="nl-NL"/>
        </w:rPr>
      </w:pPr>
      <w:r>
        <w:rPr>
          <w:lang w:val="nl-NL"/>
        </w:rPr>
        <w:t xml:space="preserve">- </w:t>
      </w:r>
      <w:r w:rsidRPr="00735274">
        <w:rPr>
          <w:lang w:val="nl-NL"/>
        </w:rPr>
        <w:t>Geplande bouwtijd:</w:t>
      </w:r>
    </w:p>
    <w:p w14:paraId="7FC750F7" w14:textId="77777777" w:rsidR="00411EDB" w:rsidRPr="00D947CE" w:rsidRDefault="00521D0C" w:rsidP="00411EDB">
      <w:pPr>
        <w:rPr>
          <w:lang w:val="nl-NL"/>
        </w:rPr>
      </w:pPr>
      <w:r>
        <w:rPr>
          <w:lang w:val="nl-NL"/>
        </w:rPr>
        <w:t>Betreft raamcontract voor de duur van 2 jaar met de mogelijkheid voor verlenging van tweemaal 1 jaar.</w:t>
      </w:r>
    </w:p>
    <w:p w14:paraId="1C7A1702" w14:textId="77777777" w:rsidR="00411EDB" w:rsidRDefault="00411EDB" w:rsidP="00411EDB">
      <w:pPr>
        <w:rPr>
          <w:lang w:val="nl-NL"/>
        </w:rPr>
      </w:pPr>
      <w:r>
        <w:rPr>
          <w:lang w:val="nl-NL"/>
        </w:rPr>
        <w:t>- Vermoedelijk maximum aantal werknemers dat gelijktijdig op het (bouw)werk aanwezig zal zijn:</w:t>
      </w:r>
    </w:p>
    <w:p w14:paraId="12D16432" w14:textId="77777777" w:rsidR="00411EDB" w:rsidRDefault="00411EDB" w:rsidP="00411EDB">
      <w:pPr>
        <w:rPr>
          <w:lang w:val="nl-NL"/>
        </w:rPr>
      </w:pPr>
      <w:r w:rsidRPr="003D5398">
        <w:rPr>
          <w:highlight w:val="lightGray"/>
          <w:lang w:val="nl-NL"/>
        </w:rPr>
        <w:t xml:space="preserve">Ca. </w:t>
      </w:r>
      <w:r w:rsidR="006064E5">
        <w:rPr>
          <w:highlight w:val="lightGray"/>
          <w:lang w:val="nl-NL"/>
        </w:rPr>
        <w:t>4</w:t>
      </w:r>
      <w:r w:rsidRPr="003D5398">
        <w:rPr>
          <w:highlight w:val="lightGray"/>
          <w:lang w:val="nl-NL"/>
        </w:rPr>
        <w:t xml:space="preserve"> personen.</w:t>
      </w:r>
    </w:p>
    <w:p w14:paraId="05FD9C0C" w14:textId="77777777" w:rsidR="00411EDB" w:rsidRDefault="00411EDB" w:rsidP="00411EDB">
      <w:pPr>
        <w:rPr>
          <w:lang w:val="nl-NL"/>
        </w:rPr>
      </w:pPr>
      <w:r>
        <w:rPr>
          <w:lang w:val="nl-NL"/>
        </w:rPr>
        <w:t>- Gepland aantal werkgevers en zelfstandigen op het (bouw)werk:</w:t>
      </w:r>
    </w:p>
    <w:p w14:paraId="6D582F94" w14:textId="77777777" w:rsidR="00411EDB" w:rsidRDefault="006064E5" w:rsidP="00411EDB">
      <w:pPr>
        <w:rPr>
          <w:lang w:val="nl-NL"/>
        </w:rPr>
      </w:pPr>
      <w:r>
        <w:rPr>
          <w:highlight w:val="lightGray"/>
          <w:lang w:val="nl-NL"/>
        </w:rPr>
        <w:t>1</w:t>
      </w:r>
      <w:r w:rsidR="00411EDB" w:rsidRPr="003D5398">
        <w:rPr>
          <w:highlight w:val="lightGray"/>
          <w:lang w:val="nl-NL"/>
        </w:rPr>
        <w:t xml:space="preserve"> stuks.</w:t>
      </w:r>
    </w:p>
    <w:p w14:paraId="6B263BF2" w14:textId="77777777" w:rsidR="00411EDB" w:rsidRDefault="00411EDB" w:rsidP="00411EDB">
      <w:pPr>
        <w:rPr>
          <w:lang w:val="nl-NL"/>
        </w:rPr>
      </w:pPr>
      <w:r>
        <w:rPr>
          <w:lang w:val="nl-NL"/>
        </w:rPr>
        <w:t>- Namen van reeds geselecteerde onderneming(en):</w:t>
      </w:r>
    </w:p>
    <w:p w14:paraId="34D6A46E" w14:textId="77777777" w:rsidR="00411EDB" w:rsidRDefault="00433C0F" w:rsidP="00411EDB">
      <w:pPr>
        <w:rPr>
          <w:lang w:val="nl-NL"/>
        </w:rPr>
      </w:pPr>
      <w:r>
        <w:rPr>
          <w:lang w:val="nl-NL"/>
        </w:rPr>
        <w:t>Aannemersbedrijf:  NOG INVULLEN.</w:t>
      </w:r>
    </w:p>
    <w:p w14:paraId="296EF0FF" w14:textId="77777777" w:rsidR="00411EDB" w:rsidRPr="00735274" w:rsidRDefault="00411EDB" w:rsidP="00411EDB">
      <w:pPr>
        <w:rPr>
          <w:lang w:val="nl-NL"/>
        </w:rPr>
      </w:pPr>
      <w:r>
        <w:rPr>
          <w:lang w:val="nl-NL"/>
        </w:rPr>
        <w:t xml:space="preserve"> </w:t>
      </w:r>
    </w:p>
    <w:p w14:paraId="202022BB" w14:textId="77777777" w:rsidR="00411EDB" w:rsidRDefault="00411EDB" w:rsidP="00411EDB">
      <w:pPr>
        <w:pStyle w:val="Kop1"/>
        <w:tabs>
          <w:tab w:val="clear" w:pos="-1440"/>
          <w:tab w:val="clear" w:pos="-720"/>
          <w:tab w:val="clear" w:pos="0"/>
          <w:tab w:val="clear" w:pos="380"/>
        </w:tabs>
      </w:pPr>
      <w:bookmarkStart w:id="6" w:name="_Toc484639644"/>
      <w:r>
        <w:lastRenderedPageBreak/>
        <w:t>Bij de totstandkoming betrokken partijen</w:t>
      </w:r>
      <w:bookmarkEnd w:id="6"/>
    </w:p>
    <w:p w14:paraId="0BE12D57" w14:textId="77777777" w:rsidR="00411EDB" w:rsidRDefault="00411EDB" w:rsidP="00411EDB">
      <w:pPr>
        <w:pStyle w:val="Kop2"/>
        <w:tabs>
          <w:tab w:val="clear" w:pos="-1440"/>
          <w:tab w:val="clear" w:pos="-720"/>
          <w:tab w:val="clear" w:pos="0"/>
          <w:tab w:val="clear" w:pos="380"/>
        </w:tabs>
      </w:pPr>
      <w:bookmarkStart w:id="7" w:name="_Toc484639645"/>
      <w:r>
        <w:t>Opdrachtgever</w:t>
      </w:r>
      <w:bookmarkEnd w:id="7"/>
    </w:p>
    <w:p w14:paraId="58950812" w14:textId="77777777" w:rsidR="00411EDB" w:rsidRDefault="00411EDB" w:rsidP="00411EDB">
      <w:r>
        <w:t>Naam</w:t>
      </w:r>
      <w:r>
        <w:tab/>
      </w:r>
      <w:r>
        <w:tab/>
      </w:r>
      <w:r>
        <w:tab/>
        <w:t xml:space="preserve">: </w:t>
      </w:r>
      <w:r w:rsidR="00433C0F">
        <w:t xml:space="preserve">Gemeente </w:t>
      </w:r>
      <w:r w:rsidR="00E558B9">
        <w:t>D</w:t>
      </w:r>
      <w:r w:rsidR="00433C0F">
        <w:t>e Ronde Venen.</w:t>
      </w:r>
    </w:p>
    <w:p w14:paraId="496C0ACF" w14:textId="0AE896A6" w:rsidR="00411EDB" w:rsidRDefault="00411EDB" w:rsidP="009B2FF7">
      <w:r>
        <w:t>Contactpersoon</w:t>
      </w:r>
      <w:r>
        <w:tab/>
        <w:t>:</w:t>
      </w:r>
      <w:r w:rsidR="00521D0C">
        <w:t xml:space="preserve"> mw. L. van Overveld</w:t>
      </w:r>
      <w:r w:rsidR="009B2FF7">
        <w:t>t</w:t>
      </w:r>
      <w:r w:rsidR="00F46FBB">
        <w:t xml:space="preserve"> </w:t>
      </w:r>
    </w:p>
    <w:p w14:paraId="50E77C18" w14:textId="77777777" w:rsidR="00411EDB" w:rsidRPr="00BC72E0" w:rsidRDefault="00411EDB" w:rsidP="00411EDB">
      <w:pPr>
        <w:rPr>
          <w:lang w:val="de-DE"/>
        </w:rPr>
      </w:pPr>
      <w:r w:rsidRPr="00BC72E0">
        <w:rPr>
          <w:lang w:val="de-DE"/>
        </w:rPr>
        <w:t>Adres</w:t>
      </w:r>
      <w:r w:rsidRPr="00BC72E0">
        <w:rPr>
          <w:lang w:val="de-DE"/>
        </w:rPr>
        <w:tab/>
      </w:r>
      <w:r w:rsidRPr="00BC72E0">
        <w:rPr>
          <w:lang w:val="de-DE"/>
        </w:rPr>
        <w:tab/>
      </w:r>
      <w:r w:rsidRPr="00BC72E0">
        <w:rPr>
          <w:lang w:val="de-DE"/>
        </w:rPr>
        <w:tab/>
        <w:t>: Postb</w:t>
      </w:r>
      <w:r w:rsidR="00433C0F" w:rsidRPr="00BC72E0">
        <w:rPr>
          <w:lang w:val="de-DE"/>
        </w:rPr>
        <w:t>us 250</w:t>
      </w:r>
    </w:p>
    <w:p w14:paraId="5B9076D7" w14:textId="77777777" w:rsidR="00411EDB" w:rsidRPr="00BC72E0" w:rsidRDefault="00411EDB" w:rsidP="00411EDB">
      <w:pPr>
        <w:rPr>
          <w:lang w:val="de-DE"/>
        </w:rPr>
      </w:pPr>
      <w:r w:rsidRPr="00BC72E0">
        <w:rPr>
          <w:lang w:val="de-DE"/>
        </w:rPr>
        <w:t>Po</w:t>
      </w:r>
      <w:r w:rsidR="00433C0F" w:rsidRPr="00BC72E0">
        <w:rPr>
          <w:lang w:val="de-DE"/>
        </w:rPr>
        <w:t>stcode / Plaats</w:t>
      </w:r>
      <w:r w:rsidR="00433C0F" w:rsidRPr="00BC72E0">
        <w:rPr>
          <w:lang w:val="de-DE"/>
        </w:rPr>
        <w:tab/>
        <w:t>: 3640 AG Mijdrecht</w:t>
      </w:r>
    </w:p>
    <w:p w14:paraId="502BF2F1" w14:textId="77777777" w:rsidR="00411EDB" w:rsidRDefault="00433C0F" w:rsidP="00411EDB">
      <w:r>
        <w:t>Telefoon</w:t>
      </w:r>
      <w:r>
        <w:tab/>
      </w:r>
      <w:r>
        <w:tab/>
        <w:t>: 0297 – 291616</w:t>
      </w:r>
    </w:p>
    <w:p w14:paraId="4113E36A" w14:textId="77777777" w:rsidR="00411EDB" w:rsidRDefault="00433C0F" w:rsidP="00411EDB">
      <w:r>
        <w:t>Telefax</w:t>
      </w:r>
      <w:r>
        <w:tab/>
      </w:r>
      <w:r>
        <w:tab/>
        <w:t>: 0297 – 284281</w:t>
      </w:r>
    </w:p>
    <w:p w14:paraId="33082782" w14:textId="77777777" w:rsidR="00255EEE" w:rsidRDefault="00255EEE" w:rsidP="00411EDB">
      <w:pPr>
        <w:pStyle w:val="Kop2"/>
        <w:tabs>
          <w:tab w:val="clear" w:pos="-1440"/>
          <w:tab w:val="clear" w:pos="-720"/>
          <w:tab w:val="clear" w:pos="0"/>
          <w:tab w:val="clear" w:pos="380"/>
        </w:tabs>
      </w:pPr>
      <w:bookmarkStart w:id="8" w:name="_Toc484639646"/>
      <w:r>
        <w:t>Projectleider</w:t>
      </w:r>
      <w:bookmarkEnd w:id="8"/>
    </w:p>
    <w:p w14:paraId="5AE08370" w14:textId="77777777" w:rsidR="00255EEE" w:rsidRDefault="00255EEE" w:rsidP="00255EEE">
      <w:r>
        <w:t>Naam</w:t>
      </w:r>
      <w:r>
        <w:tab/>
      </w:r>
      <w:r>
        <w:tab/>
      </w:r>
      <w:r>
        <w:tab/>
      </w:r>
      <w:r w:rsidR="00433C0F">
        <w:t xml:space="preserve">: Gemeente </w:t>
      </w:r>
      <w:r w:rsidR="00E558B9">
        <w:t>D</w:t>
      </w:r>
      <w:r w:rsidR="00433C0F">
        <w:t>e Ronde Venen.</w:t>
      </w:r>
    </w:p>
    <w:p w14:paraId="721F3806" w14:textId="77777777" w:rsidR="00255EEE" w:rsidRDefault="00255EEE" w:rsidP="00255EEE">
      <w:r>
        <w:t>Contactpersoon</w:t>
      </w:r>
      <w:r>
        <w:tab/>
        <w:t xml:space="preserve">: </w:t>
      </w:r>
      <w:r w:rsidR="004753E4">
        <w:t>Wordt door de opdrachtgever nader bekendgemaakt</w:t>
      </w:r>
    </w:p>
    <w:p w14:paraId="32B5444D" w14:textId="77777777" w:rsidR="00255EEE" w:rsidRPr="00BC72E0" w:rsidRDefault="00255EEE" w:rsidP="00255EEE">
      <w:pPr>
        <w:rPr>
          <w:lang w:val="de-DE"/>
        </w:rPr>
      </w:pPr>
      <w:r w:rsidRPr="00BC72E0">
        <w:rPr>
          <w:lang w:val="de-DE"/>
        </w:rPr>
        <w:t>Adres</w:t>
      </w:r>
      <w:r w:rsidRPr="00BC72E0">
        <w:rPr>
          <w:lang w:val="de-DE"/>
        </w:rPr>
        <w:tab/>
      </w:r>
      <w:r w:rsidRPr="00BC72E0">
        <w:rPr>
          <w:lang w:val="de-DE"/>
        </w:rPr>
        <w:tab/>
      </w:r>
      <w:r w:rsidRPr="00BC72E0">
        <w:rPr>
          <w:lang w:val="de-DE"/>
        </w:rPr>
        <w:tab/>
        <w:t>: Post</w:t>
      </w:r>
      <w:r w:rsidR="00433C0F" w:rsidRPr="00BC72E0">
        <w:rPr>
          <w:lang w:val="de-DE"/>
        </w:rPr>
        <w:t>bus 250</w:t>
      </w:r>
    </w:p>
    <w:p w14:paraId="6F0A1D34" w14:textId="77777777" w:rsidR="00255EEE" w:rsidRPr="00BC72E0" w:rsidRDefault="00255EEE" w:rsidP="00255EEE">
      <w:pPr>
        <w:rPr>
          <w:lang w:val="de-DE"/>
        </w:rPr>
      </w:pPr>
      <w:r w:rsidRPr="00BC72E0">
        <w:rPr>
          <w:lang w:val="de-DE"/>
        </w:rPr>
        <w:t>Po</w:t>
      </w:r>
      <w:r w:rsidR="00433C0F" w:rsidRPr="00BC72E0">
        <w:rPr>
          <w:lang w:val="de-DE"/>
        </w:rPr>
        <w:t>stcode / Plaats</w:t>
      </w:r>
      <w:r w:rsidR="00433C0F" w:rsidRPr="00BC72E0">
        <w:rPr>
          <w:lang w:val="de-DE"/>
        </w:rPr>
        <w:tab/>
        <w:t>: 3640 AG Mijdrecht</w:t>
      </w:r>
    </w:p>
    <w:p w14:paraId="720F4EEC" w14:textId="77777777" w:rsidR="00255EEE" w:rsidRDefault="00255EEE" w:rsidP="00255EEE">
      <w:r>
        <w:t>Telefoon</w:t>
      </w:r>
      <w:r>
        <w:tab/>
      </w:r>
      <w:r>
        <w:tab/>
        <w:t xml:space="preserve">: </w:t>
      </w:r>
      <w:r w:rsidR="007A675C">
        <w:t>0297-291616</w:t>
      </w:r>
      <w:r w:rsidR="00433C0F">
        <w:t xml:space="preserve"> </w:t>
      </w:r>
    </w:p>
    <w:p w14:paraId="50539777" w14:textId="77777777" w:rsidR="00255EEE" w:rsidRDefault="00433C0F" w:rsidP="00255EEE">
      <w:r>
        <w:t>Telefax</w:t>
      </w:r>
      <w:r>
        <w:tab/>
      </w:r>
      <w:r>
        <w:tab/>
        <w:t>: 0297</w:t>
      </w:r>
      <w:r w:rsidR="004753E4">
        <w:t>-</w:t>
      </w:r>
      <w:r>
        <w:t>284281</w:t>
      </w:r>
    </w:p>
    <w:p w14:paraId="31E68114" w14:textId="77777777" w:rsidR="00411EDB" w:rsidRDefault="00411EDB" w:rsidP="00411EDB">
      <w:pPr>
        <w:pStyle w:val="Kop2"/>
        <w:tabs>
          <w:tab w:val="clear" w:pos="-1440"/>
          <w:tab w:val="clear" w:pos="-720"/>
          <w:tab w:val="clear" w:pos="0"/>
          <w:tab w:val="clear" w:pos="380"/>
        </w:tabs>
      </w:pPr>
      <w:bookmarkStart w:id="9" w:name="_Toc484639647"/>
      <w:r>
        <w:t>Ontwerpbureau</w:t>
      </w:r>
      <w:bookmarkEnd w:id="9"/>
    </w:p>
    <w:p w14:paraId="72F2B5BA" w14:textId="77777777" w:rsidR="00411EDB" w:rsidRDefault="00411EDB" w:rsidP="00411EDB">
      <w:r>
        <w:t>Naam</w:t>
      </w:r>
      <w:r>
        <w:tab/>
      </w:r>
      <w:r>
        <w:tab/>
      </w:r>
      <w:r>
        <w:tab/>
        <w:t>:</w:t>
      </w:r>
      <w:r w:rsidR="006064E5">
        <w:t>n.v.t.</w:t>
      </w:r>
    </w:p>
    <w:p w14:paraId="64329C20" w14:textId="77777777" w:rsidR="00411EDB" w:rsidRDefault="00411EDB" w:rsidP="00411EDB">
      <w:r>
        <w:t>Contactpersoon</w:t>
      </w:r>
      <w:r>
        <w:tab/>
        <w:t>:</w:t>
      </w:r>
    </w:p>
    <w:p w14:paraId="049C65B3" w14:textId="77777777" w:rsidR="00411EDB" w:rsidRDefault="00411EDB" w:rsidP="00411EDB">
      <w:r>
        <w:t>Adres</w:t>
      </w:r>
      <w:r>
        <w:tab/>
      </w:r>
      <w:r>
        <w:tab/>
      </w:r>
      <w:r>
        <w:tab/>
        <w:t>:</w:t>
      </w:r>
    </w:p>
    <w:p w14:paraId="7EF630FB" w14:textId="77777777" w:rsidR="00411EDB" w:rsidRDefault="00411EDB" w:rsidP="00411EDB">
      <w:r>
        <w:t>Postcode / Plaats</w:t>
      </w:r>
      <w:r>
        <w:tab/>
        <w:t>:</w:t>
      </w:r>
    </w:p>
    <w:p w14:paraId="45C20CC9" w14:textId="77777777" w:rsidR="00411EDB" w:rsidRDefault="00411EDB" w:rsidP="00411EDB">
      <w:r>
        <w:t>Telefoon</w:t>
      </w:r>
      <w:r>
        <w:tab/>
      </w:r>
      <w:r>
        <w:tab/>
        <w:t>:</w:t>
      </w:r>
    </w:p>
    <w:p w14:paraId="407161BF" w14:textId="77777777" w:rsidR="00411EDB" w:rsidRDefault="00411EDB" w:rsidP="00411EDB">
      <w:r>
        <w:t>Telefax</w:t>
      </w:r>
      <w:r>
        <w:tab/>
      </w:r>
      <w:r>
        <w:tab/>
        <w:t>:</w:t>
      </w:r>
    </w:p>
    <w:p w14:paraId="58BFB759" w14:textId="77777777" w:rsidR="00411EDB" w:rsidRDefault="00433C0F" w:rsidP="00411EDB">
      <w:pPr>
        <w:pStyle w:val="Kop2"/>
        <w:tabs>
          <w:tab w:val="clear" w:pos="-1440"/>
          <w:tab w:val="clear" w:pos="-720"/>
          <w:tab w:val="clear" w:pos="0"/>
          <w:tab w:val="clear" w:pos="380"/>
        </w:tabs>
      </w:pPr>
      <w:bookmarkStart w:id="10" w:name="_Toc484639648"/>
      <w:r>
        <w:t>Directie (en/of</w:t>
      </w:r>
      <w:r w:rsidR="00411EDB">
        <w:t xml:space="preserve"> toezichthouder</w:t>
      </w:r>
      <w:r>
        <w:t xml:space="preserve"> de Ronde Venen</w:t>
      </w:r>
      <w:r w:rsidR="00411EDB">
        <w:t>)</w:t>
      </w:r>
      <w:bookmarkEnd w:id="10"/>
    </w:p>
    <w:p w14:paraId="4DE9BECD" w14:textId="77777777" w:rsidR="006064E5" w:rsidRDefault="00411EDB" w:rsidP="006064E5">
      <w:r>
        <w:t>Naam</w:t>
      </w:r>
      <w:r>
        <w:tab/>
      </w:r>
      <w:r>
        <w:tab/>
      </w:r>
      <w:r>
        <w:tab/>
        <w:t xml:space="preserve">: </w:t>
      </w:r>
      <w:r w:rsidR="00433C0F">
        <w:t xml:space="preserve">Gemeente </w:t>
      </w:r>
      <w:r w:rsidR="00E558B9">
        <w:t>D</w:t>
      </w:r>
      <w:r w:rsidR="00433C0F">
        <w:t>e Ronde Venen.</w:t>
      </w:r>
    </w:p>
    <w:p w14:paraId="1B49A6C7" w14:textId="77777777" w:rsidR="006064E5" w:rsidRDefault="006064E5" w:rsidP="006064E5">
      <w:r>
        <w:t>Contactpersoon</w:t>
      </w:r>
      <w:r>
        <w:tab/>
        <w:t>:</w:t>
      </w:r>
      <w:r w:rsidR="00433C0F">
        <w:t xml:space="preserve"> </w:t>
      </w:r>
      <w:r w:rsidR="007A675C">
        <w:t>wordt door de opdrachtgever nader bekendgemaakt</w:t>
      </w:r>
    </w:p>
    <w:p w14:paraId="738FCDC6" w14:textId="77777777" w:rsidR="006064E5" w:rsidRPr="00BC72E0" w:rsidRDefault="00433C0F" w:rsidP="006064E5">
      <w:pPr>
        <w:rPr>
          <w:lang w:val="de-DE"/>
        </w:rPr>
      </w:pPr>
      <w:r w:rsidRPr="00BC72E0">
        <w:rPr>
          <w:lang w:val="de-DE"/>
        </w:rPr>
        <w:t>Adres</w:t>
      </w:r>
      <w:r w:rsidRPr="00BC72E0">
        <w:rPr>
          <w:lang w:val="de-DE"/>
        </w:rPr>
        <w:tab/>
      </w:r>
      <w:r w:rsidRPr="00BC72E0">
        <w:rPr>
          <w:lang w:val="de-DE"/>
        </w:rPr>
        <w:tab/>
      </w:r>
      <w:r w:rsidRPr="00BC72E0">
        <w:rPr>
          <w:lang w:val="de-DE"/>
        </w:rPr>
        <w:tab/>
        <w:t>: Postbus 250</w:t>
      </w:r>
    </w:p>
    <w:p w14:paraId="6ED60895" w14:textId="77777777" w:rsidR="006064E5" w:rsidRPr="00BC72E0" w:rsidRDefault="006064E5" w:rsidP="006064E5">
      <w:pPr>
        <w:rPr>
          <w:lang w:val="de-DE"/>
        </w:rPr>
      </w:pPr>
      <w:r w:rsidRPr="00BC72E0">
        <w:rPr>
          <w:lang w:val="de-DE"/>
        </w:rPr>
        <w:t>Po</w:t>
      </w:r>
      <w:r w:rsidR="00433C0F" w:rsidRPr="00BC72E0">
        <w:rPr>
          <w:lang w:val="de-DE"/>
        </w:rPr>
        <w:t>stcode / Plaats</w:t>
      </w:r>
      <w:r w:rsidR="00433C0F" w:rsidRPr="00BC72E0">
        <w:rPr>
          <w:lang w:val="de-DE"/>
        </w:rPr>
        <w:tab/>
        <w:t>: 3640 AG Mijdrecht</w:t>
      </w:r>
    </w:p>
    <w:p w14:paraId="24142C73" w14:textId="77777777" w:rsidR="006064E5" w:rsidRDefault="007A675C" w:rsidP="006064E5">
      <w:r>
        <w:t>Telefoon</w:t>
      </w:r>
      <w:r>
        <w:tab/>
      </w:r>
      <w:r>
        <w:tab/>
        <w:t>: 0297-291616</w:t>
      </w:r>
      <w:r w:rsidR="00433C0F">
        <w:t xml:space="preserve"> </w:t>
      </w:r>
    </w:p>
    <w:p w14:paraId="34F9F60B" w14:textId="77777777" w:rsidR="006064E5" w:rsidRDefault="00E558B9" w:rsidP="006064E5">
      <w:r>
        <w:t>Telefax</w:t>
      </w:r>
      <w:r>
        <w:tab/>
      </w:r>
      <w:r>
        <w:tab/>
        <w:t>: 0297</w:t>
      </w:r>
      <w:r w:rsidR="004753E4">
        <w:t>-</w:t>
      </w:r>
      <w:r>
        <w:t>284281</w:t>
      </w:r>
    </w:p>
    <w:p w14:paraId="7460DBA9" w14:textId="77777777" w:rsidR="00411EDB" w:rsidRDefault="00433C0F" w:rsidP="00411EDB">
      <w:pPr>
        <w:pStyle w:val="Kop2"/>
        <w:tabs>
          <w:tab w:val="clear" w:pos="-1440"/>
          <w:tab w:val="clear" w:pos="-720"/>
          <w:tab w:val="clear" w:pos="0"/>
          <w:tab w:val="clear" w:pos="380"/>
        </w:tabs>
      </w:pPr>
      <w:bookmarkStart w:id="11" w:name="_Toc484639649"/>
      <w:r>
        <w:lastRenderedPageBreak/>
        <w:t>B</w:t>
      </w:r>
      <w:r w:rsidR="00411EDB">
        <w:t>eheerder</w:t>
      </w:r>
      <w:r>
        <w:t xml:space="preserve"> gem. De Ronde Venen</w:t>
      </w:r>
      <w:bookmarkEnd w:id="11"/>
    </w:p>
    <w:p w14:paraId="42D7D02A" w14:textId="77777777" w:rsidR="00411EDB" w:rsidRDefault="00411EDB" w:rsidP="00411EDB">
      <w:r>
        <w:t>Naam</w:t>
      </w:r>
      <w:r>
        <w:tab/>
      </w:r>
      <w:r>
        <w:tab/>
      </w:r>
      <w:r>
        <w:tab/>
        <w:t xml:space="preserve">: </w:t>
      </w:r>
      <w:r w:rsidR="007A675C">
        <w:t>Gemeente De Ronde Venen</w:t>
      </w:r>
      <w:r>
        <w:t xml:space="preserve"> </w:t>
      </w:r>
    </w:p>
    <w:p w14:paraId="49208AC5" w14:textId="4E497C23" w:rsidR="00411EDB" w:rsidRDefault="00411EDB" w:rsidP="00411EDB">
      <w:r>
        <w:t>Contactpersoon</w:t>
      </w:r>
      <w:r>
        <w:tab/>
        <w:t>:</w:t>
      </w:r>
      <w:r w:rsidR="007A675C">
        <w:t xml:space="preserve"> </w:t>
      </w:r>
      <w:r w:rsidR="00F46FBB">
        <w:t>mw. L. van Overvel</w:t>
      </w:r>
      <w:r w:rsidR="006F46F4">
        <w:t>dt</w:t>
      </w:r>
      <w:r w:rsidR="00F46FBB">
        <w:t xml:space="preserve"> </w:t>
      </w:r>
      <w:r w:rsidR="00F46FBB">
        <w:tab/>
      </w:r>
      <w:r w:rsidR="00F46FBB">
        <w:tab/>
      </w:r>
      <w:r w:rsidR="00F46FBB">
        <w:tab/>
      </w:r>
      <w:r w:rsidR="00F46FBB">
        <w:tab/>
        <w:t xml:space="preserve">  </w:t>
      </w:r>
    </w:p>
    <w:p w14:paraId="0078889A" w14:textId="77777777" w:rsidR="00411EDB" w:rsidRPr="00BC72E0" w:rsidRDefault="00411EDB" w:rsidP="00411EDB">
      <w:pPr>
        <w:rPr>
          <w:lang w:val="de-DE"/>
        </w:rPr>
      </w:pPr>
      <w:r w:rsidRPr="00BC72E0">
        <w:rPr>
          <w:lang w:val="de-DE"/>
        </w:rPr>
        <w:t>Adres</w:t>
      </w:r>
      <w:r w:rsidRPr="00BC72E0">
        <w:rPr>
          <w:lang w:val="de-DE"/>
        </w:rPr>
        <w:tab/>
      </w:r>
      <w:r w:rsidRPr="00BC72E0">
        <w:rPr>
          <w:lang w:val="de-DE"/>
        </w:rPr>
        <w:tab/>
      </w:r>
      <w:r w:rsidRPr="00BC72E0">
        <w:rPr>
          <w:lang w:val="de-DE"/>
        </w:rPr>
        <w:tab/>
        <w:t>:</w:t>
      </w:r>
      <w:r w:rsidR="00E558B9" w:rsidRPr="00BC72E0">
        <w:rPr>
          <w:lang w:val="de-DE"/>
        </w:rPr>
        <w:t xml:space="preserve"> Postbus 250</w:t>
      </w:r>
    </w:p>
    <w:p w14:paraId="2B1D380A" w14:textId="77777777" w:rsidR="00411EDB" w:rsidRPr="00BC72E0" w:rsidRDefault="00411EDB" w:rsidP="00411EDB">
      <w:pPr>
        <w:rPr>
          <w:lang w:val="de-DE"/>
        </w:rPr>
      </w:pPr>
      <w:r w:rsidRPr="00BC72E0">
        <w:rPr>
          <w:lang w:val="de-DE"/>
        </w:rPr>
        <w:t>Postcode / Plaats</w:t>
      </w:r>
      <w:r w:rsidRPr="00BC72E0">
        <w:rPr>
          <w:lang w:val="de-DE"/>
        </w:rPr>
        <w:tab/>
        <w:t>:</w:t>
      </w:r>
      <w:r w:rsidR="00E558B9" w:rsidRPr="00BC72E0">
        <w:rPr>
          <w:lang w:val="de-DE"/>
        </w:rPr>
        <w:t xml:space="preserve"> 3640 AG Mijdrecht</w:t>
      </w:r>
    </w:p>
    <w:p w14:paraId="1AFBA50A" w14:textId="77777777" w:rsidR="00411EDB" w:rsidRDefault="00411EDB" w:rsidP="00411EDB">
      <w:r>
        <w:t>Telefoon</w:t>
      </w:r>
      <w:r>
        <w:tab/>
      </w:r>
      <w:r>
        <w:tab/>
        <w:t>:</w:t>
      </w:r>
      <w:r w:rsidR="00E558B9">
        <w:t xml:space="preserve"> 0297-291616</w:t>
      </w:r>
    </w:p>
    <w:p w14:paraId="42F72199" w14:textId="77777777" w:rsidR="00411EDB" w:rsidRDefault="00411EDB" w:rsidP="00411EDB">
      <w:r>
        <w:t>Telefax</w:t>
      </w:r>
      <w:r>
        <w:tab/>
      </w:r>
      <w:r>
        <w:tab/>
        <w:t>:</w:t>
      </w:r>
      <w:r w:rsidR="00E558B9">
        <w:t xml:space="preserve"> 0297-284281</w:t>
      </w:r>
    </w:p>
    <w:p w14:paraId="1DD0CC2E" w14:textId="77777777" w:rsidR="00411EDB" w:rsidRDefault="00411EDB" w:rsidP="00411EDB">
      <w:pPr>
        <w:pStyle w:val="Kop2"/>
        <w:tabs>
          <w:tab w:val="clear" w:pos="-1440"/>
          <w:tab w:val="clear" w:pos="-720"/>
          <w:tab w:val="clear" w:pos="0"/>
          <w:tab w:val="clear" w:pos="380"/>
        </w:tabs>
      </w:pPr>
      <w:bookmarkStart w:id="12" w:name="_Toc484639650"/>
      <w:r>
        <w:t>Veiligheidskundige opdrachtgever</w:t>
      </w:r>
      <w:bookmarkEnd w:id="12"/>
    </w:p>
    <w:p w14:paraId="6E35B78E" w14:textId="77777777" w:rsidR="00411EDB" w:rsidRDefault="00411EDB" w:rsidP="00411EDB">
      <w:r>
        <w:t>Naam</w:t>
      </w:r>
      <w:r>
        <w:tab/>
      </w:r>
      <w:r>
        <w:tab/>
      </w:r>
      <w:r>
        <w:tab/>
        <w:t xml:space="preserve">: </w:t>
      </w:r>
      <w:r w:rsidR="0009064F">
        <w:t xml:space="preserve">Gemeente </w:t>
      </w:r>
      <w:r w:rsidR="00E558B9">
        <w:t>D</w:t>
      </w:r>
      <w:r w:rsidR="0009064F">
        <w:t>e Ronde Venen.</w:t>
      </w:r>
    </w:p>
    <w:p w14:paraId="1DCFC14B" w14:textId="77777777" w:rsidR="00411EDB" w:rsidRDefault="00411EDB" w:rsidP="00411EDB">
      <w:r>
        <w:t>Contactpersoon</w:t>
      </w:r>
      <w:r>
        <w:tab/>
        <w:t xml:space="preserve">: </w:t>
      </w:r>
      <w:r w:rsidR="004753E4">
        <w:t>wordt door de opdrachtgever nader bekendgemaakt</w:t>
      </w:r>
    </w:p>
    <w:p w14:paraId="463713B7" w14:textId="77777777" w:rsidR="00411EDB" w:rsidRPr="00BC72E0" w:rsidRDefault="0009064F" w:rsidP="00411EDB">
      <w:pPr>
        <w:rPr>
          <w:lang w:val="de-DE"/>
        </w:rPr>
      </w:pPr>
      <w:r w:rsidRPr="00BC72E0">
        <w:rPr>
          <w:lang w:val="de-DE"/>
        </w:rPr>
        <w:t>Adres</w:t>
      </w:r>
      <w:r w:rsidRPr="00BC72E0">
        <w:rPr>
          <w:lang w:val="de-DE"/>
        </w:rPr>
        <w:tab/>
      </w:r>
      <w:r w:rsidRPr="00BC72E0">
        <w:rPr>
          <w:lang w:val="de-DE"/>
        </w:rPr>
        <w:tab/>
      </w:r>
      <w:r w:rsidRPr="00BC72E0">
        <w:rPr>
          <w:lang w:val="de-DE"/>
        </w:rPr>
        <w:tab/>
        <w:t>: Postbus 250</w:t>
      </w:r>
    </w:p>
    <w:p w14:paraId="49FC3988" w14:textId="77777777" w:rsidR="00411EDB" w:rsidRPr="00BC72E0" w:rsidRDefault="00411EDB" w:rsidP="00411EDB">
      <w:pPr>
        <w:rPr>
          <w:lang w:val="de-DE"/>
        </w:rPr>
      </w:pPr>
      <w:r w:rsidRPr="00BC72E0">
        <w:rPr>
          <w:lang w:val="de-DE"/>
        </w:rPr>
        <w:t>Postcode / Plaat</w:t>
      </w:r>
      <w:r w:rsidR="0009064F" w:rsidRPr="00BC72E0">
        <w:rPr>
          <w:lang w:val="de-DE"/>
        </w:rPr>
        <w:t>s</w:t>
      </w:r>
      <w:r w:rsidR="0009064F" w:rsidRPr="00BC72E0">
        <w:rPr>
          <w:lang w:val="de-DE"/>
        </w:rPr>
        <w:tab/>
        <w:t>: 3640 AG Mijdrecht</w:t>
      </w:r>
    </w:p>
    <w:p w14:paraId="6C37FF61" w14:textId="77777777" w:rsidR="00411EDB" w:rsidRDefault="00255EEE" w:rsidP="00411EDB">
      <w:r>
        <w:t>Telefo</w:t>
      </w:r>
      <w:r w:rsidR="00E558B9">
        <w:t>on</w:t>
      </w:r>
      <w:r w:rsidR="00E558B9">
        <w:tab/>
      </w:r>
      <w:r w:rsidR="00E558B9">
        <w:tab/>
        <w:t>: 0297</w:t>
      </w:r>
      <w:r w:rsidR="004753E4">
        <w:t>-</w:t>
      </w:r>
      <w:r w:rsidR="00E558B9">
        <w:t>291616</w:t>
      </w:r>
    </w:p>
    <w:p w14:paraId="3B4D186F" w14:textId="77777777" w:rsidR="0009064F" w:rsidRDefault="00E558B9" w:rsidP="0009064F">
      <w:r>
        <w:t>Telefax</w:t>
      </w:r>
      <w:r>
        <w:tab/>
      </w:r>
      <w:r>
        <w:tab/>
        <w:t>: 0297</w:t>
      </w:r>
      <w:r w:rsidR="004753E4">
        <w:t>-</w:t>
      </w:r>
      <w:r>
        <w:t>284281</w:t>
      </w:r>
    </w:p>
    <w:p w14:paraId="17AF3F41" w14:textId="77777777" w:rsidR="00411EDB" w:rsidRDefault="00411EDB" w:rsidP="00411EDB"/>
    <w:p w14:paraId="391A6DCA" w14:textId="77777777" w:rsidR="006064E5" w:rsidRDefault="006064E5" w:rsidP="00411EDB"/>
    <w:p w14:paraId="45F2BBAB" w14:textId="77777777" w:rsidR="00411EDB" w:rsidRDefault="00411EDB" w:rsidP="00411EDB">
      <w:pPr>
        <w:pStyle w:val="Kop2"/>
        <w:tabs>
          <w:tab w:val="clear" w:pos="-1440"/>
          <w:tab w:val="clear" w:pos="-720"/>
          <w:tab w:val="clear" w:pos="0"/>
          <w:tab w:val="clear" w:pos="380"/>
        </w:tabs>
      </w:pPr>
      <w:bookmarkStart w:id="13" w:name="_Toc484639651"/>
      <w:r>
        <w:t>Uitvoerende partij</w:t>
      </w:r>
      <w:bookmarkEnd w:id="13"/>
    </w:p>
    <w:p w14:paraId="0C166E6F" w14:textId="77777777" w:rsidR="004E1A84" w:rsidRDefault="00411EDB" w:rsidP="004E1A84">
      <w:pPr>
        <w:ind w:left="2124" w:hanging="2124"/>
        <w:rPr>
          <w:lang w:val="nl-NL"/>
        </w:rPr>
      </w:pPr>
      <w:r>
        <w:t>Naam</w:t>
      </w:r>
      <w:r>
        <w:tab/>
        <w:t xml:space="preserve">: </w:t>
      </w:r>
      <w:r w:rsidR="0009064F">
        <w:t>NOG IN TE VULLEN</w:t>
      </w:r>
    </w:p>
    <w:p w14:paraId="53974D99" w14:textId="77777777" w:rsidR="00411EDB" w:rsidRDefault="00411EDB" w:rsidP="00411EDB">
      <w:r>
        <w:t>Contactpersoon</w:t>
      </w:r>
      <w:r>
        <w:tab/>
        <w:t>:</w:t>
      </w:r>
      <w:r w:rsidR="004E1A84">
        <w:t xml:space="preserve"> </w:t>
      </w:r>
      <w:r w:rsidR="0009064F">
        <w:t>NOG IN TE VULLEN</w:t>
      </w:r>
    </w:p>
    <w:p w14:paraId="6E88C60A" w14:textId="77777777" w:rsidR="00411EDB" w:rsidRDefault="00411EDB" w:rsidP="00411EDB">
      <w:r>
        <w:t>Adres</w:t>
      </w:r>
      <w:r>
        <w:tab/>
      </w:r>
      <w:r>
        <w:tab/>
      </w:r>
      <w:r>
        <w:tab/>
        <w:t>:</w:t>
      </w:r>
      <w:r w:rsidR="004E1A84">
        <w:t xml:space="preserve"> </w:t>
      </w:r>
      <w:r w:rsidR="0009064F">
        <w:t>NOG IN TE VULLEN</w:t>
      </w:r>
    </w:p>
    <w:p w14:paraId="10225736" w14:textId="77777777" w:rsidR="00411EDB" w:rsidRDefault="00411EDB" w:rsidP="00411EDB">
      <w:r>
        <w:t>Postcode / Plaats</w:t>
      </w:r>
      <w:r>
        <w:tab/>
        <w:t>:</w:t>
      </w:r>
      <w:r w:rsidR="0009064F">
        <w:t xml:space="preserve"> NOG IN TE VULLEN</w:t>
      </w:r>
      <w:r w:rsidR="006064E5" w:rsidRPr="006064E5">
        <w:t xml:space="preserve">     </w:t>
      </w:r>
    </w:p>
    <w:p w14:paraId="1078638C" w14:textId="77777777" w:rsidR="00411EDB" w:rsidRDefault="00411EDB" w:rsidP="00411EDB">
      <w:r>
        <w:t>Telefoon</w:t>
      </w:r>
      <w:r>
        <w:tab/>
      </w:r>
      <w:r>
        <w:tab/>
        <w:t>:</w:t>
      </w:r>
      <w:r w:rsidR="006064E5" w:rsidRPr="006064E5">
        <w:t xml:space="preserve"> </w:t>
      </w:r>
      <w:r w:rsidR="0009064F">
        <w:t>NOG IN TE VULLEN</w:t>
      </w:r>
    </w:p>
    <w:p w14:paraId="758FBCC9" w14:textId="77777777" w:rsidR="00411EDB" w:rsidRDefault="00411EDB" w:rsidP="00411EDB">
      <w:r>
        <w:t>Telefax</w:t>
      </w:r>
      <w:r>
        <w:tab/>
      </w:r>
      <w:r>
        <w:tab/>
        <w:t>:</w:t>
      </w:r>
      <w:r w:rsidR="004E1A84">
        <w:t xml:space="preserve"> n.v.t.</w:t>
      </w:r>
    </w:p>
    <w:p w14:paraId="264A5D70" w14:textId="77777777" w:rsidR="00411EDB" w:rsidRDefault="00411EDB" w:rsidP="00411EDB"/>
    <w:p w14:paraId="0DEF5341" w14:textId="77777777" w:rsidR="00411EDB" w:rsidRDefault="00EF4A31" w:rsidP="00411EDB">
      <w:pPr>
        <w:pStyle w:val="Kop2"/>
        <w:tabs>
          <w:tab w:val="clear" w:pos="-1440"/>
          <w:tab w:val="clear" w:pos="-720"/>
          <w:tab w:val="clear" w:pos="0"/>
          <w:tab w:val="clear" w:pos="380"/>
        </w:tabs>
      </w:pPr>
      <w:bookmarkStart w:id="14" w:name="_Toc484639652"/>
      <w:r>
        <w:t>I</w:t>
      </w:r>
      <w:r w:rsidR="00411EDB">
        <w:t>nspectie</w:t>
      </w:r>
      <w:r>
        <w:t xml:space="preserve"> SZW</w:t>
      </w:r>
      <w:bookmarkEnd w:id="14"/>
    </w:p>
    <w:p w14:paraId="3159959E" w14:textId="77777777" w:rsidR="00411EDB" w:rsidRDefault="00411EDB" w:rsidP="00411EDB">
      <w:pPr>
        <w:rPr>
          <w:rFonts w:ascii="Arial" w:hAnsi="Arial" w:cs="Arial"/>
          <w:color w:val="000000"/>
        </w:rPr>
      </w:pPr>
      <w:r>
        <w:t>Adres</w:t>
      </w:r>
      <w:r>
        <w:tab/>
      </w:r>
      <w:r>
        <w:tab/>
        <w:t>: Postbus 820</w:t>
      </w:r>
    </w:p>
    <w:p w14:paraId="54CDA04B" w14:textId="77777777" w:rsidR="00411EDB" w:rsidRPr="00627B01" w:rsidRDefault="008D7F24" w:rsidP="00411EDB">
      <w:pPr>
        <w:rPr>
          <w:u w:val="single"/>
        </w:rPr>
      </w:pPr>
      <w:r>
        <w:t xml:space="preserve">PC </w:t>
      </w:r>
      <w:r w:rsidR="00411EDB">
        <w:t>/</w:t>
      </w:r>
      <w:r>
        <w:t xml:space="preserve"> </w:t>
      </w:r>
      <w:r w:rsidR="00411EDB">
        <w:t>Plaats</w:t>
      </w:r>
      <w:r w:rsidR="00411EDB">
        <w:tab/>
        <w:t>: 3500 AV Utrecht</w:t>
      </w:r>
    </w:p>
    <w:p w14:paraId="6F8B4B8A" w14:textId="77777777" w:rsidR="00411EDB" w:rsidRDefault="00411EDB" w:rsidP="00411EDB">
      <w:r>
        <w:t>Telefoon</w:t>
      </w:r>
      <w:r>
        <w:tab/>
        <w:t>: 0800-</w:t>
      </w:r>
      <w:r w:rsidR="00EF4A31">
        <w:t>5151</w:t>
      </w:r>
    </w:p>
    <w:p w14:paraId="4DDDD55C" w14:textId="77777777" w:rsidR="00411EDB" w:rsidRPr="00693636" w:rsidRDefault="008D7F24" w:rsidP="00411EDB">
      <w:pPr>
        <w:rPr>
          <w:lang w:val="en-US"/>
        </w:rPr>
      </w:pPr>
      <w:r w:rsidRPr="00693636">
        <w:rPr>
          <w:lang w:val="en-US"/>
        </w:rPr>
        <w:t>Internet</w:t>
      </w:r>
      <w:r w:rsidRPr="00693636">
        <w:rPr>
          <w:lang w:val="en-US"/>
        </w:rPr>
        <w:tab/>
      </w:r>
      <w:r w:rsidR="00411EDB" w:rsidRPr="00693636">
        <w:rPr>
          <w:lang w:val="en-US"/>
        </w:rPr>
        <w:t xml:space="preserve">: </w:t>
      </w:r>
      <w:hyperlink r:id="rId11" w:history="1">
        <w:r w:rsidR="00BD50FF" w:rsidRPr="00693636">
          <w:rPr>
            <w:rStyle w:val="Hyperlink"/>
            <w:lang w:val="en-US"/>
          </w:rPr>
          <w:t>http://www.inspectieszw.nl/contact/melden_en_aanvragen</w:t>
        </w:r>
      </w:hyperlink>
    </w:p>
    <w:p w14:paraId="524EF75F" w14:textId="77777777" w:rsidR="00411EDB" w:rsidRDefault="00411EDB" w:rsidP="00411EDB">
      <w:pPr>
        <w:pStyle w:val="Kop1"/>
        <w:tabs>
          <w:tab w:val="clear" w:pos="-1440"/>
          <w:tab w:val="clear" w:pos="-720"/>
          <w:tab w:val="clear" w:pos="0"/>
          <w:tab w:val="clear" w:pos="380"/>
        </w:tabs>
      </w:pPr>
      <w:bookmarkStart w:id="15" w:name="_Toc484639653"/>
      <w:r w:rsidRPr="00B8118B">
        <w:lastRenderedPageBreak/>
        <w:t>Coördinatie ontwerpfase</w:t>
      </w:r>
      <w:bookmarkEnd w:id="15"/>
    </w:p>
    <w:p w14:paraId="3A74E642" w14:textId="77777777" w:rsidR="00E558B9" w:rsidRDefault="00E558B9" w:rsidP="006064E5">
      <w:pPr>
        <w:rPr>
          <w:lang w:val="nl-NL"/>
        </w:rPr>
      </w:pPr>
      <w:r w:rsidRPr="00B8118B">
        <w:rPr>
          <w:lang w:val="nl-NL"/>
        </w:rPr>
        <w:t>Voor de coördinatie op gebied van veiligheid en gezondheid (V&amp;G-coördinatie), is voor de ontwerpfase door de opdrachtgever</w:t>
      </w:r>
      <w:r>
        <w:rPr>
          <w:lang w:val="nl-NL"/>
        </w:rPr>
        <w:t xml:space="preserve"> </w:t>
      </w:r>
      <w:r w:rsidRPr="00B8118B">
        <w:rPr>
          <w:lang w:val="nl-NL"/>
        </w:rPr>
        <w:t>aangesteld:</w:t>
      </w:r>
    </w:p>
    <w:p w14:paraId="31B23749" w14:textId="77777777" w:rsidR="00E558B9" w:rsidRDefault="00E558B9" w:rsidP="006064E5">
      <w:pPr>
        <w:rPr>
          <w:lang w:val="nl-NL"/>
        </w:rPr>
      </w:pPr>
    </w:p>
    <w:p w14:paraId="1CFFC609" w14:textId="77777777" w:rsidR="006064E5" w:rsidRDefault="006064E5" w:rsidP="006064E5">
      <w:r>
        <w:t>Naam</w:t>
      </w:r>
      <w:r>
        <w:tab/>
      </w:r>
      <w:r>
        <w:tab/>
      </w:r>
      <w:r>
        <w:tab/>
      </w:r>
      <w:r w:rsidR="0009064F">
        <w:t>: Gem</w:t>
      </w:r>
      <w:r w:rsidR="00E558B9">
        <w:t>eente</w:t>
      </w:r>
      <w:r w:rsidR="0009064F">
        <w:t xml:space="preserve"> De Ronde Venen</w:t>
      </w:r>
    </w:p>
    <w:p w14:paraId="1B5D0AEF" w14:textId="03DB9D02" w:rsidR="006064E5" w:rsidRPr="00BC72E0" w:rsidRDefault="006064E5" w:rsidP="006064E5">
      <w:pPr>
        <w:rPr>
          <w:lang w:val="da-DK"/>
        </w:rPr>
      </w:pPr>
      <w:r>
        <w:t>Contactpersoon</w:t>
      </w:r>
      <w:r>
        <w:tab/>
        <w:t>:</w:t>
      </w:r>
      <w:r w:rsidR="0009064F">
        <w:t xml:space="preserve"> </w:t>
      </w:r>
      <w:r w:rsidR="003227F1">
        <w:t>mw. L. van Overveldt</w:t>
      </w:r>
    </w:p>
    <w:p w14:paraId="5B79271F" w14:textId="77777777" w:rsidR="006064E5" w:rsidRPr="00BC72E0" w:rsidRDefault="0009064F" w:rsidP="006064E5">
      <w:pPr>
        <w:rPr>
          <w:lang w:val="da-DK"/>
        </w:rPr>
      </w:pPr>
      <w:r w:rsidRPr="00BC72E0">
        <w:rPr>
          <w:lang w:val="da-DK"/>
        </w:rPr>
        <w:t>Adres</w:t>
      </w:r>
      <w:r w:rsidRPr="00BC72E0">
        <w:rPr>
          <w:lang w:val="da-DK"/>
        </w:rPr>
        <w:tab/>
      </w:r>
      <w:r w:rsidRPr="00BC72E0">
        <w:rPr>
          <w:lang w:val="da-DK"/>
        </w:rPr>
        <w:tab/>
      </w:r>
      <w:r w:rsidRPr="00BC72E0">
        <w:rPr>
          <w:lang w:val="da-DK"/>
        </w:rPr>
        <w:tab/>
        <w:t>: Postbus 250</w:t>
      </w:r>
    </w:p>
    <w:p w14:paraId="51DEC839" w14:textId="77777777" w:rsidR="006064E5" w:rsidRDefault="006064E5" w:rsidP="006064E5">
      <w:r>
        <w:t>Po</w:t>
      </w:r>
      <w:r w:rsidR="0009064F">
        <w:t>stcode / Plaats</w:t>
      </w:r>
      <w:r w:rsidR="0009064F">
        <w:tab/>
        <w:t>: 3640 AG Mijdrecht</w:t>
      </w:r>
    </w:p>
    <w:p w14:paraId="6AB40520" w14:textId="77777777" w:rsidR="006064E5" w:rsidRDefault="00E558B9" w:rsidP="006064E5">
      <w:r>
        <w:t>Telefoon</w:t>
      </w:r>
      <w:r>
        <w:tab/>
      </w:r>
      <w:r>
        <w:tab/>
        <w:t>: 0297-291616</w:t>
      </w:r>
      <w:r w:rsidR="0009064F">
        <w:t xml:space="preserve"> </w:t>
      </w:r>
    </w:p>
    <w:p w14:paraId="17359556" w14:textId="77777777" w:rsidR="006064E5" w:rsidRDefault="0009064F" w:rsidP="006064E5">
      <w:r>
        <w:t>Telefax</w:t>
      </w:r>
      <w:r>
        <w:tab/>
      </w:r>
      <w:r>
        <w:tab/>
        <w:t>: 0297</w:t>
      </w:r>
      <w:r w:rsidR="00E558B9">
        <w:t>-</w:t>
      </w:r>
      <w:r>
        <w:t>284281</w:t>
      </w:r>
    </w:p>
    <w:p w14:paraId="7DAECF9E" w14:textId="77777777" w:rsidR="006064E5" w:rsidRDefault="006064E5" w:rsidP="00411EDB">
      <w:pPr>
        <w:rPr>
          <w:lang w:val="nl-NL"/>
        </w:rPr>
      </w:pPr>
    </w:p>
    <w:p w14:paraId="365FD643" w14:textId="77777777" w:rsidR="00BD50FF" w:rsidRPr="00BD50FF" w:rsidRDefault="00BD50FF" w:rsidP="00BD50FF">
      <w:pPr>
        <w:pStyle w:val="Kop2"/>
        <w:rPr>
          <w:lang w:val="nl-NL"/>
        </w:rPr>
      </w:pPr>
      <w:bookmarkStart w:id="16" w:name="_Toc407182224"/>
      <w:bookmarkStart w:id="17" w:name="_Toc484639654"/>
      <w:r w:rsidRPr="00BD50FF">
        <w:rPr>
          <w:lang w:val="nl-NL"/>
        </w:rPr>
        <w:t>Kennisgeving aan inspectie SZW</w:t>
      </w:r>
      <w:bookmarkEnd w:id="16"/>
      <w:bookmarkEnd w:id="17"/>
    </w:p>
    <w:p w14:paraId="15AB978B" w14:textId="77777777" w:rsidR="00BD50FF" w:rsidRPr="00BD50FF" w:rsidRDefault="00BD50FF" w:rsidP="00BD50FF">
      <w:pPr>
        <w:rPr>
          <w:lang w:val="nl-NL"/>
        </w:rPr>
      </w:pPr>
    </w:p>
    <w:p w14:paraId="72E162BF" w14:textId="77777777" w:rsidR="00BD50FF" w:rsidRPr="00BD50FF" w:rsidRDefault="00BD50FF" w:rsidP="00BD50FF">
      <w:pPr>
        <w:rPr>
          <w:lang w:val="nl-NL"/>
        </w:rPr>
      </w:pPr>
      <w:r w:rsidRPr="00BD50FF">
        <w:rPr>
          <w:lang w:val="nl-NL"/>
        </w:rPr>
        <w:t>De opdrachtgever zorgt ervoor, na aanbesteding wanneer de opdrachtnemer bekend is, dat de Inspectie SZW, vóór de aanvang van de werkzaamheden op de bouwplaats, in kennis wordt gesteld van de voorgenomen totstandbrenging van een werk, indien:</w:t>
      </w:r>
    </w:p>
    <w:p w14:paraId="4B961C84" w14:textId="77777777" w:rsidR="00BD50FF" w:rsidRPr="00BD50FF" w:rsidRDefault="00BD50FF" w:rsidP="00BD50FF">
      <w:pPr>
        <w:numPr>
          <w:ilvl w:val="0"/>
          <w:numId w:val="13"/>
        </w:numPr>
        <w:rPr>
          <w:lang w:val="nl-NL"/>
        </w:rPr>
      </w:pPr>
      <w:r w:rsidRPr="00BD50FF">
        <w:rPr>
          <w:lang w:val="nl-NL"/>
        </w:rPr>
        <w:t>de geraamde duur van de totstandbrenging van het bouwwerk meer dan 30 werkdagen beslaat en op die bouwplaats meer dan 20 werknemers tegelijkertijd arbeid zullen gaan verrichten, of</w:t>
      </w:r>
    </w:p>
    <w:p w14:paraId="58D0D9C8" w14:textId="77777777" w:rsidR="00BD50FF" w:rsidRPr="00BD50FF" w:rsidRDefault="00BD50FF" w:rsidP="00BD50FF">
      <w:pPr>
        <w:numPr>
          <w:ilvl w:val="0"/>
          <w:numId w:val="13"/>
        </w:numPr>
        <w:rPr>
          <w:lang w:val="nl-NL"/>
        </w:rPr>
      </w:pPr>
      <w:r w:rsidRPr="00BD50FF">
        <w:rPr>
          <w:lang w:val="nl-NL"/>
        </w:rPr>
        <w:t>met de totstandbrenging van het bouwwerk meer dan 500 mensdagen zullen zijn gemoeid.</w:t>
      </w:r>
    </w:p>
    <w:p w14:paraId="5F3FA1B9" w14:textId="77777777" w:rsidR="00B57112" w:rsidRDefault="00E206C4" w:rsidP="00B57112">
      <w:pPr>
        <w:numPr>
          <w:ilvl w:val="0"/>
          <w:numId w:val="13"/>
        </w:numPr>
        <w:rPr>
          <w:lang w:val="nl-NL"/>
        </w:rPr>
      </w:pPr>
      <w:r>
        <w:rPr>
          <w:lang w:val="nl-NL"/>
        </w:rPr>
        <w:t>meldings</w:t>
      </w:r>
      <w:r w:rsidR="00BD50FF" w:rsidRPr="00BD50FF">
        <w:rPr>
          <w:lang w:val="nl-NL"/>
        </w:rPr>
        <w:t>plichtige werkzaamheden, waaronder duikarbeid</w:t>
      </w:r>
      <w:r w:rsidR="00B57112">
        <w:rPr>
          <w:lang w:val="nl-NL"/>
        </w:rPr>
        <w:t xml:space="preserve"> en asbestverwijdering.</w:t>
      </w:r>
    </w:p>
    <w:p w14:paraId="272C2EC5" w14:textId="77777777" w:rsidR="00B57112" w:rsidRDefault="00B57112" w:rsidP="00B57112">
      <w:pPr>
        <w:rPr>
          <w:lang w:val="nl-NL"/>
        </w:rPr>
      </w:pPr>
    </w:p>
    <w:p w14:paraId="650AF901" w14:textId="77777777" w:rsidR="00E558B9" w:rsidRDefault="00B57112" w:rsidP="00B57112">
      <w:pPr>
        <w:rPr>
          <w:lang w:val="nl-NL"/>
        </w:rPr>
      </w:pPr>
      <w:r w:rsidRPr="00B57112">
        <w:rPr>
          <w:lang w:val="nl-NL"/>
        </w:rPr>
        <w:t xml:space="preserve">Het melden en het opmaken van een V&amp;G plan ontwerpfase zijn twee afzonderlijke zaken. De werken van </w:t>
      </w:r>
      <w:r w:rsidR="00E558B9">
        <w:rPr>
          <w:lang w:val="nl-NL"/>
        </w:rPr>
        <w:t>gemeente De Ronde Venen</w:t>
      </w:r>
      <w:r w:rsidRPr="00B57112">
        <w:rPr>
          <w:lang w:val="nl-NL"/>
        </w:rPr>
        <w:t xml:space="preserve"> zullen nagenoeg allemaal bijzondere gevaren met zich mee brengen en zodoende een V&amp;G plan ontwerpfase moeten bevatten. Ze zullen echter niet allemaal meldingsplichtig zijn. De werken waarbij er sprake is van meer dan 30 bouwdagen </w:t>
      </w:r>
      <w:r w:rsidRPr="00B57112">
        <w:rPr>
          <w:b/>
          <w:bCs/>
          <w:u w:val="single"/>
          <w:lang w:val="nl-NL"/>
        </w:rPr>
        <w:t>en</w:t>
      </w:r>
      <w:r w:rsidRPr="00B57112">
        <w:rPr>
          <w:lang w:val="nl-NL"/>
        </w:rPr>
        <w:t xml:space="preserve"> waarbij er tevens meer dan 20 werknemers werkzaamheden uitvoeren zijn meldingsplichting. Zelfde geldt voor werken waarbij er meer dan 500 mensdagen zijn gemoeid. Is er van vorengenoemde geen sprake maar zijn er wel bijzondere gevaren, dient de opdrachtgever (coördinator ontwerpfase) alleen zorg te dragen voor het opstellen van een V&amp;G plan ontwerpfase. Het is wel zo dat werken die meldingsplichtig zijn automatisch ook een V&amp;G plan ontwerpfase moeten bevatten. Meer informatie is vindbaar via hiernavolgende link. </w:t>
      </w:r>
    </w:p>
    <w:p w14:paraId="70FF9977" w14:textId="77777777" w:rsidR="00E558B9" w:rsidRDefault="00E558B9" w:rsidP="00B57112">
      <w:pPr>
        <w:rPr>
          <w:lang w:val="nl-NL"/>
        </w:rPr>
      </w:pPr>
    </w:p>
    <w:p w14:paraId="18AF5EF9" w14:textId="77777777" w:rsidR="00B57112" w:rsidRPr="00B57112" w:rsidRDefault="00000000" w:rsidP="00B57112">
      <w:pPr>
        <w:rPr>
          <w:lang w:val="nl-NL"/>
        </w:rPr>
      </w:pPr>
      <w:hyperlink r:id="rId12" w:history="1">
        <w:r w:rsidR="00B57112" w:rsidRPr="00B57112">
          <w:rPr>
            <w:rStyle w:val="Hyperlink"/>
            <w:lang w:val="nl-NL"/>
          </w:rPr>
          <w:t>http://www.inspectieszw.nl/Images/Samen-veilig-en-gezond-bouwen-2013_tcm335-342992.pdf</w:t>
        </w:r>
      </w:hyperlink>
    </w:p>
    <w:p w14:paraId="1ADB29EF" w14:textId="77777777" w:rsidR="00B57112" w:rsidRDefault="00B57112" w:rsidP="00B57112">
      <w:pPr>
        <w:rPr>
          <w:lang w:val="nl-NL"/>
        </w:rPr>
      </w:pPr>
    </w:p>
    <w:p w14:paraId="64E4877E" w14:textId="77777777" w:rsidR="00B57112" w:rsidRPr="00B57112" w:rsidRDefault="00B57112" w:rsidP="00B57112">
      <w:pPr>
        <w:rPr>
          <w:lang w:val="nl-NL"/>
        </w:rPr>
      </w:pPr>
    </w:p>
    <w:p w14:paraId="2E2EEC87" w14:textId="77777777" w:rsidR="00411EDB" w:rsidRDefault="00411EDB" w:rsidP="00411EDB">
      <w:pPr>
        <w:pStyle w:val="Kop1"/>
        <w:tabs>
          <w:tab w:val="clear" w:pos="-1440"/>
          <w:tab w:val="clear" w:pos="-720"/>
          <w:tab w:val="clear" w:pos="0"/>
          <w:tab w:val="clear" w:pos="380"/>
        </w:tabs>
      </w:pPr>
      <w:bookmarkStart w:id="18" w:name="_Toc484639655"/>
      <w:r w:rsidRPr="00B8118B">
        <w:lastRenderedPageBreak/>
        <w:t>Coördinatie uitvoeringsfase</w:t>
      </w:r>
      <w:bookmarkEnd w:id="18"/>
    </w:p>
    <w:p w14:paraId="5934C544" w14:textId="77777777" w:rsidR="00411EDB" w:rsidRPr="00B8118B" w:rsidRDefault="00411EDB" w:rsidP="00411EDB">
      <w:pPr>
        <w:rPr>
          <w:lang w:val="nl-NL"/>
        </w:rPr>
      </w:pPr>
      <w:r w:rsidRPr="00B8118B">
        <w:rPr>
          <w:lang w:val="nl-NL"/>
        </w:rPr>
        <w:t>De coördinatie op gebied van veiligheid en gezondheid (V&amp;G-coördinatie), dient tijdens de uitvoeringsfase te worden verzorgd</w:t>
      </w:r>
      <w:r>
        <w:rPr>
          <w:lang w:val="nl-NL"/>
        </w:rPr>
        <w:t xml:space="preserve"> </w:t>
      </w:r>
      <w:r w:rsidRPr="00B8118B">
        <w:rPr>
          <w:lang w:val="nl-NL"/>
        </w:rPr>
        <w:t>door de aannemer.</w:t>
      </w:r>
    </w:p>
    <w:p w14:paraId="5880B3D1" w14:textId="77777777" w:rsidR="00411EDB" w:rsidRDefault="00411EDB" w:rsidP="00411EDB">
      <w:pPr>
        <w:rPr>
          <w:lang w:val="nl-NL"/>
        </w:rPr>
      </w:pPr>
    </w:p>
    <w:p w14:paraId="5C7F4B44" w14:textId="77777777" w:rsidR="00411EDB" w:rsidRPr="00B8118B" w:rsidRDefault="00411EDB" w:rsidP="00411EDB">
      <w:pPr>
        <w:rPr>
          <w:lang w:val="nl-NL"/>
        </w:rPr>
      </w:pPr>
      <w:r w:rsidRPr="00B8118B">
        <w:rPr>
          <w:lang w:val="nl-NL"/>
        </w:rPr>
        <w:t>De coördinatietaken en -verantwoordelijkheden omvatten de totale uitvoeringsduur van het bouwwerk en</w:t>
      </w:r>
      <w:r>
        <w:rPr>
          <w:lang w:val="nl-NL"/>
        </w:rPr>
        <w:t xml:space="preserve"> </w:t>
      </w:r>
      <w:r w:rsidRPr="00B8118B">
        <w:rPr>
          <w:lang w:val="nl-NL"/>
        </w:rPr>
        <w:t>alle bouwactiviteiten.</w:t>
      </w:r>
    </w:p>
    <w:p w14:paraId="1A775097" w14:textId="77777777" w:rsidR="00411EDB" w:rsidRDefault="00411EDB" w:rsidP="00411EDB">
      <w:pPr>
        <w:rPr>
          <w:lang w:val="nl-NL"/>
        </w:rPr>
      </w:pPr>
    </w:p>
    <w:p w14:paraId="6E5B5F02" w14:textId="77777777" w:rsidR="00411EDB" w:rsidRPr="00B8118B" w:rsidRDefault="00411EDB" w:rsidP="00411EDB">
      <w:pPr>
        <w:rPr>
          <w:lang w:val="nl-NL"/>
        </w:rPr>
      </w:pPr>
      <w:r w:rsidRPr="00B8118B">
        <w:rPr>
          <w:lang w:val="nl-NL"/>
        </w:rPr>
        <w:t>Naam</w:t>
      </w:r>
      <w:r>
        <w:rPr>
          <w:lang w:val="nl-NL"/>
        </w:rPr>
        <w:tab/>
      </w:r>
      <w:r>
        <w:rPr>
          <w:lang w:val="nl-NL"/>
        </w:rPr>
        <w:tab/>
      </w:r>
      <w:r>
        <w:rPr>
          <w:lang w:val="nl-NL"/>
        </w:rPr>
        <w:tab/>
        <w:t>: wordt na opdracht door de aannemer aangesteld</w:t>
      </w:r>
    </w:p>
    <w:p w14:paraId="4258CBBC" w14:textId="77777777" w:rsidR="00411EDB" w:rsidRPr="00B8118B" w:rsidRDefault="00411EDB" w:rsidP="00411EDB">
      <w:pPr>
        <w:rPr>
          <w:lang w:val="nl-NL"/>
        </w:rPr>
      </w:pPr>
      <w:r w:rsidRPr="00B8118B">
        <w:rPr>
          <w:lang w:val="nl-NL"/>
        </w:rPr>
        <w:t>Adres</w:t>
      </w:r>
      <w:r>
        <w:rPr>
          <w:lang w:val="nl-NL"/>
        </w:rPr>
        <w:tab/>
      </w:r>
      <w:r>
        <w:rPr>
          <w:lang w:val="nl-NL"/>
        </w:rPr>
        <w:tab/>
      </w:r>
      <w:r>
        <w:rPr>
          <w:lang w:val="nl-NL"/>
        </w:rPr>
        <w:tab/>
        <w:t>:</w:t>
      </w:r>
      <w:r w:rsidR="008D7F24">
        <w:rPr>
          <w:lang w:val="nl-NL"/>
        </w:rPr>
        <w:t xml:space="preserve"> </w:t>
      </w:r>
    </w:p>
    <w:p w14:paraId="638CB673" w14:textId="77777777" w:rsidR="00411EDB" w:rsidRPr="00B8118B" w:rsidRDefault="00411EDB" w:rsidP="00411EDB">
      <w:pPr>
        <w:rPr>
          <w:lang w:val="nl-NL"/>
        </w:rPr>
      </w:pPr>
      <w:r w:rsidRPr="00B8118B">
        <w:rPr>
          <w:lang w:val="nl-NL"/>
        </w:rPr>
        <w:t>Postcode</w:t>
      </w:r>
      <w:r>
        <w:rPr>
          <w:lang w:val="nl-NL"/>
        </w:rPr>
        <w:t xml:space="preserve"> / </w:t>
      </w:r>
      <w:r w:rsidRPr="00B8118B">
        <w:rPr>
          <w:lang w:val="nl-NL"/>
        </w:rPr>
        <w:t>Plaats</w:t>
      </w:r>
      <w:r>
        <w:rPr>
          <w:lang w:val="nl-NL"/>
        </w:rPr>
        <w:tab/>
        <w:t>:</w:t>
      </w:r>
      <w:r w:rsidR="008D7F24">
        <w:rPr>
          <w:lang w:val="nl-NL"/>
        </w:rPr>
        <w:t xml:space="preserve"> </w:t>
      </w:r>
    </w:p>
    <w:p w14:paraId="28403ABC" w14:textId="77777777" w:rsidR="00411EDB" w:rsidRPr="00B8118B" w:rsidRDefault="00411EDB" w:rsidP="00411EDB">
      <w:pPr>
        <w:rPr>
          <w:lang w:val="nl-NL"/>
        </w:rPr>
      </w:pPr>
      <w:r w:rsidRPr="00B8118B">
        <w:rPr>
          <w:lang w:val="nl-NL"/>
        </w:rPr>
        <w:t>Telefoon</w:t>
      </w:r>
      <w:r>
        <w:rPr>
          <w:lang w:val="nl-NL"/>
        </w:rPr>
        <w:tab/>
      </w:r>
      <w:r>
        <w:rPr>
          <w:lang w:val="nl-NL"/>
        </w:rPr>
        <w:tab/>
        <w:t>:</w:t>
      </w:r>
      <w:r w:rsidR="008D7F24">
        <w:rPr>
          <w:lang w:val="nl-NL"/>
        </w:rPr>
        <w:t xml:space="preserve"> </w:t>
      </w:r>
    </w:p>
    <w:p w14:paraId="431A19C9" w14:textId="77777777" w:rsidR="00411EDB" w:rsidRPr="00B8118B" w:rsidRDefault="00411EDB" w:rsidP="00411EDB">
      <w:pPr>
        <w:rPr>
          <w:lang w:val="nl-NL"/>
        </w:rPr>
      </w:pPr>
      <w:r w:rsidRPr="00B8118B">
        <w:rPr>
          <w:lang w:val="nl-NL"/>
        </w:rPr>
        <w:t>Telefax</w:t>
      </w:r>
      <w:r>
        <w:rPr>
          <w:lang w:val="nl-NL"/>
        </w:rPr>
        <w:tab/>
      </w:r>
      <w:r>
        <w:rPr>
          <w:lang w:val="nl-NL"/>
        </w:rPr>
        <w:tab/>
        <w:t>:</w:t>
      </w:r>
      <w:r w:rsidR="008D7F24">
        <w:rPr>
          <w:lang w:val="nl-NL"/>
        </w:rPr>
        <w:t xml:space="preserve"> </w:t>
      </w:r>
    </w:p>
    <w:p w14:paraId="5B5C058A" w14:textId="77777777" w:rsidR="00411EDB" w:rsidRDefault="00411EDB" w:rsidP="00411EDB">
      <w:pPr>
        <w:rPr>
          <w:lang w:val="nl-NL"/>
        </w:rPr>
      </w:pPr>
    </w:p>
    <w:p w14:paraId="744D70F2" w14:textId="77777777" w:rsidR="00411EDB" w:rsidRPr="00B8118B" w:rsidRDefault="00411EDB" w:rsidP="00411EDB">
      <w:pPr>
        <w:rPr>
          <w:lang w:val="nl-NL"/>
        </w:rPr>
      </w:pPr>
      <w:r w:rsidRPr="00B8118B">
        <w:rPr>
          <w:lang w:val="nl-NL"/>
        </w:rPr>
        <w:t>Contactpersoon</w:t>
      </w:r>
      <w:r>
        <w:rPr>
          <w:lang w:val="nl-NL"/>
        </w:rPr>
        <w:tab/>
      </w:r>
      <w:r w:rsidR="008D7F24">
        <w:rPr>
          <w:lang w:val="nl-NL"/>
        </w:rPr>
        <w:t xml:space="preserve">: </w:t>
      </w:r>
    </w:p>
    <w:p w14:paraId="59F2F0BE" w14:textId="77777777" w:rsidR="00411EDB" w:rsidRPr="00B8118B" w:rsidRDefault="00411EDB" w:rsidP="00411EDB">
      <w:pPr>
        <w:rPr>
          <w:lang w:val="nl-NL"/>
        </w:rPr>
      </w:pPr>
      <w:r w:rsidRPr="00B8118B">
        <w:rPr>
          <w:lang w:val="nl-NL"/>
        </w:rPr>
        <w:t>Telefoon</w:t>
      </w:r>
      <w:r>
        <w:rPr>
          <w:lang w:val="nl-NL"/>
        </w:rPr>
        <w:tab/>
      </w:r>
      <w:r>
        <w:rPr>
          <w:lang w:val="nl-NL"/>
        </w:rPr>
        <w:tab/>
        <w:t>:</w:t>
      </w:r>
      <w:r w:rsidR="008D7F24">
        <w:rPr>
          <w:lang w:val="nl-NL"/>
        </w:rPr>
        <w:t xml:space="preserve"> </w:t>
      </w:r>
    </w:p>
    <w:p w14:paraId="580A9A8A" w14:textId="77777777" w:rsidR="00411EDB" w:rsidRPr="00B8118B" w:rsidRDefault="00411EDB" w:rsidP="00411EDB">
      <w:pPr>
        <w:rPr>
          <w:lang w:val="nl-NL"/>
        </w:rPr>
      </w:pPr>
      <w:r w:rsidRPr="00B8118B">
        <w:rPr>
          <w:lang w:val="nl-NL"/>
        </w:rPr>
        <w:t>Mobiel nummer</w:t>
      </w:r>
      <w:r>
        <w:rPr>
          <w:lang w:val="nl-NL"/>
        </w:rPr>
        <w:tab/>
        <w:t>:</w:t>
      </w:r>
      <w:r w:rsidR="008D7F24">
        <w:rPr>
          <w:lang w:val="nl-NL"/>
        </w:rPr>
        <w:t xml:space="preserve"> </w:t>
      </w:r>
    </w:p>
    <w:p w14:paraId="29D78117" w14:textId="77777777" w:rsidR="00411EDB" w:rsidRDefault="00411EDB" w:rsidP="00411EDB">
      <w:pPr>
        <w:rPr>
          <w:lang w:val="nl-NL"/>
        </w:rPr>
      </w:pPr>
      <w:r w:rsidRPr="00B8118B">
        <w:rPr>
          <w:lang w:val="nl-NL"/>
        </w:rPr>
        <w:t>E-mail adres</w:t>
      </w:r>
      <w:r>
        <w:rPr>
          <w:lang w:val="nl-NL"/>
        </w:rPr>
        <w:tab/>
      </w:r>
      <w:r>
        <w:rPr>
          <w:lang w:val="nl-NL"/>
        </w:rPr>
        <w:tab/>
        <w:t>:</w:t>
      </w:r>
      <w:r w:rsidR="008D7F24">
        <w:rPr>
          <w:lang w:val="nl-NL"/>
        </w:rPr>
        <w:t xml:space="preserve"> </w:t>
      </w:r>
    </w:p>
    <w:p w14:paraId="4B802AD8" w14:textId="77777777" w:rsidR="00411EDB" w:rsidRDefault="00411EDB" w:rsidP="00411EDB">
      <w:pPr>
        <w:pStyle w:val="Kop1"/>
        <w:tabs>
          <w:tab w:val="clear" w:pos="-1440"/>
          <w:tab w:val="clear" w:pos="-720"/>
          <w:tab w:val="clear" w:pos="0"/>
          <w:tab w:val="clear" w:pos="380"/>
        </w:tabs>
      </w:pPr>
      <w:bookmarkStart w:id="19" w:name="_Toc484639656"/>
      <w:r>
        <w:lastRenderedPageBreak/>
        <w:t>Risico-inventarisatie en evaluatie</w:t>
      </w:r>
      <w:bookmarkEnd w:id="19"/>
    </w:p>
    <w:p w14:paraId="0EF871FE" w14:textId="77777777" w:rsidR="00411EDB" w:rsidRPr="00D62DC9" w:rsidRDefault="00411EDB" w:rsidP="00411EDB">
      <w:pPr>
        <w:rPr>
          <w:lang w:val="nl-NL"/>
        </w:rPr>
      </w:pPr>
      <w:r w:rsidRPr="00D62DC9">
        <w:rPr>
          <w:lang w:val="nl-NL"/>
        </w:rPr>
        <w:t>In de navolgende paragrafen worden de bijzondere uit het ontwerp voortvloeiende risico</w:t>
      </w:r>
      <w:r>
        <w:rPr>
          <w:lang w:val="nl-NL"/>
        </w:rPr>
        <w:t>’</w:t>
      </w:r>
      <w:r w:rsidRPr="00D62DC9">
        <w:rPr>
          <w:lang w:val="nl-NL"/>
        </w:rPr>
        <w:t>s beschreven</w:t>
      </w:r>
      <w:r>
        <w:rPr>
          <w:lang w:val="nl-NL"/>
        </w:rPr>
        <w:t xml:space="preserve"> en toegelicht met behulp van plattegronden en/of tekeningen</w:t>
      </w:r>
      <w:r w:rsidRPr="00D62DC9">
        <w:rPr>
          <w:lang w:val="nl-NL"/>
        </w:rPr>
        <w:t>.</w:t>
      </w:r>
    </w:p>
    <w:p w14:paraId="6C39E8B9" w14:textId="77777777" w:rsidR="00411EDB" w:rsidRDefault="00411EDB" w:rsidP="00411EDB">
      <w:pPr>
        <w:rPr>
          <w:lang w:val="nl-NL"/>
        </w:rPr>
      </w:pPr>
    </w:p>
    <w:p w14:paraId="04A1FE0B" w14:textId="77777777" w:rsidR="00411EDB" w:rsidRDefault="00411EDB" w:rsidP="00411EDB">
      <w:pPr>
        <w:rPr>
          <w:lang w:val="nl-NL"/>
        </w:rPr>
      </w:pPr>
      <w:r>
        <w:rPr>
          <w:lang w:val="nl-NL"/>
        </w:rPr>
        <w:t>Achtereenvolgens wordt ingegaan op:</w:t>
      </w:r>
    </w:p>
    <w:p w14:paraId="559B90C9" w14:textId="77777777" w:rsidR="00411EDB" w:rsidRDefault="00411EDB" w:rsidP="00411EDB">
      <w:pPr>
        <w:rPr>
          <w:lang w:val="nl-NL"/>
        </w:rPr>
      </w:pPr>
      <w:r>
        <w:rPr>
          <w:lang w:val="nl-NL"/>
        </w:rPr>
        <w:t>- V&amp;G risico’s voortvloeiend uit de omgeving van bouwlocatie;</w:t>
      </w:r>
    </w:p>
    <w:p w14:paraId="4C0E4FFA" w14:textId="77777777" w:rsidR="00411EDB" w:rsidRDefault="00411EDB" w:rsidP="00411EDB">
      <w:pPr>
        <w:rPr>
          <w:lang w:val="nl-NL"/>
        </w:rPr>
      </w:pPr>
      <w:r>
        <w:rPr>
          <w:lang w:val="nl-NL"/>
        </w:rPr>
        <w:t>- V&amp;G risico’s voortvloeiend uit het ontwerp;</w:t>
      </w:r>
    </w:p>
    <w:p w14:paraId="5C1F054E" w14:textId="77777777" w:rsidR="00411EDB" w:rsidRDefault="00411EDB" w:rsidP="00411EDB">
      <w:pPr>
        <w:rPr>
          <w:lang w:val="nl-NL"/>
        </w:rPr>
      </w:pPr>
    </w:p>
    <w:p w14:paraId="2D1B7939" w14:textId="77777777" w:rsidR="00090358" w:rsidRDefault="00411EDB" w:rsidP="00411EDB">
      <w:pPr>
        <w:rPr>
          <w:lang w:val="nl-NL"/>
        </w:rPr>
      </w:pPr>
      <w:r w:rsidRPr="00D62DC9">
        <w:rPr>
          <w:lang w:val="nl-NL"/>
        </w:rPr>
        <w:t>Risico's vanuit het ontwerp, welke mogelijk lichamelijk letsel als rugklachten, gehoor- en</w:t>
      </w:r>
      <w:r>
        <w:rPr>
          <w:lang w:val="nl-NL"/>
        </w:rPr>
        <w:t xml:space="preserve"> </w:t>
      </w:r>
      <w:r w:rsidRPr="00D62DC9">
        <w:rPr>
          <w:lang w:val="nl-NL"/>
        </w:rPr>
        <w:t>oogbeschadigingen of verwondingen tot gevolg kunnen hebben, zijn weergegeven als lichamelijk letsel.</w:t>
      </w:r>
      <w:r w:rsidR="00046237">
        <w:rPr>
          <w:lang w:val="nl-NL"/>
        </w:rPr>
        <w:t xml:space="preserve"> </w:t>
      </w:r>
    </w:p>
    <w:p w14:paraId="12064B2A" w14:textId="77777777" w:rsidR="00090358" w:rsidRDefault="00090358" w:rsidP="00411EDB">
      <w:pPr>
        <w:rPr>
          <w:lang w:val="nl-NL"/>
        </w:rPr>
      </w:pPr>
    </w:p>
    <w:p w14:paraId="167E3A5D" w14:textId="77777777" w:rsidR="00411EDB" w:rsidRDefault="00411EDB" w:rsidP="00411EDB">
      <w:pPr>
        <w:rPr>
          <w:lang w:val="nl-NL"/>
        </w:rPr>
      </w:pPr>
      <w:r>
        <w:rPr>
          <w:lang w:val="nl-NL"/>
        </w:rPr>
        <w:t xml:space="preserve">Door de uitvoerende partij moet aangetoond worden dat de geïnventariseerde V&amp;G risico’s beheerst, bewaakt en/of weggenomen kunnen worden. Risico’s die horen </w:t>
      </w:r>
      <w:r w:rsidRPr="00322594">
        <w:rPr>
          <w:lang w:val="nl-NL"/>
        </w:rPr>
        <w:t>bij een bedrijfsrisico-inventarisatie</w:t>
      </w:r>
      <w:r>
        <w:rPr>
          <w:lang w:val="nl-NL"/>
        </w:rPr>
        <w:t xml:space="preserve"> zijn niet opgenomen in deze risico-inventarisatie.</w:t>
      </w:r>
    </w:p>
    <w:p w14:paraId="0391CCCB" w14:textId="77777777" w:rsidR="007F1132" w:rsidRDefault="007F1132" w:rsidP="00411EDB">
      <w:pPr>
        <w:rPr>
          <w:lang w:val="nl-NL"/>
        </w:rPr>
      </w:pPr>
    </w:p>
    <w:p w14:paraId="0B6A3468" w14:textId="77777777" w:rsidR="00411EDB" w:rsidRDefault="00411EDB" w:rsidP="00411EDB">
      <w:pPr>
        <w:pStyle w:val="Kop2"/>
        <w:tabs>
          <w:tab w:val="clear" w:pos="-1440"/>
          <w:tab w:val="clear" w:pos="-720"/>
          <w:tab w:val="clear" w:pos="0"/>
          <w:tab w:val="clear" w:pos="380"/>
        </w:tabs>
        <w:rPr>
          <w:lang w:val="nl-NL"/>
        </w:rPr>
      </w:pPr>
      <w:bookmarkStart w:id="20" w:name="_Toc484639657"/>
      <w:r>
        <w:rPr>
          <w:lang w:val="nl-NL"/>
        </w:rPr>
        <w:t>V&amp;G risico’s voortvloeiend uit de omgeving van bouwlocatie</w:t>
      </w:r>
      <w:bookmarkEnd w:id="20"/>
    </w:p>
    <w:p w14:paraId="04693727" w14:textId="77777777" w:rsidR="006064E5" w:rsidRPr="006064E5" w:rsidRDefault="006064E5" w:rsidP="006064E5">
      <w:pPr>
        <w:rPr>
          <w:lang w:val="nl-NL"/>
        </w:rPr>
      </w:pPr>
      <w:r>
        <w:rPr>
          <w:lang w:val="nl-NL"/>
        </w:rPr>
        <w:t>Zie bijlage</w:t>
      </w:r>
      <w:r w:rsidR="00C12230">
        <w:rPr>
          <w:lang w:val="nl-NL"/>
        </w:rPr>
        <w:t xml:space="preserve"> Risicotabel</w:t>
      </w:r>
    </w:p>
    <w:p w14:paraId="53757D94" w14:textId="77777777" w:rsidR="00411EDB" w:rsidRDefault="00411EDB" w:rsidP="00411EDB">
      <w:pPr>
        <w:pStyle w:val="Kop2"/>
        <w:tabs>
          <w:tab w:val="clear" w:pos="-1440"/>
          <w:tab w:val="clear" w:pos="-720"/>
          <w:tab w:val="clear" w:pos="0"/>
          <w:tab w:val="clear" w:pos="380"/>
        </w:tabs>
        <w:rPr>
          <w:lang w:val="nl-NL"/>
        </w:rPr>
      </w:pPr>
      <w:bookmarkStart w:id="21" w:name="_Toc484639658"/>
      <w:r>
        <w:rPr>
          <w:lang w:val="nl-NL"/>
        </w:rPr>
        <w:t>V&amp;G risico’s voortvloeiend uit het ontwerp</w:t>
      </w:r>
      <w:bookmarkEnd w:id="21"/>
    </w:p>
    <w:p w14:paraId="5D5F6943" w14:textId="77777777" w:rsidR="006064E5" w:rsidRPr="006064E5" w:rsidRDefault="006064E5" w:rsidP="006064E5">
      <w:pPr>
        <w:rPr>
          <w:lang w:val="nl-NL"/>
        </w:rPr>
      </w:pPr>
      <w:r>
        <w:rPr>
          <w:lang w:val="nl-NL"/>
        </w:rPr>
        <w:t>Zie bijlage</w:t>
      </w:r>
      <w:r w:rsidR="00C12230">
        <w:rPr>
          <w:lang w:val="nl-NL"/>
        </w:rPr>
        <w:t xml:space="preserve"> Risicotabel</w:t>
      </w:r>
    </w:p>
    <w:p w14:paraId="305608A8" w14:textId="77777777" w:rsidR="00411EDB" w:rsidRDefault="00411EDB" w:rsidP="00411EDB">
      <w:pPr>
        <w:pStyle w:val="Kop1"/>
        <w:tabs>
          <w:tab w:val="clear" w:pos="-1440"/>
          <w:tab w:val="clear" w:pos="-720"/>
          <w:tab w:val="clear" w:pos="0"/>
          <w:tab w:val="clear" w:pos="380"/>
        </w:tabs>
        <w:rPr>
          <w:lang w:val="nl-NL"/>
        </w:rPr>
      </w:pPr>
      <w:bookmarkStart w:id="22" w:name="_Toc484639659"/>
      <w:r>
        <w:rPr>
          <w:lang w:val="nl-NL"/>
        </w:rPr>
        <w:lastRenderedPageBreak/>
        <w:t>V&amp;G-dossier</w:t>
      </w:r>
      <w:bookmarkEnd w:id="22"/>
    </w:p>
    <w:p w14:paraId="6F96DC49" w14:textId="77777777" w:rsidR="00411EDB" w:rsidRDefault="00411EDB" w:rsidP="00411EDB">
      <w:pPr>
        <w:pStyle w:val="Kop2"/>
        <w:tabs>
          <w:tab w:val="clear" w:pos="-1440"/>
          <w:tab w:val="clear" w:pos="-720"/>
          <w:tab w:val="clear" w:pos="0"/>
          <w:tab w:val="clear" w:pos="380"/>
        </w:tabs>
        <w:rPr>
          <w:lang w:val="nl-NL"/>
        </w:rPr>
      </w:pPr>
      <w:bookmarkStart w:id="23" w:name="_Toc484639660"/>
      <w:r>
        <w:rPr>
          <w:lang w:val="nl-NL"/>
        </w:rPr>
        <w:t>Algemeen</w:t>
      </w:r>
      <w:bookmarkEnd w:id="23"/>
    </w:p>
    <w:p w14:paraId="098DD2C3" w14:textId="77777777" w:rsidR="00411EDB" w:rsidRDefault="00411EDB" w:rsidP="00411EDB">
      <w:pPr>
        <w:rPr>
          <w:lang w:val="nl-NL"/>
        </w:rPr>
      </w:pPr>
      <w:r>
        <w:rPr>
          <w:lang w:val="nl-NL"/>
        </w:rPr>
        <w:t>Het V&amp;G-dossier bevat informatie die van belang is voor de veiligheid en gezondheid van werknemers die later werkzaamheden, zoals onderhoud, renovatie, verbouw en sloop, aan het (bouw)werk zullen verrichten.</w:t>
      </w:r>
    </w:p>
    <w:p w14:paraId="20DB283B" w14:textId="77777777" w:rsidR="00411EDB" w:rsidRDefault="00411EDB" w:rsidP="00411EDB">
      <w:pPr>
        <w:rPr>
          <w:lang w:val="nl-NL"/>
        </w:rPr>
      </w:pPr>
    </w:p>
    <w:p w14:paraId="12A32B6A" w14:textId="77777777" w:rsidR="00411EDB" w:rsidRDefault="00411EDB" w:rsidP="00411EDB">
      <w:pPr>
        <w:rPr>
          <w:lang w:val="nl-NL"/>
        </w:rPr>
      </w:pPr>
      <w:r>
        <w:rPr>
          <w:lang w:val="nl-NL"/>
        </w:rPr>
        <w:t>Het V&amp;G-dossier wordt samengesteld door de V&amp;G-coördinator ontwerpfase en tijdens de uitvoeringsfase aangevuld en/of gewijzigd door de coördinator uitvoeringsfase. Het samenstellen van het dossier is gekoppeld aan de taken van de V&amp;G-coördinatoren.</w:t>
      </w:r>
    </w:p>
    <w:p w14:paraId="18C53C08" w14:textId="77777777" w:rsidR="00411EDB" w:rsidRDefault="00411EDB" w:rsidP="00411EDB">
      <w:pPr>
        <w:rPr>
          <w:lang w:val="nl-NL"/>
        </w:rPr>
      </w:pPr>
    </w:p>
    <w:p w14:paraId="619CAD0F" w14:textId="77777777" w:rsidR="00411EDB" w:rsidRDefault="00411EDB" w:rsidP="00411EDB">
      <w:pPr>
        <w:rPr>
          <w:lang w:val="nl-NL"/>
        </w:rPr>
      </w:pPr>
      <w:r>
        <w:rPr>
          <w:lang w:val="nl-NL"/>
        </w:rPr>
        <w:t>Het V&amp;G-dossier is een groeidocument.</w:t>
      </w:r>
    </w:p>
    <w:p w14:paraId="52A81474" w14:textId="77777777" w:rsidR="00411EDB" w:rsidRDefault="00411EDB" w:rsidP="00411EDB">
      <w:pPr>
        <w:rPr>
          <w:lang w:val="nl-NL"/>
        </w:rPr>
      </w:pPr>
    </w:p>
    <w:p w14:paraId="15259796" w14:textId="77777777" w:rsidR="00411EDB" w:rsidRDefault="00411EDB" w:rsidP="00411EDB">
      <w:pPr>
        <w:rPr>
          <w:lang w:val="nl-NL"/>
        </w:rPr>
      </w:pPr>
      <w:r>
        <w:rPr>
          <w:lang w:val="nl-NL"/>
        </w:rPr>
        <w:t xml:space="preserve">Bij </w:t>
      </w:r>
      <w:r w:rsidR="004B6326">
        <w:rPr>
          <w:lang w:val="nl-NL"/>
        </w:rPr>
        <w:t xml:space="preserve">de </w:t>
      </w:r>
      <w:r>
        <w:rPr>
          <w:lang w:val="nl-NL"/>
        </w:rPr>
        <w:t>overdracht aan de uitvoerende partij omvat het V&amp;G-dossier ontwerpfase de onderstaande zaken:</w:t>
      </w:r>
    </w:p>
    <w:p w14:paraId="5E35091E" w14:textId="77777777" w:rsidR="00411EDB" w:rsidRDefault="00411EDB" w:rsidP="00411EDB">
      <w:pPr>
        <w:rPr>
          <w:lang w:val="nl-NL"/>
        </w:rPr>
      </w:pPr>
      <w:r>
        <w:rPr>
          <w:lang w:val="nl-NL"/>
        </w:rPr>
        <w:t>- het V&amp;G-plan ontwerpfase inclusief risico-inventarisatie en evaluatie;</w:t>
      </w:r>
    </w:p>
    <w:p w14:paraId="33ABA382" w14:textId="77777777" w:rsidR="00411EDB" w:rsidRDefault="00411EDB" w:rsidP="00411EDB">
      <w:pPr>
        <w:rPr>
          <w:lang w:val="nl-NL"/>
        </w:rPr>
      </w:pPr>
      <w:r>
        <w:rPr>
          <w:lang w:val="nl-NL"/>
        </w:rPr>
        <w:t>- belangrijke voorschriften;</w:t>
      </w:r>
    </w:p>
    <w:p w14:paraId="5AAC835F" w14:textId="77777777" w:rsidR="00411EDB" w:rsidRDefault="00411EDB" w:rsidP="00411EDB">
      <w:pPr>
        <w:rPr>
          <w:lang w:val="nl-NL"/>
        </w:rPr>
      </w:pPr>
      <w:r>
        <w:rPr>
          <w:lang w:val="nl-NL"/>
        </w:rPr>
        <w:t>- het bestek inclusief tekeningen en nota van inlichtingen.</w:t>
      </w:r>
    </w:p>
    <w:p w14:paraId="2738C8DA" w14:textId="77777777" w:rsidR="00411EDB" w:rsidRDefault="00411EDB" w:rsidP="00411EDB">
      <w:pPr>
        <w:rPr>
          <w:lang w:val="nl-NL"/>
        </w:rPr>
      </w:pPr>
    </w:p>
    <w:p w14:paraId="487E17E8" w14:textId="77777777" w:rsidR="00411EDB" w:rsidRDefault="00411EDB" w:rsidP="00411EDB">
      <w:pPr>
        <w:rPr>
          <w:lang w:val="nl-NL"/>
        </w:rPr>
      </w:pPr>
      <w:r>
        <w:rPr>
          <w:lang w:val="nl-NL"/>
        </w:rPr>
        <w:t>Na oplevering van het (bouw)werk wordt het V&amp;G-dossier ter beschikking gesteld aan de opdrachtgever ten behoeve van de eigenaar of beheerder van het (bouw)werk.</w:t>
      </w:r>
    </w:p>
    <w:p w14:paraId="2867E86A" w14:textId="77777777" w:rsidR="00411EDB" w:rsidRDefault="00411EDB" w:rsidP="00411EDB">
      <w:pPr>
        <w:pStyle w:val="Kop1"/>
        <w:tabs>
          <w:tab w:val="clear" w:pos="-1440"/>
          <w:tab w:val="clear" w:pos="-720"/>
          <w:tab w:val="clear" w:pos="0"/>
          <w:tab w:val="clear" w:pos="380"/>
        </w:tabs>
        <w:rPr>
          <w:lang w:val="nl-NL"/>
        </w:rPr>
      </w:pPr>
      <w:bookmarkStart w:id="24" w:name="_Toc484639661"/>
      <w:r>
        <w:rPr>
          <w:lang w:val="nl-NL"/>
        </w:rPr>
        <w:lastRenderedPageBreak/>
        <w:t>Organisatie op de bouwplaats</w:t>
      </w:r>
      <w:bookmarkEnd w:id="24"/>
    </w:p>
    <w:p w14:paraId="354BE8C6" w14:textId="77777777" w:rsidR="00411EDB" w:rsidRDefault="00411EDB" w:rsidP="00411EDB">
      <w:pPr>
        <w:pStyle w:val="Kop2"/>
        <w:tabs>
          <w:tab w:val="clear" w:pos="-1440"/>
          <w:tab w:val="clear" w:pos="-720"/>
          <w:tab w:val="clear" w:pos="0"/>
          <w:tab w:val="clear" w:pos="380"/>
        </w:tabs>
        <w:rPr>
          <w:lang w:val="nl-NL"/>
        </w:rPr>
      </w:pPr>
      <w:bookmarkStart w:id="25" w:name="_Toc484639662"/>
      <w:r>
        <w:rPr>
          <w:lang w:val="nl-NL"/>
        </w:rPr>
        <w:t>Coördinatie meerdere opdrachtnemers/aannemers</w:t>
      </w:r>
      <w:bookmarkEnd w:id="25"/>
    </w:p>
    <w:p w14:paraId="3C2DCB99" w14:textId="77777777" w:rsidR="00411EDB" w:rsidRDefault="00411EDB" w:rsidP="00411EDB">
      <w:pPr>
        <w:rPr>
          <w:lang w:val="nl-NL"/>
        </w:rPr>
      </w:pPr>
      <w:r>
        <w:rPr>
          <w:lang w:val="nl-NL"/>
        </w:rPr>
        <w:t>Tijdens de uitvoeringsfase kunnen op de bouwplaats meerdere opdrachtnemers/aannemers gelijktijdig werkzaamheden uitvoeren. Het is derhalve niet uit te sluiten dat daarbij gevaren ontstaan voor andere personen dan eigen werknemers. Om deze gevaren tot op een aanvaardbaar niveau te beheersen en te controleren is een goede samenwerking, afstemming en coördinatie vereist.</w:t>
      </w:r>
    </w:p>
    <w:p w14:paraId="43E873FD" w14:textId="77777777" w:rsidR="00411EDB" w:rsidRDefault="00411EDB" w:rsidP="00411EDB">
      <w:pPr>
        <w:rPr>
          <w:lang w:val="nl-NL"/>
        </w:rPr>
      </w:pPr>
    </w:p>
    <w:p w14:paraId="47B68EB8" w14:textId="77777777" w:rsidR="00411EDB" w:rsidRDefault="00411EDB" w:rsidP="00411EDB">
      <w:pPr>
        <w:rPr>
          <w:lang w:val="nl-NL"/>
        </w:rPr>
      </w:pPr>
      <w:r>
        <w:rPr>
          <w:lang w:val="nl-NL"/>
        </w:rPr>
        <w:t>De (hoofd)aannemer stelt een V&amp;G-coördinator aan voor de gehele uitvoeringsfase. De V&amp;G-coördinator uitvoeringsfase is verantwoordelijk voor de coördinatie en toezicht van de veiligheidsmaatregelen voortvloeiend uit het V&amp;G-plan-ontwerpfase en de coördinatie en toezicht van de veiligheidsmaatregelen van optredende risico’s tijdens uitvoering van de verschillende aannemers en hun eventuele onderaannemers.</w:t>
      </w:r>
    </w:p>
    <w:p w14:paraId="418E1291"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rPr>
          <w:lang w:val="nl-NL"/>
        </w:rPr>
      </w:pPr>
    </w:p>
    <w:p w14:paraId="026B29D5"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t>Indien één van de partijen van mening is dat er niet wordt voldaan aan het Arbeidsomstandighedenbesluit en daarmee aan de Arbeidsomstandighedenwet kunnen zij de Arbeidsinspectie raadplegen.</w:t>
      </w:r>
    </w:p>
    <w:p w14:paraId="64308C18"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357B6C02" w14:textId="77777777" w:rsidR="00411EDB" w:rsidRDefault="00411EDB" w:rsidP="00411EDB">
      <w:pPr>
        <w:pStyle w:val="Kop2"/>
        <w:tabs>
          <w:tab w:val="clear" w:pos="-1440"/>
          <w:tab w:val="clear" w:pos="-720"/>
          <w:tab w:val="clear" w:pos="0"/>
          <w:tab w:val="clear" w:pos="380"/>
        </w:tabs>
        <w:rPr>
          <w:lang w:val="nl-NL"/>
        </w:rPr>
      </w:pPr>
      <w:bookmarkStart w:id="26" w:name="_Toc484639663"/>
      <w:r>
        <w:rPr>
          <w:lang w:val="nl-NL"/>
        </w:rPr>
        <w:t>Overlegstructuur</w:t>
      </w:r>
      <w:bookmarkEnd w:id="26"/>
    </w:p>
    <w:p w14:paraId="5AEB59CC" w14:textId="77777777" w:rsidR="00411EDB" w:rsidRDefault="00411EDB" w:rsidP="00411EDB">
      <w:pPr>
        <w:rPr>
          <w:lang w:val="nl-NL"/>
        </w:rPr>
      </w:pPr>
      <w:r>
        <w:rPr>
          <w:lang w:val="nl-NL"/>
        </w:rPr>
        <w:t>Arbeidsomstandigheden en veiligheid zal een vaste agendapunt zijn op de bouwvergaderingen. Ieder bouwvergadering zal worden bijgewoond door:</w:t>
      </w:r>
    </w:p>
    <w:p w14:paraId="11E0D57B" w14:textId="77777777" w:rsidR="00411EDB" w:rsidRDefault="0009064F" w:rsidP="00411EDB">
      <w:pPr>
        <w:rPr>
          <w:lang w:val="nl-NL"/>
        </w:rPr>
      </w:pPr>
      <w:r>
        <w:rPr>
          <w:lang w:val="nl-NL"/>
        </w:rPr>
        <w:t xml:space="preserve">- de </w:t>
      </w:r>
      <w:r w:rsidR="00411EDB">
        <w:rPr>
          <w:lang w:val="nl-NL"/>
        </w:rPr>
        <w:t>projectleider</w:t>
      </w:r>
      <w:r>
        <w:rPr>
          <w:lang w:val="nl-NL"/>
        </w:rPr>
        <w:t xml:space="preserve"> </w:t>
      </w:r>
      <w:r w:rsidR="004B6326">
        <w:rPr>
          <w:lang w:val="nl-NL"/>
        </w:rPr>
        <w:t xml:space="preserve">en/of directievoerder </w:t>
      </w:r>
      <w:r>
        <w:rPr>
          <w:lang w:val="nl-NL"/>
        </w:rPr>
        <w:t>van De Ronde Venen</w:t>
      </w:r>
      <w:r w:rsidR="00411EDB">
        <w:rPr>
          <w:lang w:val="nl-NL"/>
        </w:rPr>
        <w:t>;</w:t>
      </w:r>
    </w:p>
    <w:p w14:paraId="796A9883" w14:textId="77777777" w:rsidR="00411EDB" w:rsidRDefault="00411EDB" w:rsidP="00411EDB">
      <w:pPr>
        <w:rPr>
          <w:lang w:val="nl-NL"/>
        </w:rPr>
      </w:pPr>
      <w:r>
        <w:rPr>
          <w:lang w:val="nl-NL"/>
        </w:rPr>
        <w:t>- de V&amp;G-coördinator uitvoeringsfase;</w:t>
      </w:r>
    </w:p>
    <w:p w14:paraId="0969C8B6" w14:textId="77777777" w:rsidR="00411EDB" w:rsidRDefault="00411EDB" w:rsidP="00411EDB">
      <w:pPr>
        <w:rPr>
          <w:lang w:val="nl-NL"/>
        </w:rPr>
      </w:pPr>
      <w:r>
        <w:rPr>
          <w:lang w:val="nl-NL"/>
        </w:rPr>
        <w:t>- de eerstverantwoordelijke van elke (onder)aannemer;</w:t>
      </w:r>
    </w:p>
    <w:p w14:paraId="3A45AFFB" w14:textId="77777777" w:rsidR="00411EDB" w:rsidRDefault="00411EDB" w:rsidP="00411EDB">
      <w:pPr>
        <w:rPr>
          <w:lang w:val="nl-NL"/>
        </w:rPr>
      </w:pPr>
      <w:r>
        <w:rPr>
          <w:lang w:val="nl-NL"/>
        </w:rPr>
        <w:t>- door de directie uit te nodigen derden</w:t>
      </w:r>
    </w:p>
    <w:p w14:paraId="1E7CFD10" w14:textId="77777777" w:rsidR="00411EDB" w:rsidRDefault="00411EDB" w:rsidP="00411EDB">
      <w:pPr>
        <w:rPr>
          <w:lang w:val="nl-NL"/>
        </w:rPr>
      </w:pPr>
    </w:p>
    <w:p w14:paraId="3C05103A" w14:textId="77777777" w:rsidR="00411EDB" w:rsidRDefault="00411EDB" w:rsidP="00411EDB">
      <w:pPr>
        <w:rPr>
          <w:lang w:val="nl-NL"/>
        </w:rPr>
      </w:pPr>
      <w:r>
        <w:rPr>
          <w:lang w:val="nl-NL"/>
        </w:rPr>
        <w:t>Vaste agendapunten in de bouwvergadering zijn:</w:t>
      </w:r>
    </w:p>
    <w:p w14:paraId="294C4A80" w14:textId="77777777" w:rsidR="00411EDB" w:rsidRDefault="00411EDB" w:rsidP="00411EDB">
      <w:pPr>
        <w:rPr>
          <w:lang w:val="nl-NL"/>
        </w:rPr>
      </w:pPr>
      <w:r>
        <w:rPr>
          <w:lang w:val="nl-NL"/>
        </w:rPr>
        <w:t>- nieuwe risico’s / gesignaleerde risico’s;</w:t>
      </w:r>
    </w:p>
    <w:p w14:paraId="6ED2EAA3" w14:textId="77777777" w:rsidR="00411EDB" w:rsidRDefault="00411EDB" w:rsidP="00411EDB">
      <w:pPr>
        <w:rPr>
          <w:lang w:val="nl-NL"/>
        </w:rPr>
      </w:pPr>
      <w:r>
        <w:rPr>
          <w:lang w:val="nl-NL"/>
        </w:rPr>
        <w:t>- actualiseren V&amp;G-plan;</w:t>
      </w:r>
    </w:p>
    <w:p w14:paraId="2C805CC3" w14:textId="77777777" w:rsidR="00411EDB" w:rsidRDefault="00411EDB" w:rsidP="00411EDB">
      <w:pPr>
        <w:rPr>
          <w:lang w:val="nl-NL"/>
        </w:rPr>
      </w:pPr>
      <w:r>
        <w:rPr>
          <w:lang w:val="nl-NL"/>
        </w:rPr>
        <w:t>- naleving V&amp;G-plan;</w:t>
      </w:r>
    </w:p>
    <w:p w14:paraId="53736DE5" w14:textId="77777777" w:rsidR="00411EDB" w:rsidRDefault="00411EDB" w:rsidP="00411EDB">
      <w:pPr>
        <w:rPr>
          <w:lang w:val="nl-NL"/>
        </w:rPr>
      </w:pPr>
      <w:r>
        <w:rPr>
          <w:lang w:val="nl-NL"/>
        </w:rPr>
        <w:t>- rapportages van de V&amp;G-coördinator uitvoeringsfase, van de uitvoerende partij en van de deskundige;</w:t>
      </w:r>
    </w:p>
    <w:p w14:paraId="0E4BC7DB" w14:textId="77777777" w:rsidR="00411EDB" w:rsidRDefault="00411EDB" w:rsidP="00411EDB">
      <w:pPr>
        <w:rPr>
          <w:lang w:val="nl-NL"/>
        </w:rPr>
      </w:pPr>
      <w:r>
        <w:rPr>
          <w:lang w:val="nl-NL"/>
        </w:rPr>
        <w:t>- eventuele ongevallen en incidenten;</w:t>
      </w:r>
    </w:p>
    <w:p w14:paraId="0C3ED1FC" w14:textId="77777777" w:rsidR="00411EDB" w:rsidRDefault="00411EDB" w:rsidP="00411EDB">
      <w:pPr>
        <w:rPr>
          <w:lang w:val="nl-NL"/>
        </w:rPr>
      </w:pPr>
      <w:r>
        <w:rPr>
          <w:lang w:val="nl-NL"/>
        </w:rPr>
        <w:t>- naar aanleiding hiervan genomen maatregelen;</w:t>
      </w:r>
    </w:p>
    <w:p w14:paraId="610A7794" w14:textId="77777777" w:rsidR="00411EDB" w:rsidRDefault="00411EDB" w:rsidP="00411EDB">
      <w:pPr>
        <w:rPr>
          <w:lang w:val="nl-NL"/>
        </w:rPr>
      </w:pPr>
      <w:r>
        <w:rPr>
          <w:lang w:val="nl-NL"/>
        </w:rPr>
        <w:t>- overleg met en instructie / voorlichting van werknemers.</w:t>
      </w:r>
    </w:p>
    <w:p w14:paraId="699A4A18" w14:textId="77777777" w:rsidR="00411EDB" w:rsidRDefault="00411EDB" w:rsidP="00411EDB">
      <w:pPr>
        <w:rPr>
          <w:lang w:val="nl-NL"/>
        </w:rPr>
      </w:pPr>
    </w:p>
    <w:p w14:paraId="5F19790C" w14:textId="77777777" w:rsidR="00411EDB" w:rsidRDefault="00411EDB" w:rsidP="00411EDB">
      <w:pPr>
        <w:rPr>
          <w:lang w:val="nl-NL"/>
        </w:rPr>
      </w:pPr>
      <w:r>
        <w:rPr>
          <w:lang w:val="nl-NL"/>
        </w:rPr>
        <w:t xml:space="preserve">De gemaakte afspraken zullen worden vastgelegd in een verslag waarvan een kopie naar alle aanwezigen en belanghebbenden wordt verzonden. </w:t>
      </w:r>
    </w:p>
    <w:p w14:paraId="6F45A4A3" w14:textId="77777777" w:rsidR="00411EDB" w:rsidRDefault="00411EDB" w:rsidP="00411EDB">
      <w:pPr>
        <w:rPr>
          <w:lang w:val="nl-NL"/>
        </w:rPr>
      </w:pPr>
    </w:p>
    <w:p w14:paraId="5DC9F4E7" w14:textId="77777777" w:rsidR="00411EDB" w:rsidRDefault="00411EDB" w:rsidP="00411EDB">
      <w:pPr>
        <w:rPr>
          <w:lang w:val="nl-NL"/>
        </w:rPr>
      </w:pPr>
      <w:r>
        <w:rPr>
          <w:lang w:val="nl-NL"/>
        </w:rPr>
        <w:t>Ieder opdrachtnemer/aannemer zal tijdens de uitvoeringsfase formeel overleg organiseren. In dit overleg worden bij het project betrokken werknemers en de werknemers van onderaannemers geïnformeerd omtrent de van toepassing zijnde coördinatie-afspraken en eventueel bijzondere V&amp;G-aspecten. Ieder formeel overleg zal worden vastgelegd in een verslag waarvan een presentielijst is toegevoegd. Een kopie van het verslag wordt verzonden naar de directie</w:t>
      </w:r>
      <w:r w:rsidR="008D7F24">
        <w:rPr>
          <w:lang w:val="nl-NL"/>
        </w:rPr>
        <w:t>-</w:t>
      </w:r>
      <w:r>
        <w:rPr>
          <w:lang w:val="nl-NL"/>
        </w:rPr>
        <w:t>voerende partij, de V&amp;G-coördinator en de eerstverantwoordelijken.</w:t>
      </w:r>
    </w:p>
    <w:p w14:paraId="27C52D24" w14:textId="77777777" w:rsidR="00411EDB" w:rsidRDefault="00411EDB" w:rsidP="00411EDB">
      <w:pPr>
        <w:rPr>
          <w:lang w:val="nl-NL"/>
        </w:rPr>
      </w:pPr>
    </w:p>
    <w:p w14:paraId="52619525" w14:textId="77777777" w:rsidR="00411EDB" w:rsidRDefault="00411EDB" w:rsidP="00411EDB">
      <w:pPr>
        <w:rPr>
          <w:lang w:val="nl-NL"/>
        </w:rPr>
      </w:pPr>
      <w:r>
        <w:rPr>
          <w:lang w:val="nl-NL"/>
        </w:rPr>
        <w:t>Alle verslagen dienen te worden opgenomen in het V&amp;G-dossier.</w:t>
      </w:r>
    </w:p>
    <w:p w14:paraId="04A388D5" w14:textId="77777777" w:rsidR="00411EDB" w:rsidRDefault="00411EDB" w:rsidP="00411EDB">
      <w:pPr>
        <w:pStyle w:val="Kop2"/>
        <w:tabs>
          <w:tab w:val="clear" w:pos="-1440"/>
          <w:tab w:val="clear" w:pos="-720"/>
          <w:tab w:val="clear" w:pos="0"/>
          <w:tab w:val="clear" w:pos="380"/>
        </w:tabs>
        <w:rPr>
          <w:lang w:val="nl-NL"/>
        </w:rPr>
      </w:pPr>
      <w:bookmarkStart w:id="27" w:name="_Toc484639664"/>
      <w:r>
        <w:rPr>
          <w:lang w:val="nl-NL"/>
        </w:rPr>
        <w:t>Taken en verantwoordelijkheden opdrachtnemer/aannemer</w:t>
      </w:r>
      <w:bookmarkEnd w:id="27"/>
    </w:p>
    <w:p w14:paraId="10C5056F" w14:textId="77777777" w:rsidR="00411EDB" w:rsidRPr="005F7676" w:rsidRDefault="00411EDB" w:rsidP="00411EDB">
      <w:pPr>
        <w:rPr>
          <w:lang w:val="nl-NL"/>
        </w:rPr>
      </w:pPr>
      <w:r w:rsidRPr="005F7676">
        <w:rPr>
          <w:lang w:val="nl-NL"/>
        </w:rPr>
        <w:t>De</w:t>
      </w:r>
      <w:r>
        <w:rPr>
          <w:lang w:val="nl-NL"/>
        </w:rPr>
        <w:t xml:space="preserve"> hoofdaannemer en de eerstverantwoordelijken hebben</w:t>
      </w:r>
      <w:r w:rsidRPr="005F7676">
        <w:rPr>
          <w:lang w:val="nl-NL"/>
        </w:rPr>
        <w:t xml:space="preserve"> onder andere de volgende taken en verantwoordelijkheden:</w:t>
      </w:r>
    </w:p>
    <w:p w14:paraId="716E33AF" w14:textId="77777777" w:rsidR="00411EDB" w:rsidRDefault="00411EDB" w:rsidP="00411EDB">
      <w:r>
        <w:rPr>
          <w:lang w:val="nl-NL"/>
        </w:rPr>
        <w:t xml:space="preserve">- </w:t>
      </w:r>
      <w:r>
        <w:t>zijn verantwoordelijk voor de uitvoering van het werk, als bedoeld in het Arbobesluit;</w:t>
      </w:r>
    </w:p>
    <w:p w14:paraId="2BC1C1E7" w14:textId="77777777" w:rsidR="00411EDB" w:rsidRDefault="00411EDB" w:rsidP="00411EDB">
      <w:r>
        <w:rPr>
          <w:lang w:val="nl-NL"/>
        </w:rPr>
        <w:t xml:space="preserve">- dienen kennis te nemen van </w:t>
      </w:r>
      <w:r>
        <w:t>het vigerende calamiteiten plan</w:t>
      </w:r>
      <w:r w:rsidR="004B6326">
        <w:t xml:space="preserve"> en</w:t>
      </w:r>
      <w:r>
        <w:t xml:space="preserve"> de terrein spe</w:t>
      </w:r>
      <w:r w:rsidR="004B6326">
        <w:t>cifieke risico’s;</w:t>
      </w:r>
    </w:p>
    <w:p w14:paraId="4338822D" w14:textId="77777777" w:rsidR="00411EDB" w:rsidRDefault="00411EDB" w:rsidP="00411EDB">
      <w:r>
        <w:t>- dienen de eigen werknemers te informeren middels formeel overleg, over het vigerende calamiteiten plan</w:t>
      </w:r>
      <w:r w:rsidR="004B6326">
        <w:t xml:space="preserve"> en</w:t>
      </w:r>
      <w:r>
        <w:t xml:space="preserve"> de terrein spec</w:t>
      </w:r>
      <w:r w:rsidR="004B6326">
        <w:t>ifieke risico’s</w:t>
      </w:r>
      <w:r>
        <w:t>;</w:t>
      </w:r>
    </w:p>
    <w:p w14:paraId="69E6C838" w14:textId="77777777" w:rsidR="00411EDB" w:rsidRDefault="00411EDB" w:rsidP="00411EDB">
      <w:r>
        <w:t>- dienen presentielijsten bij te houden van deze formele overleggen;</w:t>
      </w:r>
    </w:p>
    <w:p w14:paraId="559BFE4F" w14:textId="77777777" w:rsidR="00411EDB" w:rsidRDefault="00411EDB" w:rsidP="00411EDB">
      <w:pPr>
        <w:rPr>
          <w:lang w:val="nl-NL"/>
        </w:rPr>
      </w:pPr>
      <w:r>
        <w:t xml:space="preserve">- dienen verslaglegging te doen van deze formele overleggen inclusief verspreiding naar </w:t>
      </w:r>
      <w:r>
        <w:rPr>
          <w:lang w:val="nl-NL"/>
        </w:rPr>
        <w:t>de directie</w:t>
      </w:r>
      <w:r w:rsidR="008D7F24">
        <w:rPr>
          <w:lang w:val="nl-NL"/>
        </w:rPr>
        <w:t>-</w:t>
      </w:r>
      <w:r>
        <w:rPr>
          <w:lang w:val="nl-NL"/>
        </w:rPr>
        <w:t>voerende partij, de V&amp;G-coördinator en de eerstverantwoordelijken.</w:t>
      </w:r>
    </w:p>
    <w:p w14:paraId="5C78011A" w14:textId="77777777" w:rsidR="00411EDB" w:rsidRDefault="00411EDB" w:rsidP="00411EDB">
      <w:pPr>
        <w:rPr>
          <w:lang w:val="nl-NL"/>
        </w:rPr>
      </w:pPr>
      <w:r>
        <w:rPr>
          <w:lang w:val="nl-NL"/>
        </w:rPr>
        <w:t>- dienen het V&amp;G-plan aan te vullen ten aanzien van de eigen specifieke werkzaamheden en specifieke risico’s die daarmee samenhangen;</w:t>
      </w:r>
    </w:p>
    <w:p w14:paraId="02CF2B93" w14:textId="77777777" w:rsidR="00411EDB" w:rsidRDefault="00411EDB" w:rsidP="00411EDB">
      <w:pPr>
        <w:rPr>
          <w:lang w:val="nl-NL"/>
        </w:rPr>
      </w:pPr>
      <w:r>
        <w:rPr>
          <w:lang w:val="nl-NL"/>
        </w:rPr>
        <w:t>- dienen de arbeidsomstandigheden van eigen werknemers te waarborgen, maar ook de arbeidsomstandigheden van zijn medeaannemers te respecteren;</w:t>
      </w:r>
    </w:p>
    <w:p w14:paraId="60C753CF" w14:textId="77777777" w:rsidR="00411EDB" w:rsidRDefault="00411EDB" w:rsidP="00411EDB">
      <w:pPr>
        <w:rPr>
          <w:lang w:val="nl-NL"/>
        </w:rPr>
      </w:pPr>
      <w:r>
        <w:rPr>
          <w:lang w:val="nl-NL"/>
        </w:rPr>
        <w:t>- dienen voor aanvang van de werkzaamheden in overleg te treden met de aannemers die ook op een onderdeel werkzaamheden uitvoeren;</w:t>
      </w:r>
    </w:p>
    <w:p w14:paraId="59E708E3" w14:textId="77777777" w:rsidR="00411EDB" w:rsidRDefault="00411EDB" w:rsidP="00411EDB">
      <w:pPr>
        <w:rPr>
          <w:lang w:val="nl-NL"/>
        </w:rPr>
      </w:pPr>
      <w:r>
        <w:rPr>
          <w:lang w:val="nl-NL"/>
        </w:rPr>
        <w:t>- dienen een eerstverantwoordelijke aan te wijzen voor communicatie met de V&amp;G-coördinator;</w:t>
      </w:r>
    </w:p>
    <w:p w14:paraId="0F4CD166" w14:textId="77777777" w:rsidR="00411EDB" w:rsidRDefault="00411EDB" w:rsidP="00411EDB">
      <w:pPr>
        <w:pStyle w:val="Kop2"/>
        <w:tabs>
          <w:tab w:val="clear" w:pos="-1440"/>
          <w:tab w:val="clear" w:pos="-720"/>
          <w:tab w:val="clear" w:pos="0"/>
          <w:tab w:val="clear" w:pos="380"/>
        </w:tabs>
        <w:rPr>
          <w:lang w:val="nl-NL"/>
        </w:rPr>
      </w:pPr>
      <w:bookmarkStart w:id="28" w:name="_Toc484639665"/>
      <w:r>
        <w:rPr>
          <w:lang w:val="nl-NL"/>
        </w:rPr>
        <w:t>Taken en verantwoordelijkheden V&amp;G-coördinator uitvoeringsfase</w:t>
      </w:r>
      <w:bookmarkEnd w:id="28"/>
    </w:p>
    <w:p w14:paraId="1109DCDF" w14:textId="77777777" w:rsidR="00411EDB" w:rsidRPr="005F7676" w:rsidRDefault="00411EDB" w:rsidP="00411EDB">
      <w:pPr>
        <w:rPr>
          <w:lang w:val="nl-NL"/>
        </w:rPr>
      </w:pPr>
      <w:r w:rsidRPr="005F7676">
        <w:rPr>
          <w:lang w:val="nl-NL"/>
        </w:rPr>
        <w:t>De V&amp;G-coördinator uitvoeringsfase heeft onder andere de volgende taken en verantwoordelijkheden:</w:t>
      </w:r>
    </w:p>
    <w:p w14:paraId="426B0DEF" w14:textId="77777777" w:rsidR="00411EDB" w:rsidRDefault="00411EDB" w:rsidP="00411EDB">
      <w:pPr>
        <w:rPr>
          <w:lang w:val="nl-NL"/>
        </w:rPr>
      </w:pPr>
      <w:r>
        <w:rPr>
          <w:lang w:val="nl-NL"/>
        </w:rPr>
        <w:t>- toezien op en coördinatie van veiligheidsmaatregelen voortvloeiend uit het V&amp;G-plan-ontwerpfase;</w:t>
      </w:r>
    </w:p>
    <w:p w14:paraId="20026923" w14:textId="77777777" w:rsidR="00411EDB" w:rsidRPr="005F7676" w:rsidRDefault="00411EDB" w:rsidP="00411EDB">
      <w:pPr>
        <w:rPr>
          <w:lang w:val="nl-NL"/>
        </w:rPr>
      </w:pPr>
      <w:r>
        <w:rPr>
          <w:lang w:val="nl-NL"/>
        </w:rPr>
        <w:t xml:space="preserve">- opstellen, </w:t>
      </w:r>
      <w:r w:rsidRPr="005F7676">
        <w:rPr>
          <w:lang w:val="nl-NL"/>
        </w:rPr>
        <w:t>onderhouden</w:t>
      </w:r>
      <w:r>
        <w:rPr>
          <w:lang w:val="nl-NL"/>
        </w:rPr>
        <w:t xml:space="preserve"> en toezien op naleving</w:t>
      </w:r>
      <w:r w:rsidRPr="005F7676">
        <w:rPr>
          <w:lang w:val="nl-NL"/>
        </w:rPr>
        <w:t xml:space="preserve"> van het V&amp;G-plan uitvoeringsfase;</w:t>
      </w:r>
    </w:p>
    <w:p w14:paraId="178818FE" w14:textId="77777777" w:rsidR="00411EDB" w:rsidRPr="005F7676" w:rsidRDefault="00411EDB" w:rsidP="00411EDB">
      <w:pPr>
        <w:rPr>
          <w:lang w:val="nl-NL"/>
        </w:rPr>
      </w:pPr>
      <w:r w:rsidRPr="005F7676">
        <w:rPr>
          <w:lang w:val="nl-NL"/>
        </w:rPr>
        <w:t>- houden van overleg met alle betrokken aannemers en indien aanwezig onderaannemers;</w:t>
      </w:r>
    </w:p>
    <w:p w14:paraId="5B33815E" w14:textId="77777777" w:rsidR="00411EDB" w:rsidRPr="005F7676" w:rsidRDefault="00411EDB" w:rsidP="00411EDB">
      <w:pPr>
        <w:rPr>
          <w:lang w:val="nl-NL"/>
        </w:rPr>
      </w:pPr>
      <w:r w:rsidRPr="005F7676">
        <w:rPr>
          <w:lang w:val="nl-NL"/>
        </w:rPr>
        <w:t>- zorgen dat overige aannemers het V&amp;G-plan uitvoeringsfase zoals opgesteld kennen en waar nodig</w:t>
      </w:r>
      <w:r w:rsidR="008D7F24">
        <w:rPr>
          <w:lang w:val="nl-NL"/>
        </w:rPr>
        <w:t xml:space="preserve"> </w:t>
      </w:r>
      <w:r w:rsidRPr="005F7676">
        <w:rPr>
          <w:lang w:val="nl-NL"/>
        </w:rPr>
        <w:t>aanvullen met niet omschreven werkzaamheden en bijbehorende te nemen maatregelen;</w:t>
      </w:r>
    </w:p>
    <w:p w14:paraId="61F6DCB8" w14:textId="77777777" w:rsidR="00411EDB" w:rsidRPr="005F7676" w:rsidRDefault="00411EDB" w:rsidP="00411EDB">
      <w:pPr>
        <w:rPr>
          <w:lang w:val="nl-NL"/>
        </w:rPr>
      </w:pPr>
      <w:r w:rsidRPr="005F7676">
        <w:rPr>
          <w:lang w:val="nl-NL"/>
        </w:rPr>
        <w:t>- erop toezien dat elke werknemer zijn noodzakelijke persoonlijke beschermingsmiddelen uitgedeeld</w:t>
      </w:r>
      <w:r w:rsidR="008D7F24">
        <w:rPr>
          <w:lang w:val="nl-NL"/>
        </w:rPr>
        <w:t xml:space="preserve"> </w:t>
      </w:r>
      <w:r w:rsidRPr="005F7676">
        <w:rPr>
          <w:lang w:val="nl-NL"/>
        </w:rPr>
        <w:t>krijgt en gebruikt;</w:t>
      </w:r>
    </w:p>
    <w:p w14:paraId="567E7C6C" w14:textId="77777777" w:rsidR="00411EDB" w:rsidRPr="005F7676" w:rsidRDefault="00411EDB" w:rsidP="00411EDB">
      <w:pPr>
        <w:rPr>
          <w:lang w:val="nl-NL"/>
        </w:rPr>
      </w:pPr>
      <w:r w:rsidRPr="005F7676">
        <w:rPr>
          <w:lang w:val="nl-NL"/>
        </w:rPr>
        <w:t>- het regelmatig nagaan of personeel zich aan de opgelegde afspraken</w:t>
      </w:r>
      <w:r>
        <w:rPr>
          <w:lang w:val="nl-NL"/>
        </w:rPr>
        <w:t xml:space="preserve"> en</w:t>
      </w:r>
      <w:r w:rsidRPr="005F7676">
        <w:rPr>
          <w:lang w:val="nl-NL"/>
        </w:rPr>
        <w:t xml:space="preserve"> regels houdt</w:t>
      </w:r>
      <w:r>
        <w:rPr>
          <w:lang w:val="nl-NL"/>
        </w:rPr>
        <w:t>,</w:t>
      </w:r>
      <w:r w:rsidRPr="005F7676">
        <w:rPr>
          <w:lang w:val="nl-NL"/>
        </w:rPr>
        <w:t xml:space="preserve"> die door he</w:t>
      </w:r>
      <w:r w:rsidR="008D7F24">
        <w:rPr>
          <w:lang w:val="nl-NL"/>
        </w:rPr>
        <w:t>n</w:t>
      </w:r>
      <w:r w:rsidRPr="005F7676">
        <w:rPr>
          <w:lang w:val="nl-NL"/>
        </w:rPr>
        <w:t>zelf</w:t>
      </w:r>
      <w:r>
        <w:rPr>
          <w:lang w:val="nl-NL"/>
        </w:rPr>
        <w:t xml:space="preserve"> </w:t>
      </w:r>
      <w:r w:rsidRPr="005F7676">
        <w:rPr>
          <w:lang w:val="nl-NL"/>
        </w:rPr>
        <w:t>of door de werkgever van het betreffende personeel zijn opgelegd;</w:t>
      </w:r>
    </w:p>
    <w:p w14:paraId="4D78258F" w14:textId="77777777" w:rsidR="00411EDB" w:rsidRPr="005F7676" w:rsidRDefault="00411EDB" w:rsidP="00411EDB">
      <w:pPr>
        <w:rPr>
          <w:lang w:val="nl-NL"/>
        </w:rPr>
      </w:pPr>
      <w:r w:rsidRPr="005F7676">
        <w:rPr>
          <w:lang w:val="nl-NL"/>
        </w:rPr>
        <w:t xml:space="preserve">- onderhouden van contact met de overige </w:t>
      </w:r>
      <w:r>
        <w:rPr>
          <w:lang w:val="nl-NL"/>
        </w:rPr>
        <w:t>betrokken partijen</w:t>
      </w:r>
      <w:r w:rsidRPr="005F7676">
        <w:rPr>
          <w:lang w:val="nl-NL"/>
        </w:rPr>
        <w:t>;</w:t>
      </w:r>
    </w:p>
    <w:p w14:paraId="1545AF20" w14:textId="77777777" w:rsidR="00411EDB" w:rsidRPr="005F7676" w:rsidRDefault="00411EDB" w:rsidP="00411EDB">
      <w:pPr>
        <w:rPr>
          <w:lang w:val="nl-NL"/>
        </w:rPr>
      </w:pPr>
      <w:r w:rsidRPr="005F7676">
        <w:rPr>
          <w:lang w:val="nl-NL"/>
        </w:rPr>
        <w:lastRenderedPageBreak/>
        <w:t>- onderhouden van contact met de directie, naast de reguliere bouwvergaderingen / overige besprekingen;</w:t>
      </w:r>
    </w:p>
    <w:p w14:paraId="2D5C1FBD" w14:textId="77777777" w:rsidR="00411EDB" w:rsidRPr="005F7676" w:rsidRDefault="00411EDB" w:rsidP="00411EDB">
      <w:pPr>
        <w:rPr>
          <w:lang w:val="nl-NL"/>
        </w:rPr>
      </w:pPr>
      <w:r w:rsidRPr="005F7676">
        <w:rPr>
          <w:lang w:val="nl-NL"/>
        </w:rPr>
        <w:t>- melding van ongevallen dan wel</w:t>
      </w:r>
      <w:r>
        <w:rPr>
          <w:lang w:val="nl-NL"/>
        </w:rPr>
        <w:t xml:space="preserve"> bijna ongevallen aan de directie</w:t>
      </w:r>
      <w:r w:rsidRPr="005F7676">
        <w:rPr>
          <w:lang w:val="nl-NL"/>
        </w:rPr>
        <w:t>;</w:t>
      </w:r>
    </w:p>
    <w:p w14:paraId="423A6994" w14:textId="77777777" w:rsidR="00411EDB" w:rsidRPr="005F7676" w:rsidRDefault="00411EDB" w:rsidP="00411EDB">
      <w:pPr>
        <w:rPr>
          <w:lang w:val="nl-NL"/>
        </w:rPr>
      </w:pPr>
      <w:r w:rsidRPr="005F7676">
        <w:rPr>
          <w:lang w:val="nl-NL"/>
        </w:rPr>
        <w:t>- melden van ernstige ongevallen aan de Arbeidsinspectie;</w:t>
      </w:r>
    </w:p>
    <w:p w14:paraId="55F13D63" w14:textId="77777777" w:rsidR="00411EDB" w:rsidRPr="005F7676" w:rsidRDefault="00411EDB" w:rsidP="00411EDB">
      <w:pPr>
        <w:rPr>
          <w:lang w:val="nl-NL"/>
        </w:rPr>
      </w:pPr>
      <w:r w:rsidRPr="005F7676">
        <w:rPr>
          <w:lang w:val="nl-NL"/>
        </w:rPr>
        <w:t xml:space="preserve">- </w:t>
      </w:r>
      <w:r>
        <w:rPr>
          <w:lang w:val="nl-NL"/>
        </w:rPr>
        <w:t xml:space="preserve">is </w:t>
      </w:r>
      <w:r w:rsidRPr="005F7676">
        <w:rPr>
          <w:lang w:val="nl-NL"/>
        </w:rPr>
        <w:t xml:space="preserve">bevoegd tot het </w:t>
      </w:r>
      <w:r>
        <w:rPr>
          <w:lang w:val="nl-NL"/>
        </w:rPr>
        <w:t>opleggen van dwang aan</w:t>
      </w:r>
      <w:r w:rsidRPr="005F7676">
        <w:rPr>
          <w:lang w:val="nl-NL"/>
        </w:rPr>
        <w:t xml:space="preserve"> werknemers die zich niet aan de op het werk geldende regelgeving</w:t>
      </w:r>
      <w:r>
        <w:rPr>
          <w:lang w:val="nl-NL"/>
        </w:rPr>
        <w:t xml:space="preserve"> </w:t>
      </w:r>
      <w:r w:rsidRPr="005F7676">
        <w:rPr>
          <w:lang w:val="nl-NL"/>
        </w:rPr>
        <w:t xml:space="preserve">houden en in het ergste geval van het werk </w:t>
      </w:r>
      <w:r>
        <w:rPr>
          <w:lang w:val="nl-NL"/>
        </w:rPr>
        <w:t xml:space="preserve">te </w:t>
      </w:r>
      <w:r w:rsidRPr="005F7676">
        <w:rPr>
          <w:lang w:val="nl-NL"/>
        </w:rPr>
        <w:t>verwijderen;</w:t>
      </w:r>
    </w:p>
    <w:p w14:paraId="22CCEB03" w14:textId="77777777" w:rsidR="00411EDB" w:rsidRDefault="00411EDB" w:rsidP="00411EDB">
      <w:pPr>
        <w:rPr>
          <w:lang w:val="nl-NL"/>
        </w:rPr>
      </w:pPr>
      <w:r w:rsidRPr="005F7676">
        <w:rPr>
          <w:lang w:val="nl-NL"/>
        </w:rPr>
        <w:t>- melden aan de directie van werkzaamheden die buiten de in het bestek vermelde werktijden worden</w:t>
      </w:r>
      <w:r w:rsidR="008D7F24">
        <w:rPr>
          <w:lang w:val="nl-NL"/>
        </w:rPr>
        <w:t xml:space="preserve"> </w:t>
      </w:r>
      <w:r w:rsidRPr="005F7676">
        <w:rPr>
          <w:lang w:val="nl-NL"/>
        </w:rPr>
        <w:t>uitgevoerd;</w:t>
      </w:r>
    </w:p>
    <w:p w14:paraId="2A60A915" w14:textId="77777777" w:rsidR="00411ED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rPr>
          <w:lang w:val="nl-NL"/>
        </w:rPr>
        <w:t>-</w:t>
      </w:r>
      <w:r w:rsidRPr="003E0F4B">
        <w:t xml:space="preserve"> </w:t>
      </w:r>
      <w:r>
        <w:t>het op verzoek overleggen van wettelijk verplichte keuringscertificaten van apparatuur, hijs- en hefmiddelen en steigers aan de directie en/of de beheerder;</w:t>
      </w:r>
    </w:p>
    <w:p w14:paraId="5943600C" w14:textId="77777777" w:rsidR="00411EDB" w:rsidRPr="003E0F4B" w:rsidRDefault="00411EDB" w:rsidP="00411EDB">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r>
        <w:t>- het organiseren van maandelijkse inspectieronden op het werkterrein;</w:t>
      </w:r>
    </w:p>
    <w:p w14:paraId="08C888E6" w14:textId="77777777" w:rsidR="00411EDB" w:rsidRPr="005F7676" w:rsidRDefault="00411EDB" w:rsidP="00411EDB">
      <w:pPr>
        <w:rPr>
          <w:lang w:val="nl-NL"/>
        </w:rPr>
      </w:pPr>
      <w:r w:rsidRPr="005F7676">
        <w:rPr>
          <w:lang w:val="nl-NL"/>
        </w:rPr>
        <w:t>- melden aan de directie wie bij zijn afwezigheid zijn taken en verantwoordelijkheden waarneemt.</w:t>
      </w:r>
    </w:p>
    <w:p w14:paraId="10389F8C" w14:textId="77777777" w:rsidR="00411EDB" w:rsidRDefault="00411EDB" w:rsidP="00411EDB">
      <w:pPr>
        <w:pStyle w:val="Kop2"/>
        <w:tabs>
          <w:tab w:val="clear" w:pos="-1440"/>
          <w:tab w:val="clear" w:pos="-720"/>
          <w:tab w:val="clear" w:pos="0"/>
          <w:tab w:val="clear" w:pos="380"/>
        </w:tabs>
        <w:rPr>
          <w:lang w:val="nl-NL"/>
        </w:rPr>
      </w:pPr>
      <w:bookmarkStart w:id="29" w:name="_Toc484639666"/>
      <w:r>
        <w:rPr>
          <w:lang w:val="nl-NL"/>
        </w:rPr>
        <w:t>Taken en verantwoorde</w:t>
      </w:r>
      <w:r w:rsidR="0009064F">
        <w:rPr>
          <w:lang w:val="nl-NL"/>
        </w:rPr>
        <w:t>lijkheden directie (of</w:t>
      </w:r>
      <w:r>
        <w:rPr>
          <w:lang w:val="nl-NL"/>
        </w:rPr>
        <w:t xml:space="preserve"> toezichthouder</w:t>
      </w:r>
      <w:r w:rsidR="0009064F">
        <w:rPr>
          <w:lang w:val="nl-NL"/>
        </w:rPr>
        <w:t xml:space="preserve"> De Ronde Venen</w:t>
      </w:r>
      <w:r>
        <w:rPr>
          <w:lang w:val="nl-NL"/>
        </w:rPr>
        <w:t>)</w:t>
      </w:r>
      <w:bookmarkEnd w:id="29"/>
    </w:p>
    <w:p w14:paraId="674D75FB" w14:textId="77777777" w:rsidR="00411EDB" w:rsidRDefault="00411EDB" w:rsidP="00411EDB">
      <w:pPr>
        <w:rPr>
          <w:lang w:val="nl-NL"/>
        </w:rPr>
      </w:pPr>
      <w:r w:rsidRPr="005F7676">
        <w:rPr>
          <w:lang w:val="nl-NL"/>
        </w:rPr>
        <w:t>De directie heeft onder andere de volgende taken en verantwoordelijkheden</w:t>
      </w:r>
      <w:r>
        <w:rPr>
          <w:lang w:val="nl-NL"/>
        </w:rPr>
        <w:t xml:space="preserve">; </w:t>
      </w:r>
    </w:p>
    <w:p w14:paraId="21B3F9E6" w14:textId="77777777" w:rsidR="00411EDB" w:rsidRDefault="00411EDB" w:rsidP="00411EDB">
      <w:r>
        <w:t>-</w:t>
      </w:r>
      <w:r w:rsidR="008D7F24">
        <w:t xml:space="preserve"> </w:t>
      </w:r>
      <w:r>
        <w:t>de hoofdaannemer en de eerstverantwoordelijken informeren over het vigerende calamiteiten plan</w:t>
      </w:r>
      <w:r w:rsidR="00E6104A">
        <w:t xml:space="preserve"> en</w:t>
      </w:r>
      <w:r>
        <w:t xml:space="preserve"> de terrein specifieke risico’s;</w:t>
      </w:r>
    </w:p>
    <w:p w14:paraId="1086AC9F" w14:textId="77777777" w:rsidR="00411EDB" w:rsidRDefault="00411EDB" w:rsidP="00411EDB">
      <w:r>
        <w:rPr>
          <w:lang w:val="nl-NL"/>
        </w:rPr>
        <w:t xml:space="preserve">- ervoor zorgen </w:t>
      </w:r>
      <w:r>
        <w:t>dat de juiste vergunningen worden aangev</w:t>
      </w:r>
      <w:r w:rsidR="00E6104A">
        <w:t>raagd</w:t>
      </w:r>
      <w:r>
        <w:t>;</w:t>
      </w:r>
    </w:p>
    <w:p w14:paraId="19990EDB" w14:textId="77777777" w:rsidR="00411EDB" w:rsidRDefault="00411EDB" w:rsidP="00411EDB">
      <w:r>
        <w:t>- houdt zo nodig toezicht op naleving van de afspraken en maatregelen;</w:t>
      </w:r>
    </w:p>
    <w:p w14:paraId="1FDB98CA" w14:textId="77777777" w:rsidR="00411EDB" w:rsidRPr="005F7676" w:rsidRDefault="00411EDB" w:rsidP="00411EDB">
      <w:pPr>
        <w:rPr>
          <w:lang w:val="nl-NL"/>
        </w:rPr>
      </w:pPr>
      <w:r w:rsidRPr="005F7676">
        <w:rPr>
          <w:lang w:val="nl-NL"/>
        </w:rPr>
        <w:t xml:space="preserve">- </w:t>
      </w:r>
      <w:r>
        <w:rPr>
          <w:lang w:val="nl-NL"/>
        </w:rPr>
        <w:t>neemt kennis</w:t>
      </w:r>
      <w:r w:rsidRPr="005F7676">
        <w:rPr>
          <w:lang w:val="nl-NL"/>
        </w:rPr>
        <w:t xml:space="preserve"> (</w:t>
      </w:r>
      <w:r>
        <w:rPr>
          <w:lang w:val="nl-NL"/>
        </w:rPr>
        <w:t>niet goedkeuren</w:t>
      </w:r>
      <w:r w:rsidRPr="005F7676">
        <w:rPr>
          <w:lang w:val="nl-NL"/>
        </w:rPr>
        <w:t xml:space="preserve">) van het opgestelde V&amp;G-plan en </w:t>
      </w:r>
      <w:r>
        <w:rPr>
          <w:lang w:val="nl-NL"/>
        </w:rPr>
        <w:t xml:space="preserve">bespreekt </w:t>
      </w:r>
      <w:r w:rsidRPr="005F7676">
        <w:rPr>
          <w:lang w:val="nl-NL"/>
        </w:rPr>
        <w:t xml:space="preserve">eventuele tekortkomingen </w:t>
      </w:r>
      <w:r>
        <w:rPr>
          <w:lang w:val="nl-NL"/>
        </w:rPr>
        <w:t>uit</w:t>
      </w:r>
      <w:r w:rsidRPr="005F7676">
        <w:rPr>
          <w:lang w:val="nl-NL"/>
        </w:rPr>
        <w:t xml:space="preserve"> dit</w:t>
      </w:r>
      <w:r>
        <w:rPr>
          <w:lang w:val="nl-NL"/>
        </w:rPr>
        <w:t xml:space="preserve"> </w:t>
      </w:r>
      <w:r w:rsidRPr="005F7676">
        <w:rPr>
          <w:lang w:val="nl-NL"/>
        </w:rPr>
        <w:t>plan met de V&amp;G-coördinator uitvoeringsfase;</w:t>
      </w:r>
    </w:p>
    <w:p w14:paraId="46813DD2" w14:textId="77777777" w:rsidR="00411EDB" w:rsidRPr="005F7676" w:rsidRDefault="00411EDB" w:rsidP="00411EDB">
      <w:pPr>
        <w:rPr>
          <w:lang w:val="nl-NL"/>
        </w:rPr>
      </w:pPr>
      <w:r w:rsidRPr="005F7676">
        <w:rPr>
          <w:lang w:val="nl-NL"/>
        </w:rPr>
        <w:t xml:space="preserve">- </w:t>
      </w:r>
      <w:r>
        <w:rPr>
          <w:lang w:val="nl-NL"/>
        </w:rPr>
        <w:t>meldt o</w:t>
      </w:r>
      <w:r w:rsidRPr="005F7676">
        <w:rPr>
          <w:lang w:val="nl-NL"/>
        </w:rPr>
        <w:t xml:space="preserve">nvolkomenheden schriftelijk aan de </w:t>
      </w:r>
      <w:r>
        <w:rPr>
          <w:lang w:val="nl-NL"/>
        </w:rPr>
        <w:t>V&amp;G-coördinator;</w:t>
      </w:r>
    </w:p>
    <w:p w14:paraId="672D8338" w14:textId="77777777" w:rsidR="00411EDB" w:rsidRPr="005F7676" w:rsidRDefault="00411EDB" w:rsidP="00411EDB">
      <w:pPr>
        <w:rPr>
          <w:lang w:val="nl-NL"/>
        </w:rPr>
      </w:pPr>
      <w:r w:rsidRPr="005F7676">
        <w:rPr>
          <w:lang w:val="nl-NL"/>
        </w:rPr>
        <w:t xml:space="preserve">- </w:t>
      </w:r>
      <w:r>
        <w:rPr>
          <w:lang w:val="nl-NL"/>
        </w:rPr>
        <w:t xml:space="preserve">ziet </w:t>
      </w:r>
      <w:r w:rsidRPr="005F7676">
        <w:rPr>
          <w:lang w:val="nl-NL"/>
        </w:rPr>
        <w:t>erop toe</w:t>
      </w:r>
      <w:r>
        <w:rPr>
          <w:lang w:val="nl-NL"/>
        </w:rPr>
        <w:t xml:space="preserve"> </w:t>
      </w:r>
      <w:r w:rsidRPr="005F7676">
        <w:rPr>
          <w:lang w:val="nl-NL"/>
        </w:rPr>
        <w:t>dat VGM</w:t>
      </w:r>
      <w:r>
        <w:rPr>
          <w:lang w:val="nl-NL"/>
        </w:rPr>
        <w:t xml:space="preserve"> (Veiligheid, Gezondheid en Milieu)</w:t>
      </w:r>
      <w:r w:rsidRPr="005F7676">
        <w:rPr>
          <w:lang w:val="nl-NL"/>
        </w:rPr>
        <w:t>-aspecten in de bouwvergadering besproken worden;</w:t>
      </w:r>
    </w:p>
    <w:p w14:paraId="580FE4B1" w14:textId="77777777" w:rsidR="00411EDB" w:rsidRPr="005F7676" w:rsidRDefault="00411EDB" w:rsidP="00411EDB">
      <w:pPr>
        <w:rPr>
          <w:lang w:val="nl-NL"/>
        </w:rPr>
      </w:pPr>
      <w:r>
        <w:rPr>
          <w:lang w:val="nl-NL"/>
        </w:rPr>
        <w:t xml:space="preserve">- meldt </w:t>
      </w:r>
      <w:r w:rsidRPr="005F7676">
        <w:rPr>
          <w:lang w:val="nl-NL"/>
        </w:rPr>
        <w:t>waargenomen tekortkomingen aan de V&amp;G</w:t>
      </w:r>
      <w:r>
        <w:rPr>
          <w:lang w:val="nl-NL"/>
        </w:rPr>
        <w:t>-</w:t>
      </w:r>
      <w:r w:rsidRPr="005F7676">
        <w:rPr>
          <w:lang w:val="nl-NL"/>
        </w:rPr>
        <w:t>coördinator uitvoeringsfase</w:t>
      </w:r>
      <w:r>
        <w:rPr>
          <w:lang w:val="nl-NL"/>
        </w:rPr>
        <w:t xml:space="preserve"> </w:t>
      </w:r>
      <w:r w:rsidRPr="005F7676">
        <w:rPr>
          <w:lang w:val="nl-NL"/>
        </w:rPr>
        <w:t>en vra</w:t>
      </w:r>
      <w:r>
        <w:rPr>
          <w:lang w:val="nl-NL"/>
        </w:rPr>
        <w:t>a</w:t>
      </w:r>
      <w:r w:rsidRPr="005F7676">
        <w:rPr>
          <w:lang w:val="nl-NL"/>
        </w:rPr>
        <w:t>g</w:t>
      </w:r>
      <w:r>
        <w:rPr>
          <w:lang w:val="nl-NL"/>
        </w:rPr>
        <w:t xml:space="preserve">t </w:t>
      </w:r>
      <w:r w:rsidRPr="005F7676">
        <w:rPr>
          <w:lang w:val="nl-NL"/>
        </w:rPr>
        <w:t>om corrigerende maatregelen;</w:t>
      </w:r>
    </w:p>
    <w:p w14:paraId="74C542F9" w14:textId="77777777" w:rsidR="00411EDB" w:rsidRDefault="00411EDB" w:rsidP="00411EDB">
      <w:pPr>
        <w:rPr>
          <w:lang w:val="nl-NL"/>
        </w:rPr>
      </w:pPr>
      <w:r w:rsidRPr="005F7676">
        <w:rPr>
          <w:lang w:val="nl-NL"/>
        </w:rPr>
        <w:t>- meld</w:t>
      </w:r>
      <w:r>
        <w:rPr>
          <w:lang w:val="nl-NL"/>
        </w:rPr>
        <w:t xml:space="preserve">t </w:t>
      </w:r>
      <w:r w:rsidRPr="005F7676">
        <w:rPr>
          <w:lang w:val="nl-NL"/>
        </w:rPr>
        <w:t>aan de Arbeidsinspectie als de V&amp;G coördinator uitvoeringsfase herhaaldelijk in gebreke</w:t>
      </w:r>
      <w:r w:rsidR="008D7F24">
        <w:rPr>
          <w:lang w:val="nl-NL"/>
        </w:rPr>
        <w:t xml:space="preserve"> </w:t>
      </w:r>
      <w:r w:rsidR="00E6104A">
        <w:rPr>
          <w:lang w:val="nl-NL"/>
        </w:rPr>
        <w:t>blijft.</w:t>
      </w:r>
    </w:p>
    <w:p w14:paraId="4EA74125" w14:textId="77777777" w:rsidR="00C12230" w:rsidRDefault="00C12230" w:rsidP="008D7F24">
      <w:pPr>
        <w:rPr>
          <w:lang w:val="nl-NL"/>
        </w:rPr>
      </w:pPr>
    </w:p>
    <w:p w14:paraId="017AF77F" w14:textId="77777777" w:rsidR="00C12230" w:rsidRDefault="00C12230" w:rsidP="008D7F24">
      <w:pPr>
        <w:rPr>
          <w:lang w:val="nl-NL"/>
        </w:rPr>
      </w:pPr>
    </w:p>
    <w:p w14:paraId="65756873" w14:textId="77777777" w:rsidR="00C12230" w:rsidRDefault="00C12230" w:rsidP="008D7F24">
      <w:pPr>
        <w:rPr>
          <w:lang w:val="nl-NL"/>
        </w:rPr>
      </w:pPr>
    </w:p>
    <w:p w14:paraId="6434EF26" w14:textId="77777777" w:rsidR="00C12230" w:rsidRDefault="00C12230" w:rsidP="008D7F24">
      <w:pPr>
        <w:rPr>
          <w:lang w:val="nl-NL"/>
        </w:rPr>
      </w:pPr>
    </w:p>
    <w:p w14:paraId="5DC77545" w14:textId="77777777" w:rsidR="00C12230" w:rsidRDefault="00C12230" w:rsidP="008D7F24">
      <w:pPr>
        <w:rPr>
          <w:lang w:val="nl-NL"/>
        </w:rPr>
      </w:pPr>
    </w:p>
    <w:p w14:paraId="47EACA8F" w14:textId="77777777" w:rsidR="00C12230" w:rsidRDefault="00C12230" w:rsidP="008D7F24">
      <w:pPr>
        <w:rPr>
          <w:lang w:val="nl-NL"/>
        </w:rPr>
      </w:pPr>
    </w:p>
    <w:p w14:paraId="15699868" w14:textId="77777777" w:rsidR="00C12230" w:rsidRDefault="00C12230" w:rsidP="008D7F24">
      <w:pPr>
        <w:rPr>
          <w:lang w:val="nl-NL"/>
        </w:rPr>
      </w:pPr>
    </w:p>
    <w:p w14:paraId="0F089A10" w14:textId="77777777" w:rsidR="00C12230" w:rsidRDefault="00C12230" w:rsidP="008D7F24">
      <w:pPr>
        <w:rPr>
          <w:lang w:val="nl-NL"/>
        </w:rPr>
      </w:pPr>
    </w:p>
    <w:p w14:paraId="580B07D7" w14:textId="77777777" w:rsidR="00C12230" w:rsidRDefault="00C12230" w:rsidP="008D7F24">
      <w:pPr>
        <w:rPr>
          <w:lang w:val="nl-NL"/>
        </w:rPr>
      </w:pPr>
    </w:p>
    <w:p w14:paraId="3A38AD81" w14:textId="77777777" w:rsidR="00C12230" w:rsidRDefault="00C12230" w:rsidP="008D7F24">
      <w:pPr>
        <w:rPr>
          <w:lang w:val="nl-NL"/>
        </w:rPr>
      </w:pPr>
    </w:p>
    <w:p w14:paraId="2B650502" w14:textId="77777777" w:rsidR="00C12230" w:rsidRDefault="00C12230" w:rsidP="008D7F24">
      <w:pPr>
        <w:rPr>
          <w:lang w:val="nl-NL"/>
        </w:rPr>
      </w:pPr>
    </w:p>
    <w:p w14:paraId="5D7DDAB7" w14:textId="77777777" w:rsidR="00C12230" w:rsidRDefault="00C12230" w:rsidP="008D7F24">
      <w:pPr>
        <w:rPr>
          <w:lang w:val="nl-NL"/>
        </w:rPr>
      </w:pPr>
    </w:p>
    <w:p w14:paraId="403C9923" w14:textId="77777777" w:rsidR="00C12230" w:rsidRDefault="00C12230" w:rsidP="008D7F24">
      <w:pPr>
        <w:rPr>
          <w:lang w:val="nl-NL"/>
        </w:rPr>
      </w:pPr>
    </w:p>
    <w:p w14:paraId="593EF661" w14:textId="77777777" w:rsidR="00C12230" w:rsidRDefault="00C12230" w:rsidP="008D7F24">
      <w:pPr>
        <w:rPr>
          <w:szCs w:val="22"/>
        </w:rPr>
      </w:pPr>
      <w:r>
        <w:br w:type="page"/>
      </w:r>
      <w:bookmarkStart w:id="30" w:name="_Toc30488070"/>
      <w:bookmarkStart w:id="31" w:name="_Toc166876054"/>
      <w:r w:rsidR="009047B5" w:rsidRPr="4A91FCCC">
        <w:rPr>
          <w:rFonts w:ascii="Calibri" w:hAnsi="Calibri"/>
          <w:b/>
          <w:bCs/>
          <w:spacing w:val="20"/>
        </w:rPr>
        <w:lastRenderedPageBreak/>
        <w:t>BIJLAGE 1:</w:t>
      </w:r>
      <w:r w:rsidR="009047B5" w:rsidRPr="006235E9">
        <w:rPr>
          <w:rFonts w:ascii="Calibri" w:hAnsi="Calibri"/>
          <w:b/>
          <w:spacing w:val="20"/>
        </w:rPr>
        <w:tab/>
      </w:r>
      <w:r w:rsidR="009047B5" w:rsidRPr="4A91FCCC">
        <w:rPr>
          <w:rFonts w:ascii="Calibri" w:hAnsi="Calibri"/>
          <w:b/>
          <w:bCs/>
          <w:spacing w:val="20"/>
        </w:rPr>
        <w:t>RISICO INVENTARISATIE VOORTVLOEIEND UIT DE ONTWERPFASE</w:t>
      </w:r>
      <w:bookmarkEnd w:id="30"/>
      <w:bookmarkEnd w:id="31"/>
    </w:p>
    <w:p w14:paraId="208AA25B" w14:textId="77777777" w:rsidR="00C12230" w:rsidRPr="00E6104A" w:rsidRDefault="00C12230" w:rsidP="008D7F24">
      <w:pPr>
        <w:rPr>
          <w:szCs w:val="22"/>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58"/>
        <w:gridCol w:w="658"/>
        <w:gridCol w:w="2413"/>
        <w:gridCol w:w="1426"/>
        <w:gridCol w:w="1426"/>
        <w:gridCol w:w="1426"/>
        <w:gridCol w:w="1426"/>
        <w:gridCol w:w="1426"/>
        <w:gridCol w:w="1426"/>
        <w:gridCol w:w="1426"/>
        <w:gridCol w:w="1426"/>
      </w:tblGrid>
      <w:tr w:rsidR="001F674E" w:rsidRPr="006235E9" w14:paraId="3A27FC8B" w14:textId="77777777" w:rsidTr="00027273">
        <w:tc>
          <w:tcPr>
            <w:tcW w:w="658" w:type="dxa"/>
            <w:shd w:val="clear" w:color="auto" w:fill="F3F3F3"/>
          </w:tcPr>
          <w:p w14:paraId="2D4AB2ED" w14:textId="77777777" w:rsidR="001F674E" w:rsidRPr="006235E9" w:rsidRDefault="001F674E" w:rsidP="00027273">
            <w:pPr>
              <w:spacing w:line="283" w:lineRule="atLeast"/>
              <w:rPr>
                <w:b/>
                <w:sz w:val="11"/>
                <w:szCs w:val="11"/>
              </w:rPr>
            </w:pPr>
            <w:r w:rsidRPr="006235E9">
              <w:rPr>
                <w:b/>
                <w:sz w:val="11"/>
                <w:szCs w:val="11"/>
              </w:rPr>
              <w:t>Code</w:t>
            </w:r>
          </w:p>
        </w:tc>
        <w:tc>
          <w:tcPr>
            <w:tcW w:w="658" w:type="dxa"/>
            <w:shd w:val="clear" w:color="auto" w:fill="F3F3F3"/>
          </w:tcPr>
          <w:p w14:paraId="25BEFF06" w14:textId="77777777" w:rsidR="001F674E" w:rsidRPr="006235E9" w:rsidRDefault="001F674E" w:rsidP="00027273">
            <w:pPr>
              <w:spacing w:line="283" w:lineRule="atLeast"/>
              <w:rPr>
                <w:b/>
                <w:sz w:val="11"/>
                <w:szCs w:val="11"/>
              </w:rPr>
            </w:pPr>
            <w:r w:rsidRPr="006235E9">
              <w:rPr>
                <w:b/>
                <w:sz w:val="11"/>
                <w:szCs w:val="11"/>
              </w:rPr>
              <w:t>RAW hoofdcode</w:t>
            </w:r>
          </w:p>
        </w:tc>
        <w:tc>
          <w:tcPr>
            <w:tcW w:w="2413" w:type="dxa"/>
            <w:shd w:val="clear" w:color="auto" w:fill="F3F3F3"/>
          </w:tcPr>
          <w:p w14:paraId="2B4A4340" w14:textId="77777777" w:rsidR="001F674E" w:rsidRPr="006235E9" w:rsidRDefault="001F674E" w:rsidP="00027273">
            <w:pPr>
              <w:spacing w:line="283" w:lineRule="atLeast"/>
              <w:rPr>
                <w:b/>
                <w:sz w:val="11"/>
                <w:szCs w:val="11"/>
              </w:rPr>
            </w:pPr>
            <w:r w:rsidRPr="006235E9">
              <w:rPr>
                <w:b/>
                <w:sz w:val="11"/>
                <w:szCs w:val="11"/>
              </w:rPr>
              <w:t>Activiteit / productietaak</w:t>
            </w:r>
          </w:p>
        </w:tc>
        <w:tc>
          <w:tcPr>
            <w:tcW w:w="1426" w:type="dxa"/>
            <w:shd w:val="clear" w:color="auto" w:fill="F3F3F3"/>
          </w:tcPr>
          <w:p w14:paraId="5B02BF52" w14:textId="77777777" w:rsidR="001F674E" w:rsidRPr="006235E9" w:rsidRDefault="001F674E" w:rsidP="00027273">
            <w:pPr>
              <w:spacing w:line="283" w:lineRule="atLeast"/>
              <w:rPr>
                <w:b/>
                <w:sz w:val="11"/>
                <w:szCs w:val="11"/>
              </w:rPr>
            </w:pPr>
            <w:r w:rsidRPr="006235E9">
              <w:rPr>
                <w:b/>
                <w:sz w:val="11"/>
                <w:szCs w:val="11"/>
              </w:rPr>
              <w:t>Risico</w:t>
            </w:r>
          </w:p>
        </w:tc>
        <w:tc>
          <w:tcPr>
            <w:tcW w:w="1426" w:type="dxa"/>
            <w:shd w:val="clear" w:color="auto" w:fill="F3F3F3"/>
          </w:tcPr>
          <w:p w14:paraId="13729B29" w14:textId="77777777" w:rsidR="001F674E" w:rsidRPr="006235E9" w:rsidRDefault="001F674E" w:rsidP="00027273">
            <w:pPr>
              <w:spacing w:line="283" w:lineRule="atLeast"/>
              <w:rPr>
                <w:b/>
                <w:sz w:val="11"/>
                <w:szCs w:val="11"/>
              </w:rPr>
            </w:pPr>
            <w:r w:rsidRPr="006235E9">
              <w:rPr>
                <w:b/>
                <w:sz w:val="11"/>
                <w:szCs w:val="11"/>
              </w:rPr>
              <w:t>Oorzaak</w:t>
            </w:r>
          </w:p>
        </w:tc>
        <w:tc>
          <w:tcPr>
            <w:tcW w:w="1426" w:type="dxa"/>
            <w:shd w:val="clear" w:color="auto" w:fill="F3F3F3"/>
          </w:tcPr>
          <w:p w14:paraId="2EB73CBA" w14:textId="77777777" w:rsidR="001F674E" w:rsidRPr="006235E9" w:rsidRDefault="001F674E" w:rsidP="00027273">
            <w:pPr>
              <w:spacing w:line="283" w:lineRule="atLeast"/>
              <w:rPr>
                <w:b/>
                <w:sz w:val="11"/>
                <w:szCs w:val="11"/>
              </w:rPr>
            </w:pPr>
            <w:r w:rsidRPr="006235E9">
              <w:rPr>
                <w:b/>
                <w:sz w:val="11"/>
                <w:szCs w:val="11"/>
              </w:rPr>
              <w:t>Genomen maatregelen</w:t>
            </w:r>
          </w:p>
        </w:tc>
        <w:tc>
          <w:tcPr>
            <w:tcW w:w="1426" w:type="dxa"/>
            <w:shd w:val="clear" w:color="auto" w:fill="F3F3F3"/>
          </w:tcPr>
          <w:p w14:paraId="46A17453" w14:textId="77777777" w:rsidR="001F674E" w:rsidRPr="006235E9" w:rsidRDefault="001F674E" w:rsidP="00027273">
            <w:pPr>
              <w:spacing w:line="283" w:lineRule="atLeast"/>
              <w:rPr>
                <w:b/>
                <w:sz w:val="11"/>
                <w:szCs w:val="11"/>
              </w:rPr>
            </w:pPr>
            <w:r w:rsidRPr="006235E9">
              <w:rPr>
                <w:b/>
                <w:sz w:val="11"/>
                <w:szCs w:val="11"/>
              </w:rPr>
              <w:t>1. Bronaanpak suggestie</w:t>
            </w:r>
          </w:p>
        </w:tc>
        <w:tc>
          <w:tcPr>
            <w:tcW w:w="1426" w:type="dxa"/>
            <w:shd w:val="clear" w:color="auto" w:fill="F3F3F3"/>
          </w:tcPr>
          <w:p w14:paraId="3AF87C4E" w14:textId="77777777" w:rsidR="001F674E" w:rsidRPr="006235E9" w:rsidRDefault="001F674E" w:rsidP="00027273">
            <w:pPr>
              <w:spacing w:line="283" w:lineRule="atLeast"/>
              <w:rPr>
                <w:b/>
                <w:sz w:val="11"/>
                <w:szCs w:val="11"/>
              </w:rPr>
            </w:pPr>
            <w:r w:rsidRPr="006235E9">
              <w:rPr>
                <w:b/>
                <w:sz w:val="11"/>
                <w:szCs w:val="11"/>
              </w:rPr>
              <w:t>2. Technische voorziening suggestie</w:t>
            </w:r>
          </w:p>
        </w:tc>
        <w:tc>
          <w:tcPr>
            <w:tcW w:w="1426" w:type="dxa"/>
            <w:shd w:val="clear" w:color="auto" w:fill="F3F3F3"/>
          </w:tcPr>
          <w:p w14:paraId="69C5823E" w14:textId="77777777" w:rsidR="001F674E" w:rsidRPr="006235E9" w:rsidRDefault="001F674E" w:rsidP="00027273">
            <w:pPr>
              <w:spacing w:line="283" w:lineRule="atLeast"/>
              <w:rPr>
                <w:b/>
                <w:sz w:val="11"/>
                <w:szCs w:val="11"/>
              </w:rPr>
            </w:pPr>
            <w:r w:rsidRPr="006235E9">
              <w:rPr>
                <w:b/>
                <w:sz w:val="11"/>
                <w:szCs w:val="11"/>
              </w:rPr>
              <w:t>3. Organisatorische voorziening suggestie</w:t>
            </w:r>
          </w:p>
        </w:tc>
        <w:tc>
          <w:tcPr>
            <w:tcW w:w="1426" w:type="dxa"/>
            <w:shd w:val="clear" w:color="auto" w:fill="F3F3F3"/>
          </w:tcPr>
          <w:p w14:paraId="5922706B" w14:textId="77777777" w:rsidR="001F674E" w:rsidRPr="006235E9" w:rsidRDefault="001F674E" w:rsidP="00027273">
            <w:pPr>
              <w:spacing w:line="283" w:lineRule="atLeast"/>
              <w:rPr>
                <w:b/>
                <w:sz w:val="11"/>
                <w:szCs w:val="11"/>
              </w:rPr>
            </w:pPr>
            <w:r w:rsidRPr="006235E9">
              <w:rPr>
                <w:b/>
                <w:sz w:val="11"/>
                <w:szCs w:val="11"/>
              </w:rPr>
              <w:t>4. PBM suggestie</w:t>
            </w:r>
          </w:p>
        </w:tc>
        <w:tc>
          <w:tcPr>
            <w:tcW w:w="1426" w:type="dxa"/>
            <w:shd w:val="clear" w:color="auto" w:fill="F3F3F3"/>
          </w:tcPr>
          <w:p w14:paraId="193FA84B" w14:textId="77777777" w:rsidR="001F674E" w:rsidRPr="006235E9" w:rsidRDefault="001F674E" w:rsidP="00027273">
            <w:pPr>
              <w:spacing w:line="283" w:lineRule="atLeast"/>
              <w:rPr>
                <w:b/>
                <w:sz w:val="11"/>
                <w:szCs w:val="11"/>
              </w:rPr>
            </w:pPr>
            <w:r w:rsidRPr="006235E9">
              <w:rPr>
                <w:b/>
                <w:sz w:val="11"/>
                <w:szCs w:val="11"/>
              </w:rPr>
              <w:t>Abomafoon</w:t>
            </w:r>
          </w:p>
        </w:tc>
      </w:tr>
      <w:tr w:rsidR="001F674E" w:rsidRPr="006235E9" w14:paraId="1B9E2B5A" w14:textId="77777777" w:rsidTr="00027273">
        <w:tc>
          <w:tcPr>
            <w:tcW w:w="658" w:type="dxa"/>
          </w:tcPr>
          <w:p w14:paraId="2B103C49" w14:textId="77777777" w:rsidR="001F674E" w:rsidRPr="006235E9" w:rsidRDefault="001F674E" w:rsidP="00027273">
            <w:pPr>
              <w:spacing w:line="283" w:lineRule="atLeast"/>
              <w:rPr>
                <w:sz w:val="11"/>
                <w:szCs w:val="11"/>
              </w:rPr>
            </w:pPr>
            <w:r w:rsidRPr="006235E9">
              <w:rPr>
                <w:sz w:val="11"/>
                <w:szCs w:val="11"/>
              </w:rPr>
              <w:t>260010, 260020, 460010, 460020, 560010, 560020, 660010, 660020</w:t>
            </w:r>
          </w:p>
        </w:tc>
        <w:tc>
          <w:tcPr>
            <w:tcW w:w="658" w:type="dxa"/>
          </w:tcPr>
          <w:p w14:paraId="28E5838E" w14:textId="77777777" w:rsidR="001F674E" w:rsidRPr="006235E9" w:rsidRDefault="001F674E" w:rsidP="00027273">
            <w:pPr>
              <w:spacing w:line="283" w:lineRule="atLeast"/>
              <w:rPr>
                <w:sz w:val="11"/>
                <w:szCs w:val="11"/>
              </w:rPr>
            </w:pPr>
            <w:r w:rsidRPr="006235E9">
              <w:rPr>
                <w:sz w:val="11"/>
                <w:szCs w:val="11"/>
              </w:rPr>
              <w:t>100501</w:t>
            </w:r>
          </w:p>
        </w:tc>
        <w:tc>
          <w:tcPr>
            <w:tcW w:w="2413" w:type="dxa"/>
          </w:tcPr>
          <w:p w14:paraId="07F4998F" w14:textId="77777777" w:rsidR="001F674E" w:rsidRPr="006235E9" w:rsidRDefault="001F674E" w:rsidP="00027273">
            <w:pPr>
              <w:spacing w:line="283" w:lineRule="atLeast"/>
              <w:rPr>
                <w:sz w:val="11"/>
                <w:szCs w:val="11"/>
              </w:rPr>
            </w:pPr>
            <w:r w:rsidRPr="006235E9">
              <w:rPr>
                <w:sz w:val="11"/>
                <w:szCs w:val="11"/>
              </w:rPr>
              <w:t>Inzetten werknemer</w:t>
            </w:r>
          </w:p>
        </w:tc>
        <w:tc>
          <w:tcPr>
            <w:tcW w:w="1426" w:type="dxa"/>
          </w:tcPr>
          <w:p w14:paraId="4DB3B48D" w14:textId="77777777" w:rsidR="001F674E" w:rsidRPr="006235E9" w:rsidRDefault="001F674E" w:rsidP="00027273">
            <w:pPr>
              <w:spacing w:line="283" w:lineRule="atLeast"/>
              <w:rPr>
                <w:sz w:val="11"/>
                <w:szCs w:val="11"/>
              </w:rPr>
            </w:pPr>
            <w:r w:rsidRPr="006235E9">
              <w:rPr>
                <w:sz w:val="11"/>
                <w:szCs w:val="11"/>
              </w:rPr>
              <w:t>Ongevallen</w:t>
            </w:r>
          </w:p>
          <w:p w14:paraId="02226882" w14:textId="77777777" w:rsidR="001F674E" w:rsidRPr="006235E9" w:rsidRDefault="001F674E" w:rsidP="00027273">
            <w:pPr>
              <w:spacing w:line="283" w:lineRule="atLeast"/>
              <w:rPr>
                <w:sz w:val="11"/>
                <w:szCs w:val="11"/>
              </w:rPr>
            </w:pPr>
            <w:r w:rsidRPr="006235E9">
              <w:rPr>
                <w:sz w:val="11"/>
                <w:szCs w:val="11"/>
              </w:rPr>
              <w:t>Psyscho sociale arbeidsbelasting</w:t>
            </w:r>
          </w:p>
          <w:p w14:paraId="7D0FEA30" w14:textId="77777777" w:rsidR="001F674E" w:rsidRPr="006235E9" w:rsidRDefault="001F674E" w:rsidP="00027273">
            <w:pPr>
              <w:spacing w:line="283" w:lineRule="atLeast"/>
              <w:rPr>
                <w:sz w:val="11"/>
                <w:szCs w:val="11"/>
              </w:rPr>
            </w:pPr>
            <w:r w:rsidRPr="006235E9">
              <w:rPr>
                <w:sz w:val="11"/>
                <w:szCs w:val="11"/>
              </w:rPr>
              <w:t>Illegale arbeid</w:t>
            </w:r>
          </w:p>
        </w:tc>
        <w:tc>
          <w:tcPr>
            <w:tcW w:w="1426" w:type="dxa"/>
          </w:tcPr>
          <w:p w14:paraId="66981EA9" w14:textId="77777777" w:rsidR="001F674E" w:rsidRPr="006235E9" w:rsidRDefault="001F674E" w:rsidP="00027273">
            <w:pPr>
              <w:spacing w:line="283" w:lineRule="atLeast"/>
              <w:rPr>
                <w:sz w:val="11"/>
                <w:szCs w:val="11"/>
              </w:rPr>
            </w:pPr>
            <w:r w:rsidRPr="006235E9">
              <w:rPr>
                <w:sz w:val="11"/>
                <w:szCs w:val="11"/>
              </w:rPr>
              <w:t>Onvoldoende opleiding en kennis</w:t>
            </w:r>
          </w:p>
          <w:p w14:paraId="74DD2776" w14:textId="77777777" w:rsidR="001F674E" w:rsidRPr="006235E9" w:rsidRDefault="001F674E" w:rsidP="00027273">
            <w:pPr>
              <w:spacing w:line="283" w:lineRule="atLeast"/>
              <w:rPr>
                <w:sz w:val="11"/>
                <w:szCs w:val="11"/>
              </w:rPr>
            </w:pPr>
            <w:r w:rsidRPr="006235E9">
              <w:rPr>
                <w:sz w:val="11"/>
                <w:szCs w:val="11"/>
              </w:rPr>
              <w:t>Taalbarriere</w:t>
            </w:r>
          </w:p>
          <w:p w14:paraId="633FD38D" w14:textId="77777777" w:rsidR="001F674E" w:rsidRPr="006235E9" w:rsidRDefault="001F674E" w:rsidP="00027273">
            <w:pPr>
              <w:spacing w:line="283" w:lineRule="atLeast"/>
              <w:rPr>
                <w:sz w:val="11"/>
                <w:szCs w:val="11"/>
              </w:rPr>
            </w:pPr>
            <w:r w:rsidRPr="006235E9">
              <w:rPr>
                <w:sz w:val="11"/>
                <w:szCs w:val="11"/>
              </w:rPr>
              <w:t>Achtergrond en nationaliteit persoon</w:t>
            </w:r>
          </w:p>
        </w:tc>
        <w:tc>
          <w:tcPr>
            <w:tcW w:w="1426" w:type="dxa"/>
          </w:tcPr>
          <w:p w14:paraId="22A3A177" w14:textId="77777777" w:rsidR="001F674E" w:rsidRPr="006235E9" w:rsidRDefault="001F674E" w:rsidP="00027273">
            <w:pPr>
              <w:spacing w:line="283" w:lineRule="atLeast"/>
              <w:rPr>
                <w:sz w:val="11"/>
                <w:szCs w:val="11"/>
              </w:rPr>
            </w:pPr>
          </w:p>
        </w:tc>
        <w:tc>
          <w:tcPr>
            <w:tcW w:w="1426" w:type="dxa"/>
          </w:tcPr>
          <w:p w14:paraId="7A761284" w14:textId="77777777" w:rsidR="001F674E" w:rsidRPr="006235E9" w:rsidRDefault="001F674E" w:rsidP="00027273">
            <w:pPr>
              <w:spacing w:line="283" w:lineRule="atLeast"/>
              <w:rPr>
                <w:sz w:val="11"/>
                <w:szCs w:val="11"/>
              </w:rPr>
            </w:pPr>
            <w:r w:rsidRPr="006235E9">
              <w:rPr>
                <w:sz w:val="11"/>
                <w:szCs w:val="11"/>
              </w:rPr>
              <w:t>Inleen specialistische kennis</w:t>
            </w:r>
          </w:p>
          <w:p w14:paraId="1EB14C50" w14:textId="77777777" w:rsidR="001F674E" w:rsidRPr="006235E9" w:rsidRDefault="001F674E" w:rsidP="00027273">
            <w:pPr>
              <w:spacing w:line="283" w:lineRule="atLeast"/>
              <w:rPr>
                <w:sz w:val="11"/>
                <w:szCs w:val="11"/>
              </w:rPr>
            </w:pPr>
          </w:p>
        </w:tc>
        <w:tc>
          <w:tcPr>
            <w:tcW w:w="1426" w:type="dxa"/>
          </w:tcPr>
          <w:p w14:paraId="12C9645E" w14:textId="77777777" w:rsidR="001F674E" w:rsidRPr="006235E9" w:rsidRDefault="001F674E" w:rsidP="00027273">
            <w:pPr>
              <w:spacing w:line="283" w:lineRule="atLeast"/>
              <w:rPr>
                <w:sz w:val="11"/>
                <w:szCs w:val="11"/>
              </w:rPr>
            </w:pPr>
            <w:r w:rsidRPr="006235E9">
              <w:rPr>
                <w:sz w:val="11"/>
                <w:szCs w:val="11"/>
              </w:rPr>
              <w:t>Medewerker vooraf voorzien van de noodzakelijke middelen voor uitoefenen takenpakket</w:t>
            </w:r>
          </w:p>
        </w:tc>
        <w:tc>
          <w:tcPr>
            <w:tcW w:w="1426" w:type="dxa"/>
          </w:tcPr>
          <w:p w14:paraId="531C32AE" w14:textId="77777777" w:rsidR="001F674E" w:rsidRPr="006235E9" w:rsidRDefault="001F674E" w:rsidP="00027273">
            <w:pPr>
              <w:spacing w:line="283" w:lineRule="atLeast"/>
              <w:rPr>
                <w:sz w:val="11"/>
                <w:szCs w:val="11"/>
              </w:rPr>
            </w:pPr>
            <w:r w:rsidRPr="006235E9">
              <w:rPr>
                <w:sz w:val="11"/>
                <w:szCs w:val="11"/>
              </w:rPr>
              <w:t>Instructie personeel en controle hierop</w:t>
            </w:r>
          </w:p>
          <w:p w14:paraId="7BD11074" w14:textId="77777777" w:rsidR="001F674E" w:rsidRPr="006235E9" w:rsidRDefault="001F674E" w:rsidP="00027273">
            <w:pPr>
              <w:spacing w:line="283" w:lineRule="atLeast"/>
              <w:rPr>
                <w:sz w:val="11"/>
                <w:szCs w:val="11"/>
              </w:rPr>
            </w:pPr>
            <w:r w:rsidRPr="006235E9">
              <w:rPr>
                <w:sz w:val="11"/>
                <w:szCs w:val="11"/>
              </w:rPr>
              <w:t>Opleiding personeel</w:t>
            </w:r>
          </w:p>
          <w:p w14:paraId="1E712AC7" w14:textId="77777777" w:rsidR="001F674E" w:rsidRPr="006235E9" w:rsidRDefault="001F674E" w:rsidP="00027273">
            <w:pPr>
              <w:spacing w:line="283" w:lineRule="atLeast"/>
              <w:rPr>
                <w:sz w:val="11"/>
                <w:szCs w:val="11"/>
              </w:rPr>
            </w:pPr>
            <w:r w:rsidRPr="006235E9">
              <w:rPr>
                <w:sz w:val="11"/>
                <w:szCs w:val="11"/>
              </w:rPr>
              <w:t>Wetgeving hanteren van land met hoogste beschermgradatie</w:t>
            </w:r>
          </w:p>
          <w:p w14:paraId="7682D8D9" w14:textId="77777777" w:rsidR="001F674E" w:rsidRPr="006235E9" w:rsidRDefault="001F674E" w:rsidP="00027273">
            <w:pPr>
              <w:spacing w:line="283" w:lineRule="atLeast"/>
              <w:rPr>
                <w:sz w:val="11"/>
                <w:szCs w:val="11"/>
              </w:rPr>
            </w:pPr>
            <w:r w:rsidRPr="006235E9">
              <w:rPr>
                <w:sz w:val="11"/>
                <w:szCs w:val="11"/>
              </w:rPr>
              <w:t>Werkvergunning</w:t>
            </w:r>
          </w:p>
          <w:p w14:paraId="14C604C1" w14:textId="77777777" w:rsidR="001F674E" w:rsidRPr="006235E9" w:rsidRDefault="001F674E" w:rsidP="00027273">
            <w:pPr>
              <w:spacing w:line="283" w:lineRule="atLeast"/>
              <w:rPr>
                <w:sz w:val="11"/>
                <w:szCs w:val="11"/>
              </w:rPr>
            </w:pPr>
          </w:p>
          <w:p w14:paraId="0BB126C6" w14:textId="77777777" w:rsidR="001F674E" w:rsidRPr="006235E9" w:rsidRDefault="001F674E" w:rsidP="00027273">
            <w:pPr>
              <w:spacing w:line="283" w:lineRule="atLeast"/>
              <w:rPr>
                <w:sz w:val="11"/>
                <w:szCs w:val="11"/>
              </w:rPr>
            </w:pPr>
          </w:p>
          <w:p w14:paraId="2629386C" w14:textId="77777777" w:rsidR="001F674E" w:rsidRPr="006235E9" w:rsidRDefault="001F674E" w:rsidP="00027273">
            <w:pPr>
              <w:spacing w:line="283" w:lineRule="atLeast"/>
              <w:rPr>
                <w:sz w:val="11"/>
                <w:szCs w:val="11"/>
              </w:rPr>
            </w:pPr>
          </w:p>
        </w:tc>
        <w:tc>
          <w:tcPr>
            <w:tcW w:w="1426" w:type="dxa"/>
          </w:tcPr>
          <w:p w14:paraId="16664D72" w14:textId="77777777" w:rsidR="001F674E" w:rsidRPr="006235E9" w:rsidRDefault="001F674E" w:rsidP="00027273">
            <w:pPr>
              <w:spacing w:line="283" w:lineRule="atLeast"/>
              <w:rPr>
                <w:sz w:val="11"/>
                <w:szCs w:val="11"/>
              </w:rPr>
            </w:pPr>
            <w:r w:rsidRPr="006235E9">
              <w:rPr>
                <w:sz w:val="11"/>
                <w:szCs w:val="11"/>
              </w:rPr>
              <w:t>PBM afgestemd op takenpakket</w:t>
            </w:r>
          </w:p>
          <w:p w14:paraId="6DB5C975" w14:textId="77777777" w:rsidR="001F674E" w:rsidRPr="006235E9" w:rsidRDefault="001F674E" w:rsidP="00027273">
            <w:pPr>
              <w:spacing w:line="283" w:lineRule="atLeast"/>
              <w:rPr>
                <w:sz w:val="11"/>
                <w:szCs w:val="11"/>
              </w:rPr>
            </w:pPr>
          </w:p>
        </w:tc>
        <w:tc>
          <w:tcPr>
            <w:tcW w:w="1426" w:type="dxa"/>
          </w:tcPr>
          <w:p w14:paraId="71FE6C6F" w14:textId="77777777" w:rsidR="001F674E" w:rsidRPr="006235E9" w:rsidRDefault="001F674E" w:rsidP="00027273">
            <w:pPr>
              <w:spacing w:line="283" w:lineRule="atLeast"/>
              <w:rPr>
                <w:sz w:val="11"/>
                <w:szCs w:val="11"/>
              </w:rPr>
            </w:pPr>
            <w:hyperlink r:id="rId13" w:anchor="https://www.abomafoon.nl/1-01-arbowet/" w:history="1">
              <w:r w:rsidRPr="006235E9">
                <w:rPr>
                  <w:sz w:val="11"/>
                  <w:szCs w:val="11"/>
                </w:rPr>
                <w:t>https://www.abomafoon.nl/1-01-arbowet/</w:t>
              </w:r>
            </w:hyperlink>
            <w:r w:rsidRPr="006235E9">
              <w:rPr>
                <w:sz w:val="11"/>
                <w:szCs w:val="11"/>
              </w:rPr>
              <w:t>,</w:t>
            </w:r>
          </w:p>
          <w:p w14:paraId="4892E3EC" w14:textId="77777777" w:rsidR="001F674E" w:rsidRPr="006235E9" w:rsidRDefault="001F674E" w:rsidP="00027273">
            <w:pPr>
              <w:spacing w:line="283" w:lineRule="atLeast"/>
              <w:rPr>
                <w:sz w:val="11"/>
                <w:szCs w:val="11"/>
              </w:rPr>
            </w:pPr>
            <w:hyperlink r:id="rId14" w:anchor="https://www.abomafoon.nl/arbobesluit-bouwproces" w:history="1">
              <w:r w:rsidRPr="006235E9">
                <w:rPr>
                  <w:sz w:val="11"/>
                  <w:szCs w:val="11"/>
                </w:rPr>
                <w:t>https://www.abomafoon.nl/arbobesluit-bouwproces</w:t>
              </w:r>
            </w:hyperlink>
            <w:r w:rsidRPr="006235E9">
              <w:rPr>
                <w:sz w:val="11"/>
                <w:szCs w:val="11"/>
              </w:rPr>
              <w:t>,</w:t>
            </w:r>
          </w:p>
          <w:p w14:paraId="463EA97A" w14:textId="77777777" w:rsidR="001F674E" w:rsidRPr="006235E9" w:rsidRDefault="001F674E" w:rsidP="00027273">
            <w:pPr>
              <w:spacing w:line="283" w:lineRule="atLeast"/>
              <w:rPr>
                <w:sz w:val="11"/>
                <w:szCs w:val="11"/>
              </w:rPr>
            </w:pPr>
            <w:hyperlink r:id="rId15" w:anchor="https://www.abomafoon.nl/werkoverleg" w:history="1">
              <w:r w:rsidRPr="006235E9">
                <w:rPr>
                  <w:sz w:val="11"/>
                  <w:szCs w:val="11"/>
                </w:rPr>
                <w:t>https://www.abomafoon.nl/werkoverleg</w:t>
              </w:r>
            </w:hyperlink>
            <w:r w:rsidRPr="006235E9">
              <w:rPr>
                <w:sz w:val="11"/>
                <w:szCs w:val="11"/>
              </w:rPr>
              <w:t>,</w:t>
            </w:r>
          </w:p>
          <w:p w14:paraId="6CF897DE" w14:textId="77777777" w:rsidR="001F674E" w:rsidRPr="006235E9" w:rsidRDefault="001F674E" w:rsidP="00027273">
            <w:pPr>
              <w:spacing w:line="283" w:lineRule="atLeast"/>
              <w:rPr>
                <w:sz w:val="11"/>
                <w:szCs w:val="11"/>
              </w:rPr>
            </w:pPr>
            <w:hyperlink r:id="rId16"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17E704BB" w14:textId="77777777" w:rsidR="001F674E" w:rsidRPr="006235E9" w:rsidRDefault="001F674E" w:rsidP="00027273">
            <w:pPr>
              <w:spacing w:line="283" w:lineRule="atLeast"/>
              <w:rPr>
                <w:sz w:val="11"/>
                <w:szCs w:val="11"/>
              </w:rPr>
            </w:pPr>
            <w:hyperlink r:id="rId17" w:anchor="https://www.abomafoon.nl/veiligheid-en-taal" w:history="1">
              <w:r w:rsidRPr="006235E9">
                <w:rPr>
                  <w:sz w:val="11"/>
                  <w:szCs w:val="11"/>
                </w:rPr>
                <w:t>https://www.abomafoon.nl/veiligheid-en-taal</w:t>
              </w:r>
            </w:hyperlink>
            <w:r w:rsidRPr="006235E9">
              <w:rPr>
                <w:sz w:val="11"/>
                <w:szCs w:val="11"/>
              </w:rPr>
              <w:t>,</w:t>
            </w:r>
          </w:p>
          <w:p w14:paraId="14AD2EC3" w14:textId="77777777" w:rsidR="001F674E" w:rsidRPr="006235E9" w:rsidRDefault="001F674E" w:rsidP="00027273">
            <w:pPr>
              <w:spacing w:line="283" w:lineRule="atLeast"/>
              <w:rPr>
                <w:sz w:val="11"/>
                <w:szCs w:val="11"/>
              </w:rPr>
            </w:pPr>
            <w:hyperlink r:id="rId18" w:anchor="https://www.abomafoon.nl/identificatieplicht-en-wet-arbeid-vreemdelingen" w:history="1">
              <w:r w:rsidRPr="006235E9">
                <w:rPr>
                  <w:sz w:val="11"/>
                  <w:szCs w:val="11"/>
                </w:rPr>
                <w:t>https://www.abomafoon.nl/identificatieplicht-en-wet-arbeid-vreemdelingen</w:t>
              </w:r>
            </w:hyperlink>
            <w:r w:rsidRPr="006235E9">
              <w:rPr>
                <w:sz w:val="11"/>
                <w:szCs w:val="11"/>
              </w:rPr>
              <w:t>,</w:t>
            </w:r>
          </w:p>
          <w:p w14:paraId="52E7A47D" w14:textId="77777777" w:rsidR="001F674E" w:rsidRPr="006235E9" w:rsidRDefault="001F674E" w:rsidP="00027273">
            <w:pPr>
              <w:spacing w:line="283" w:lineRule="atLeast"/>
              <w:rPr>
                <w:sz w:val="11"/>
                <w:szCs w:val="11"/>
              </w:rPr>
            </w:pPr>
            <w:hyperlink r:id="rId19" w:anchor="https://www.abomafoon.nl/psychosociale-arbeidsbelasting-werkdruk-en-stress" w:history="1">
              <w:r w:rsidRPr="006235E9">
                <w:rPr>
                  <w:sz w:val="11"/>
                  <w:szCs w:val="11"/>
                </w:rPr>
                <w:t>https://www.abomafoon.nl/psychosociale-arbeidsbelasting-werkdruk-en-stress</w:t>
              </w:r>
            </w:hyperlink>
          </w:p>
        </w:tc>
      </w:tr>
      <w:tr w:rsidR="001F674E" w:rsidRPr="006235E9" w14:paraId="37C266CA" w14:textId="77777777" w:rsidTr="00027273">
        <w:tc>
          <w:tcPr>
            <w:tcW w:w="658" w:type="dxa"/>
          </w:tcPr>
          <w:p w14:paraId="1DF1CA4E" w14:textId="77777777" w:rsidR="001F674E" w:rsidRPr="006235E9" w:rsidRDefault="001F674E" w:rsidP="00027273">
            <w:pPr>
              <w:spacing w:line="283" w:lineRule="atLeast"/>
              <w:rPr>
                <w:sz w:val="11"/>
                <w:szCs w:val="11"/>
              </w:rPr>
            </w:pPr>
            <w:r w:rsidRPr="006235E9">
              <w:rPr>
                <w:sz w:val="11"/>
                <w:szCs w:val="11"/>
              </w:rPr>
              <w:t>250010, 450010, 550010, 650010</w:t>
            </w:r>
          </w:p>
        </w:tc>
        <w:tc>
          <w:tcPr>
            <w:tcW w:w="658" w:type="dxa"/>
          </w:tcPr>
          <w:p w14:paraId="5FEAC510" w14:textId="77777777" w:rsidR="001F674E" w:rsidRPr="006235E9" w:rsidRDefault="001F674E" w:rsidP="00027273">
            <w:pPr>
              <w:spacing w:line="283" w:lineRule="atLeast"/>
              <w:rPr>
                <w:sz w:val="11"/>
                <w:szCs w:val="11"/>
              </w:rPr>
            </w:pPr>
            <w:r w:rsidRPr="006235E9">
              <w:rPr>
                <w:sz w:val="11"/>
                <w:szCs w:val="11"/>
              </w:rPr>
              <w:t>100534</w:t>
            </w:r>
          </w:p>
        </w:tc>
        <w:tc>
          <w:tcPr>
            <w:tcW w:w="2413" w:type="dxa"/>
          </w:tcPr>
          <w:p w14:paraId="4C96CF87" w14:textId="77777777" w:rsidR="001F674E" w:rsidRPr="006235E9" w:rsidRDefault="001F674E" w:rsidP="00027273">
            <w:pPr>
              <w:spacing w:line="283" w:lineRule="atLeast"/>
              <w:rPr>
                <w:sz w:val="11"/>
                <w:szCs w:val="11"/>
              </w:rPr>
            </w:pPr>
            <w:r w:rsidRPr="006235E9">
              <w:rPr>
                <w:sz w:val="11"/>
                <w:szCs w:val="11"/>
              </w:rPr>
              <w:t>Inzetten bosmaaier</w:t>
            </w:r>
          </w:p>
        </w:tc>
        <w:tc>
          <w:tcPr>
            <w:tcW w:w="1426" w:type="dxa"/>
          </w:tcPr>
          <w:p w14:paraId="50A44A47" w14:textId="77777777" w:rsidR="001F674E" w:rsidRPr="006235E9" w:rsidRDefault="001F674E" w:rsidP="00027273">
            <w:pPr>
              <w:spacing w:line="283" w:lineRule="atLeast"/>
              <w:rPr>
                <w:sz w:val="11"/>
                <w:szCs w:val="11"/>
              </w:rPr>
            </w:pPr>
            <w:r w:rsidRPr="006235E9">
              <w:rPr>
                <w:sz w:val="11"/>
                <w:szCs w:val="11"/>
              </w:rPr>
              <w:t>Snijden</w:t>
            </w:r>
          </w:p>
          <w:p w14:paraId="49C276A2" w14:textId="77777777" w:rsidR="001F674E" w:rsidRPr="006235E9" w:rsidRDefault="001F674E" w:rsidP="00027273">
            <w:pPr>
              <w:spacing w:line="283" w:lineRule="atLeast"/>
              <w:rPr>
                <w:sz w:val="11"/>
                <w:szCs w:val="11"/>
              </w:rPr>
            </w:pPr>
            <w:r w:rsidRPr="006235E9">
              <w:rPr>
                <w:sz w:val="11"/>
                <w:szCs w:val="11"/>
              </w:rPr>
              <w:t>Lawaai</w:t>
            </w:r>
          </w:p>
          <w:p w14:paraId="444E13D2" w14:textId="77777777" w:rsidR="001F674E" w:rsidRPr="006235E9" w:rsidRDefault="001F674E" w:rsidP="00027273">
            <w:pPr>
              <w:spacing w:line="283" w:lineRule="atLeast"/>
              <w:rPr>
                <w:sz w:val="11"/>
                <w:szCs w:val="11"/>
              </w:rPr>
            </w:pPr>
            <w:r w:rsidRPr="006235E9">
              <w:rPr>
                <w:sz w:val="11"/>
                <w:szCs w:val="11"/>
              </w:rPr>
              <w:t>Struikelen</w:t>
            </w:r>
          </w:p>
        </w:tc>
        <w:tc>
          <w:tcPr>
            <w:tcW w:w="1426" w:type="dxa"/>
          </w:tcPr>
          <w:p w14:paraId="025B3982" w14:textId="77777777" w:rsidR="001F674E" w:rsidRPr="006235E9" w:rsidRDefault="001F674E" w:rsidP="00027273">
            <w:pPr>
              <w:spacing w:line="283" w:lineRule="atLeast"/>
              <w:rPr>
                <w:sz w:val="11"/>
                <w:szCs w:val="11"/>
              </w:rPr>
            </w:pPr>
            <w:r w:rsidRPr="006235E9">
              <w:rPr>
                <w:sz w:val="11"/>
                <w:szCs w:val="11"/>
              </w:rPr>
              <w:t>Onvoldoende opleiding en kennis</w:t>
            </w:r>
          </w:p>
          <w:p w14:paraId="00B9D805" w14:textId="77777777" w:rsidR="001F674E" w:rsidRPr="006235E9" w:rsidRDefault="001F674E" w:rsidP="00027273">
            <w:pPr>
              <w:spacing w:line="283" w:lineRule="atLeast"/>
              <w:rPr>
                <w:sz w:val="11"/>
                <w:szCs w:val="11"/>
              </w:rPr>
            </w:pPr>
            <w:r w:rsidRPr="006235E9">
              <w:rPr>
                <w:sz w:val="11"/>
                <w:szCs w:val="11"/>
              </w:rPr>
              <w:t>Orde en netheid</w:t>
            </w:r>
          </w:p>
          <w:p w14:paraId="74A0D63D" w14:textId="77777777" w:rsidR="001F674E" w:rsidRPr="006235E9" w:rsidRDefault="001F674E" w:rsidP="00027273">
            <w:pPr>
              <w:spacing w:line="283" w:lineRule="atLeast"/>
              <w:rPr>
                <w:sz w:val="11"/>
                <w:szCs w:val="11"/>
              </w:rPr>
            </w:pPr>
            <w:r w:rsidRPr="006235E9">
              <w:rPr>
                <w:sz w:val="11"/>
                <w:szCs w:val="11"/>
              </w:rPr>
              <w:t>Inzet materieel</w:t>
            </w:r>
          </w:p>
        </w:tc>
        <w:tc>
          <w:tcPr>
            <w:tcW w:w="1426" w:type="dxa"/>
          </w:tcPr>
          <w:p w14:paraId="5947C941" w14:textId="77777777" w:rsidR="001F674E" w:rsidRPr="006235E9" w:rsidRDefault="001F674E" w:rsidP="00027273">
            <w:pPr>
              <w:spacing w:line="283" w:lineRule="atLeast"/>
              <w:rPr>
                <w:sz w:val="11"/>
                <w:szCs w:val="11"/>
              </w:rPr>
            </w:pPr>
          </w:p>
        </w:tc>
        <w:tc>
          <w:tcPr>
            <w:tcW w:w="1426" w:type="dxa"/>
          </w:tcPr>
          <w:p w14:paraId="3200AD63" w14:textId="77777777" w:rsidR="001F674E" w:rsidRPr="006235E9" w:rsidRDefault="001F674E" w:rsidP="00027273">
            <w:pPr>
              <w:spacing w:line="283" w:lineRule="atLeast"/>
              <w:rPr>
                <w:sz w:val="11"/>
                <w:szCs w:val="11"/>
              </w:rPr>
            </w:pPr>
            <w:r w:rsidRPr="006235E9">
              <w:rPr>
                <w:sz w:val="11"/>
                <w:szCs w:val="11"/>
              </w:rPr>
              <w:t>Inleen specialistische kennis</w:t>
            </w:r>
          </w:p>
          <w:p w14:paraId="5F088295" w14:textId="77777777" w:rsidR="001F674E" w:rsidRPr="006235E9" w:rsidRDefault="001F674E" w:rsidP="00027273">
            <w:pPr>
              <w:spacing w:line="283" w:lineRule="atLeast"/>
              <w:rPr>
                <w:sz w:val="11"/>
                <w:szCs w:val="11"/>
              </w:rPr>
            </w:pPr>
            <w:r w:rsidRPr="006235E9">
              <w:rPr>
                <w:sz w:val="11"/>
                <w:szCs w:val="11"/>
              </w:rPr>
              <w:t>Mechanisch maaien</w:t>
            </w:r>
          </w:p>
          <w:p w14:paraId="6486833D" w14:textId="77777777" w:rsidR="001F674E" w:rsidRPr="006235E9" w:rsidRDefault="001F674E" w:rsidP="00027273">
            <w:pPr>
              <w:spacing w:line="283" w:lineRule="atLeast"/>
              <w:rPr>
                <w:sz w:val="11"/>
                <w:szCs w:val="11"/>
              </w:rPr>
            </w:pPr>
          </w:p>
        </w:tc>
        <w:tc>
          <w:tcPr>
            <w:tcW w:w="1426" w:type="dxa"/>
          </w:tcPr>
          <w:p w14:paraId="1765B7B2" w14:textId="77777777" w:rsidR="001F674E" w:rsidRPr="006235E9" w:rsidRDefault="001F674E" w:rsidP="00027273">
            <w:pPr>
              <w:spacing w:line="283" w:lineRule="atLeast"/>
              <w:rPr>
                <w:sz w:val="11"/>
                <w:szCs w:val="11"/>
              </w:rPr>
            </w:pPr>
            <w:r w:rsidRPr="006235E9">
              <w:rPr>
                <w:sz w:val="11"/>
                <w:szCs w:val="11"/>
              </w:rPr>
              <w:t xml:space="preserve">Medewerker vooraf voorzien van de noodzakelijke middelen voor </w:t>
            </w:r>
            <w:r w:rsidRPr="006235E9">
              <w:rPr>
                <w:sz w:val="11"/>
                <w:szCs w:val="11"/>
              </w:rPr>
              <w:lastRenderedPageBreak/>
              <w:t>uitoefenen takenpakket</w:t>
            </w:r>
          </w:p>
          <w:p w14:paraId="3444D6CC" w14:textId="77777777" w:rsidR="001F674E" w:rsidRPr="006235E9" w:rsidRDefault="001F674E" w:rsidP="00027273">
            <w:pPr>
              <w:spacing w:line="283" w:lineRule="atLeast"/>
              <w:rPr>
                <w:sz w:val="11"/>
                <w:szCs w:val="11"/>
              </w:rPr>
            </w:pPr>
            <w:r w:rsidRPr="006235E9">
              <w:rPr>
                <w:sz w:val="11"/>
                <w:szCs w:val="11"/>
              </w:rPr>
              <w:t>Noodzakelijke arbeidsmiddelen bijgesloten</w:t>
            </w:r>
          </w:p>
        </w:tc>
        <w:tc>
          <w:tcPr>
            <w:tcW w:w="1426" w:type="dxa"/>
          </w:tcPr>
          <w:p w14:paraId="4FF10D40" w14:textId="77777777" w:rsidR="001F674E" w:rsidRPr="006235E9" w:rsidRDefault="001F674E" w:rsidP="00027273">
            <w:pPr>
              <w:spacing w:line="283" w:lineRule="atLeast"/>
              <w:rPr>
                <w:sz w:val="11"/>
                <w:szCs w:val="11"/>
              </w:rPr>
            </w:pPr>
            <w:r w:rsidRPr="006235E9">
              <w:rPr>
                <w:sz w:val="11"/>
                <w:szCs w:val="11"/>
              </w:rPr>
              <w:lastRenderedPageBreak/>
              <w:t>Instructie personeel en controle hierop</w:t>
            </w:r>
          </w:p>
          <w:p w14:paraId="6D96327B" w14:textId="77777777" w:rsidR="001F674E" w:rsidRPr="006235E9" w:rsidRDefault="001F674E" w:rsidP="00027273">
            <w:pPr>
              <w:spacing w:line="283" w:lineRule="atLeast"/>
              <w:rPr>
                <w:sz w:val="11"/>
                <w:szCs w:val="11"/>
              </w:rPr>
            </w:pPr>
            <w:r w:rsidRPr="006235E9">
              <w:rPr>
                <w:sz w:val="11"/>
                <w:szCs w:val="11"/>
              </w:rPr>
              <w:t>Opleiding personeel</w:t>
            </w:r>
          </w:p>
          <w:p w14:paraId="361B778B" w14:textId="77777777" w:rsidR="001F674E" w:rsidRPr="006235E9" w:rsidRDefault="001F674E" w:rsidP="00027273">
            <w:pPr>
              <w:spacing w:line="283" w:lineRule="atLeast"/>
              <w:rPr>
                <w:sz w:val="11"/>
                <w:szCs w:val="11"/>
              </w:rPr>
            </w:pPr>
            <w:r w:rsidRPr="006235E9">
              <w:rPr>
                <w:sz w:val="11"/>
                <w:szCs w:val="11"/>
              </w:rPr>
              <w:lastRenderedPageBreak/>
              <w:t>Wetgeving hanteren van land met hoogste beschermgradatie</w:t>
            </w:r>
          </w:p>
          <w:p w14:paraId="56C5E7D6" w14:textId="77777777" w:rsidR="001F674E" w:rsidRPr="006235E9" w:rsidRDefault="001F674E" w:rsidP="00027273">
            <w:pPr>
              <w:spacing w:line="283" w:lineRule="atLeast"/>
              <w:rPr>
                <w:sz w:val="11"/>
                <w:szCs w:val="11"/>
              </w:rPr>
            </w:pPr>
            <w:r w:rsidRPr="006235E9">
              <w:rPr>
                <w:sz w:val="11"/>
                <w:szCs w:val="11"/>
              </w:rPr>
              <w:t>Inzet gecontroleerd en onderhouden materieel</w:t>
            </w:r>
          </w:p>
          <w:p w14:paraId="015BDC81" w14:textId="77777777" w:rsidR="001F674E" w:rsidRPr="006235E9" w:rsidRDefault="001F674E" w:rsidP="00027273">
            <w:pPr>
              <w:spacing w:line="283" w:lineRule="atLeast"/>
              <w:rPr>
                <w:sz w:val="11"/>
                <w:szCs w:val="11"/>
              </w:rPr>
            </w:pPr>
          </w:p>
          <w:p w14:paraId="3C26F996" w14:textId="77777777" w:rsidR="001F674E" w:rsidRPr="006235E9" w:rsidRDefault="001F674E" w:rsidP="00027273">
            <w:pPr>
              <w:spacing w:line="283" w:lineRule="atLeast"/>
              <w:rPr>
                <w:sz w:val="11"/>
                <w:szCs w:val="11"/>
              </w:rPr>
            </w:pPr>
          </w:p>
        </w:tc>
        <w:tc>
          <w:tcPr>
            <w:tcW w:w="1426" w:type="dxa"/>
          </w:tcPr>
          <w:p w14:paraId="3E41B63A" w14:textId="77777777" w:rsidR="001F674E" w:rsidRPr="006235E9" w:rsidRDefault="001F674E" w:rsidP="00027273">
            <w:pPr>
              <w:spacing w:line="283" w:lineRule="atLeast"/>
              <w:rPr>
                <w:sz w:val="11"/>
                <w:szCs w:val="11"/>
              </w:rPr>
            </w:pPr>
            <w:r w:rsidRPr="006235E9">
              <w:rPr>
                <w:sz w:val="11"/>
                <w:szCs w:val="11"/>
              </w:rPr>
              <w:lastRenderedPageBreak/>
              <w:t>Werkkleding, Werkschoenen, veiligheidshelm, gehoorbescherming</w:t>
            </w:r>
          </w:p>
        </w:tc>
        <w:tc>
          <w:tcPr>
            <w:tcW w:w="1426" w:type="dxa"/>
          </w:tcPr>
          <w:p w14:paraId="79F89FFD" w14:textId="77777777" w:rsidR="001F674E" w:rsidRPr="006235E9" w:rsidRDefault="001F674E" w:rsidP="00027273">
            <w:pPr>
              <w:spacing w:line="283" w:lineRule="atLeast"/>
              <w:rPr>
                <w:sz w:val="11"/>
                <w:szCs w:val="11"/>
              </w:rPr>
            </w:pPr>
            <w:hyperlink r:id="rId20" w:anchor="https://www.abomafoon.nl/werkoverleg" w:history="1">
              <w:r w:rsidRPr="006235E9">
                <w:rPr>
                  <w:sz w:val="11"/>
                  <w:szCs w:val="11"/>
                </w:rPr>
                <w:t>https://www.abomafoon.nl/werkoverleg</w:t>
              </w:r>
            </w:hyperlink>
            <w:r w:rsidRPr="006235E9">
              <w:rPr>
                <w:sz w:val="11"/>
                <w:szCs w:val="11"/>
              </w:rPr>
              <w:t>,</w:t>
            </w:r>
          </w:p>
          <w:p w14:paraId="521EB3B5" w14:textId="77777777" w:rsidR="001F674E" w:rsidRPr="006235E9" w:rsidRDefault="001F674E" w:rsidP="00027273">
            <w:pPr>
              <w:spacing w:line="283" w:lineRule="atLeast"/>
              <w:rPr>
                <w:sz w:val="11"/>
                <w:szCs w:val="11"/>
              </w:rPr>
            </w:pPr>
            <w:hyperlink r:id="rId21" w:anchor="https://www.abomafoon.nl/veiligheidsinstructie-toolboxmeeting-en-training" w:history="1">
              <w:r w:rsidRPr="006235E9">
                <w:rPr>
                  <w:sz w:val="11"/>
                  <w:szCs w:val="11"/>
                </w:rPr>
                <w:t>https://www.abomafoon.nl/veiligheidsinstruc</w:t>
              </w:r>
              <w:r w:rsidRPr="006235E9">
                <w:rPr>
                  <w:sz w:val="11"/>
                  <w:szCs w:val="11"/>
                </w:rPr>
                <w:lastRenderedPageBreak/>
                <w:t>tie-toolboxmeeting-en-training</w:t>
              </w:r>
            </w:hyperlink>
            <w:r w:rsidRPr="006235E9">
              <w:rPr>
                <w:sz w:val="11"/>
                <w:szCs w:val="11"/>
              </w:rPr>
              <w:t>,</w:t>
            </w:r>
          </w:p>
          <w:p w14:paraId="7EE0F7E6" w14:textId="77777777" w:rsidR="001F674E" w:rsidRPr="006235E9" w:rsidRDefault="001F674E" w:rsidP="00027273">
            <w:pPr>
              <w:spacing w:line="283" w:lineRule="atLeast"/>
              <w:rPr>
                <w:sz w:val="11"/>
                <w:szCs w:val="11"/>
              </w:rPr>
            </w:pPr>
            <w:hyperlink r:id="rId22" w:anchor="https://www.abomafoon.nl/veiligheid-en-taal" w:history="1">
              <w:r w:rsidRPr="006235E9">
                <w:rPr>
                  <w:sz w:val="11"/>
                  <w:szCs w:val="11"/>
                </w:rPr>
                <w:t>https://www.abomafoon.nl/veiligheid-en-taal</w:t>
              </w:r>
            </w:hyperlink>
            <w:r w:rsidRPr="006235E9">
              <w:rPr>
                <w:sz w:val="11"/>
                <w:szCs w:val="11"/>
              </w:rPr>
              <w:t>,</w:t>
            </w:r>
          </w:p>
          <w:p w14:paraId="179327E5" w14:textId="77777777" w:rsidR="001F674E" w:rsidRPr="006235E9" w:rsidRDefault="001F674E" w:rsidP="00027273">
            <w:pPr>
              <w:spacing w:line="283" w:lineRule="atLeast"/>
              <w:rPr>
                <w:sz w:val="11"/>
                <w:szCs w:val="11"/>
              </w:rPr>
            </w:pPr>
            <w:hyperlink r:id="rId23" w:anchor="https://www.abomafoon.nl/lawaai-op-arbeidsplaats" w:history="1">
              <w:r w:rsidRPr="006235E9">
                <w:rPr>
                  <w:sz w:val="11"/>
                  <w:szCs w:val="11"/>
                </w:rPr>
                <w:t>https://www.abomafoon.nl/lawaai-op-arbeidsplaats</w:t>
              </w:r>
            </w:hyperlink>
            <w:r w:rsidRPr="006235E9">
              <w:rPr>
                <w:sz w:val="11"/>
                <w:szCs w:val="11"/>
              </w:rPr>
              <w:t>,</w:t>
            </w:r>
          </w:p>
          <w:p w14:paraId="036E410E" w14:textId="77777777" w:rsidR="001F674E" w:rsidRPr="006235E9" w:rsidRDefault="001F674E" w:rsidP="00027273">
            <w:pPr>
              <w:spacing w:line="283" w:lineRule="atLeast"/>
              <w:rPr>
                <w:sz w:val="11"/>
                <w:szCs w:val="11"/>
              </w:rPr>
            </w:pPr>
            <w:hyperlink r:id="rId24" w:anchor="https://www.abomafoon.nl/persoonlijke-beschermingsmiddelen" w:history="1">
              <w:r w:rsidRPr="006235E9">
                <w:rPr>
                  <w:sz w:val="11"/>
                  <w:szCs w:val="11"/>
                </w:rPr>
                <w:t>https://www.abomafoon.nl/persoonlijke-beschermingsmiddelen</w:t>
              </w:r>
            </w:hyperlink>
          </w:p>
        </w:tc>
      </w:tr>
      <w:tr w:rsidR="001F674E" w:rsidRPr="006235E9" w14:paraId="2E093D68" w14:textId="77777777" w:rsidTr="00027273">
        <w:tc>
          <w:tcPr>
            <w:tcW w:w="658" w:type="dxa"/>
          </w:tcPr>
          <w:p w14:paraId="37EE2FC5" w14:textId="77777777" w:rsidR="001F674E" w:rsidRPr="006235E9" w:rsidRDefault="001F674E" w:rsidP="00027273">
            <w:pPr>
              <w:spacing w:line="283" w:lineRule="atLeast"/>
              <w:rPr>
                <w:sz w:val="11"/>
                <w:szCs w:val="11"/>
              </w:rPr>
            </w:pPr>
            <w:r w:rsidRPr="006235E9">
              <w:rPr>
                <w:sz w:val="11"/>
                <w:szCs w:val="11"/>
              </w:rPr>
              <w:t>130010, 230010, 330010, 430010, 530010, 630010</w:t>
            </w:r>
          </w:p>
        </w:tc>
        <w:tc>
          <w:tcPr>
            <w:tcW w:w="658" w:type="dxa"/>
          </w:tcPr>
          <w:p w14:paraId="47AB70FB" w14:textId="77777777" w:rsidR="001F674E" w:rsidRPr="006235E9" w:rsidRDefault="001F674E" w:rsidP="00027273">
            <w:pPr>
              <w:spacing w:line="283" w:lineRule="atLeast"/>
              <w:rPr>
                <w:sz w:val="11"/>
                <w:szCs w:val="11"/>
              </w:rPr>
            </w:pPr>
            <w:r w:rsidRPr="006235E9">
              <w:rPr>
                <w:sz w:val="11"/>
                <w:szCs w:val="11"/>
              </w:rPr>
              <w:t>501171</w:t>
            </w:r>
          </w:p>
        </w:tc>
        <w:tc>
          <w:tcPr>
            <w:tcW w:w="2413" w:type="dxa"/>
          </w:tcPr>
          <w:p w14:paraId="171A33EA" w14:textId="77777777" w:rsidR="001F674E" w:rsidRPr="006235E9" w:rsidRDefault="001F674E" w:rsidP="00027273">
            <w:pPr>
              <w:spacing w:line="283" w:lineRule="atLeast"/>
              <w:rPr>
                <w:sz w:val="11"/>
                <w:szCs w:val="11"/>
              </w:rPr>
            </w:pPr>
            <w:r w:rsidRPr="006235E9">
              <w:rPr>
                <w:sz w:val="11"/>
                <w:szCs w:val="11"/>
              </w:rPr>
              <w:t>Verwijderen zwerfafval</w:t>
            </w:r>
          </w:p>
        </w:tc>
        <w:tc>
          <w:tcPr>
            <w:tcW w:w="1426" w:type="dxa"/>
          </w:tcPr>
          <w:p w14:paraId="63464C9B" w14:textId="77777777" w:rsidR="001F674E" w:rsidRPr="006235E9" w:rsidRDefault="001F674E" w:rsidP="00027273">
            <w:pPr>
              <w:spacing w:line="283" w:lineRule="atLeast"/>
              <w:rPr>
                <w:sz w:val="11"/>
                <w:szCs w:val="11"/>
              </w:rPr>
            </w:pPr>
            <w:r w:rsidRPr="006235E9">
              <w:rPr>
                <w:sz w:val="11"/>
                <w:szCs w:val="11"/>
              </w:rPr>
              <w:t>Aanrijden</w:t>
            </w:r>
          </w:p>
          <w:p w14:paraId="1AF5C3C8" w14:textId="77777777" w:rsidR="001F674E" w:rsidRPr="006235E9" w:rsidRDefault="001F674E" w:rsidP="00027273">
            <w:pPr>
              <w:spacing w:line="283" w:lineRule="atLeast"/>
              <w:rPr>
                <w:sz w:val="11"/>
                <w:szCs w:val="11"/>
              </w:rPr>
            </w:pPr>
            <w:r w:rsidRPr="006235E9">
              <w:rPr>
                <w:sz w:val="11"/>
                <w:szCs w:val="11"/>
              </w:rPr>
              <w:t>Toxische effecten</w:t>
            </w:r>
          </w:p>
          <w:p w14:paraId="61649197" w14:textId="77777777" w:rsidR="001F674E" w:rsidRPr="006235E9" w:rsidRDefault="001F674E" w:rsidP="00027273">
            <w:pPr>
              <w:spacing w:line="283" w:lineRule="atLeast"/>
              <w:rPr>
                <w:sz w:val="11"/>
                <w:szCs w:val="11"/>
              </w:rPr>
            </w:pPr>
            <w:r w:rsidRPr="006235E9">
              <w:rPr>
                <w:sz w:val="11"/>
                <w:szCs w:val="11"/>
              </w:rPr>
              <w:t>Ziekten</w:t>
            </w:r>
          </w:p>
        </w:tc>
        <w:tc>
          <w:tcPr>
            <w:tcW w:w="1426" w:type="dxa"/>
          </w:tcPr>
          <w:p w14:paraId="6A324810" w14:textId="77777777" w:rsidR="001F674E" w:rsidRPr="006235E9" w:rsidRDefault="001F674E" w:rsidP="00027273">
            <w:pPr>
              <w:spacing w:line="283" w:lineRule="atLeast"/>
              <w:rPr>
                <w:sz w:val="11"/>
                <w:szCs w:val="11"/>
              </w:rPr>
            </w:pPr>
            <w:r w:rsidRPr="006235E9">
              <w:rPr>
                <w:sz w:val="11"/>
                <w:szCs w:val="11"/>
              </w:rPr>
              <w:t>Transport/verkeer</w:t>
            </w:r>
          </w:p>
          <w:p w14:paraId="26037178" w14:textId="77777777" w:rsidR="001F674E" w:rsidRPr="006235E9" w:rsidRDefault="001F674E" w:rsidP="00027273">
            <w:pPr>
              <w:spacing w:line="283" w:lineRule="atLeast"/>
              <w:rPr>
                <w:sz w:val="11"/>
                <w:szCs w:val="11"/>
              </w:rPr>
            </w:pPr>
            <w:r w:rsidRPr="006235E9">
              <w:rPr>
                <w:sz w:val="11"/>
                <w:szCs w:val="11"/>
              </w:rPr>
              <w:t>Gevaarlijke stoffen afval</w:t>
            </w:r>
          </w:p>
          <w:p w14:paraId="6D24D265" w14:textId="77777777" w:rsidR="001F674E" w:rsidRPr="006235E9" w:rsidRDefault="001F674E" w:rsidP="00027273">
            <w:pPr>
              <w:spacing w:line="283" w:lineRule="atLeast"/>
              <w:rPr>
                <w:sz w:val="11"/>
                <w:szCs w:val="11"/>
              </w:rPr>
            </w:pPr>
            <w:r w:rsidRPr="006235E9">
              <w:rPr>
                <w:sz w:val="11"/>
                <w:szCs w:val="11"/>
              </w:rPr>
              <w:t>Contact afval</w:t>
            </w:r>
          </w:p>
        </w:tc>
        <w:tc>
          <w:tcPr>
            <w:tcW w:w="1426" w:type="dxa"/>
          </w:tcPr>
          <w:p w14:paraId="38A869AC" w14:textId="77777777" w:rsidR="001F674E" w:rsidRPr="006235E9" w:rsidRDefault="001F674E" w:rsidP="00027273">
            <w:pPr>
              <w:spacing w:line="283" w:lineRule="atLeast"/>
              <w:rPr>
                <w:sz w:val="11"/>
                <w:szCs w:val="11"/>
              </w:rPr>
            </w:pPr>
          </w:p>
        </w:tc>
        <w:tc>
          <w:tcPr>
            <w:tcW w:w="1426" w:type="dxa"/>
          </w:tcPr>
          <w:p w14:paraId="2FEAC46D" w14:textId="77777777" w:rsidR="001F674E" w:rsidRPr="006235E9" w:rsidRDefault="001F674E" w:rsidP="00027273">
            <w:pPr>
              <w:spacing w:line="283" w:lineRule="atLeast"/>
              <w:rPr>
                <w:sz w:val="11"/>
                <w:szCs w:val="11"/>
              </w:rPr>
            </w:pPr>
            <w:r w:rsidRPr="006235E9">
              <w:rPr>
                <w:sz w:val="11"/>
                <w:szCs w:val="11"/>
              </w:rPr>
              <w:t>Inventarisatie locatie</w:t>
            </w:r>
          </w:p>
          <w:p w14:paraId="5C7E5460" w14:textId="77777777" w:rsidR="001F674E" w:rsidRPr="006235E9" w:rsidRDefault="001F674E" w:rsidP="00027273">
            <w:pPr>
              <w:spacing w:line="283" w:lineRule="atLeast"/>
              <w:rPr>
                <w:sz w:val="11"/>
                <w:szCs w:val="11"/>
              </w:rPr>
            </w:pPr>
            <w:r w:rsidRPr="006235E9">
              <w:rPr>
                <w:sz w:val="11"/>
                <w:szCs w:val="11"/>
              </w:rPr>
              <w:t>Machinaal verwijderen</w:t>
            </w:r>
          </w:p>
          <w:p w14:paraId="7577CB5A" w14:textId="77777777" w:rsidR="001F674E" w:rsidRPr="006235E9" w:rsidRDefault="001F674E" w:rsidP="00027273">
            <w:pPr>
              <w:spacing w:line="283" w:lineRule="atLeast"/>
              <w:rPr>
                <w:sz w:val="11"/>
                <w:szCs w:val="11"/>
              </w:rPr>
            </w:pPr>
            <w:r w:rsidRPr="006235E9">
              <w:rPr>
                <w:sz w:val="11"/>
                <w:szCs w:val="11"/>
              </w:rPr>
              <w:t>Inzet gespecialiseerd opruimbedrijf</w:t>
            </w:r>
          </w:p>
        </w:tc>
        <w:tc>
          <w:tcPr>
            <w:tcW w:w="1426" w:type="dxa"/>
          </w:tcPr>
          <w:p w14:paraId="0FC12BCB" w14:textId="77777777" w:rsidR="001F674E" w:rsidRPr="006235E9" w:rsidRDefault="001F674E" w:rsidP="00027273">
            <w:pPr>
              <w:spacing w:line="283" w:lineRule="atLeast"/>
              <w:rPr>
                <w:sz w:val="11"/>
                <w:szCs w:val="11"/>
              </w:rPr>
            </w:pPr>
            <w:r w:rsidRPr="006235E9">
              <w:rPr>
                <w:sz w:val="11"/>
                <w:szCs w:val="11"/>
              </w:rPr>
              <w:t>Hygiënische voorzieningen treffen</w:t>
            </w:r>
          </w:p>
          <w:p w14:paraId="00B9B409" w14:textId="77777777" w:rsidR="001F674E" w:rsidRPr="006235E9" w:rsidRDefault="001F674E" w:rsidP="00027273">
            <w:pPr>
              <w:spacing w:line="283" w:lineRule="atLeast"/>
              <w:rPr>
                <w:sz w:val="11"/>
                <w:szCs w:val="11"/>
              </w:rPr>
            </w:pPr>
            <w:r w:rsidRPr="006235E9">
              <w:rPr>
                <w:sz w:val="11"/>
                <w:szCs w:val="11"/>
              </w:rPr>
              <w:t>Gereedschappen afstemmen op werkzaamheden</w:t>
            </w:r>
          </w:p>
          <w:p w14:paraId="6F3C73F7" w14:textId="77777777" w:rsidR="001F674E" w:rsidRPr="006235E9" w:rsidRDefault="001F674E" w:rsidP="00027273">
            <w:pPr>
              <w:spacing w:line="283" w:lineRule="atLeast"/>
              <w:rPr>
                <w:sz w:val="11"/>
                <w:szCs w:val="11"/>
              </w:rPr>
            </w:pPr>
            <w:r w:rsidRPr="006235E9">
              <w:rPr>
                <w:sz w:val="11"/>
                <w:szCs w:val="11"/>
              </w:rPr>
              <w:t>Reinigen gereedschappen en kleding</w:t>
            </w:r>
          </w:p>
        </w:tc>
        <w:tc>
          <w:tcPr>
            <w:tcW w:w="1426" w:type="dxa"/>
          </w:tcPr>
          <w:p w14:paraId="7D39BB7F" w14:textId="77777777" w:rsidR="001F674E" w:rsidRPr="006235E9" w:rsidRDefault="001F674E" w:rsidP="00027273">
            <w:pPr>
              <w:spacing w:line="283" w:lineRule="atLeast"/>
              <w:rPr>
                <w:sz w:val="11"/>
                <w:szCs w:val="11"/>
              </w:rPr>
            </w:pPr>
            <w:r w:rsidRPr="006235E9">
              <w:rPr>
                <w:sz w:val="11"/>
                <w:szCs w:val="11"/>
              </w:rPr>
              <w:t>Voorlichting/Instructie personeel</w:t>
            </w:r>
          </w:p>
          <w:p w14:paraId="2ADAEAC1" w14:textId="77777777" w:rsidR="001F674E" w:rsidRPr="006235E9" w:rsidRDefault="001F674E" w:rsidP="00027273">
            <w:pPr>
              <w:spacing w:line="283" w:lineRule="atLeast"/>
              <w:rPr>
                <w:sz w:val="11"/>
                <w:szCs w:val="11"/>
              </w:rPr>
            </w:pPr>
            <w:r w:rsidRPr="006235E9">
              <w:rPr>
                <w:sz w:val="11"/>
                <w:szCs w:val="11"/>
              </w:rPr>
              <w:t>Afstemmen vaccinatieplan en bhv-organisatie</w:t>
            </w:r>
          </w:p>
        </w:tc>
        <w:tc>
          <w:tcPr>
            <w:tcW w:w="1426" w:type="dxa"/>
          </w:tcPr>
          <w:p w14:paraId="2B6CAC15" w14:textId="77777777" w:rsidR="001F674E" w:rsidRPr="006235E9" w:rsidRDefault="001F674E" w:rsidP="00027273">
            <w:pPr>
              <w:spacing w:line="283" w:lineRule="atLeast"/>
              <w:rPr>
                <w:sz w:val="11"/>
                <w:szCs w:val="11"/>
              </w:rPr>
            </w:pPr>
            <w:r w:rsidRPr="006235E9">
              <w:rPr>
                <w:sz w:val="11"/>
                <w:szCs w:val="11"/>
              </w:rPr>
              <w:t>Werkkleding,</w:t>
            </w:r>
          </w:p>
          <w:p w14:paraId="03125D6D" w14:textId="77777777" w:rsidR="001F674E" w:rsidRPr="006235E9" w:rsidRDefault="001F674E" w:rsidP="00027273">
            <w:pPr>
              <w:spacing w:line="283" w:lineRule="atLeast"/>
              <w:rPr>
                <w:sz w:val="11"/>
                <w:szCs w:val="11"/>
              </w:rPr>
            </w:pPr>
            <w:r w:rsidRPr="006235E9">
              <w:rPr>
                <w:sz w:val="11"/>
                <w:szCs w:val="11"/>
              </w:rPr>
              <w:t>Handschoenen,</w:t>
            </w:r>
          </w:p>
          <w:p w14:paraId="7296D01F" w14:textId="77777777" w:rsidR="001F674E" w:rsidRPr="006235E9" w:rsidRDefault="001F674E" w:rsidP="00027273">
            <w:pPr>
              <w:spacing w:line="283" w:lineRule="atLeast"/>
              <w:rPr>
                <w:sz w:val="11"/>
                <w:szCs w:val="11"/>
              </w:rPr>
            </w:pPr>
            <w:r w:rsidRPr="006235E9">
              <w:rPr>
                <w:sz w:val="11"/>
                <w:szCs w:val="11"/>
              </w:rPr>
              <w:t>Adem- en gezichtsbescherming</w:t>
            </w:r>
          </w:p>
          <w:p w14:paraId="1EBB37F1" w14:textId="77777777" w:rsidR="001F674E" w:rsidRPr="006235E9" w:rsidRDefault="001F674E" w:rsidP="00027273">
            <w:pPr>
              <w:spacing w:line="283" w:lineRule="atLeast"/>
              <w:rPr>
                <w:sz w:val="11"/>
                <w:szCs w:val="11"/>
              </w:rPr>
            </w:pPr>
          </w:p>
        </w:tc>
        <w:tc>
          <w:tcPr>
            <w:tcW w:w="1426" w:type="dxa"/>
          </w:tcPr>
          <w:p w14:paraId="0F5DDAB7" w14:textId="77777777" w:rsidR="001F674E" w:rsidRPr="006235E9" w:rsidRDefault="001F674E" w:rsidP="00027273">
            <w:pPr>
              <w:spacing w:line="283" w:lineRule="atLeast"/>
              <w:rPr>
                <w:sz w:val="11"/>
                <w:szCs w:val="11"/>
              </w:rPr>
            </w:pPr>
            <w:hyperlink r:id="rId25" w:anchor="https://www.abomafoon.nl/tijdelijke-verkeersmaatregelen-rondom-bouwplaatsen" w:history="1">
              <w:r w:rsidRPr="006235E9">
                <w:rPr>
                  <w:sz w:val="11"/>
                  <w:szCs w:val="11"/>
                </w:rPr>
                <w:t>https://www.abomafoon.nl/tijdelijke-verkeersmaatregelen-rondom-bouwplaatsen</w:t>
              </w:r>
            </w:hyperlink>
            <w:r w:rsidRPr="006235E9">
              <w:rPr>
                <w:sz w:val="11"/>
                <w:szCs w:val="11"/>
              </w:rPr>
              <w:t>,</w:t>
            </w:r>
          </w:p>
          <w:p w14:paraId="1E9C60DF" w14:textId="77777777" w:rsidR="001F674E" w:rsidRPr="006235E9" w:rsidRDefault="001F674E" w:rsidP="00027273">
            <w:pPr>
              <w:spacing w:line="283" w:lineRule="atLeast"/>
              <w:rPr>
                <w:sz w:val="11"/>
                <w:szCs w:val="11"/>
              </w:rPr>
            </w:pPr>
            <w:hyperlink r:id="rId26" w:anchor="https://www.abomafoon.nl/hygienische-voorzieningen-op-bouw" w:history="1">
              <w:r w:rsidRPr="006235E9">
                <w:rPr>
                  <w:sz w:val="11"/>
                  <w:szCs w:val="11"/>
                </w:rPr>
                <w:t>https://www.abomafoon.nl/hygienische-voorzieningen-op-bouw</w:t>
              </w:r>
            </w:hyperlink>
            <w:r w:rsidRPr="006235E9">
              <w:rPr>
                <w:sz w:val="11"/>
                <w:szCs w:val="11"/>
              </w:rPr>
              <w:t>,</w:t>
            </w:r>
          </w:p>
          <w:p w14:paraId="703CFBF0" w14:textId="77777777" w:rsidR="001F674E" w:rsidRPr="006235E9" w:rsidRDefault="001F674E" w:rsidP="00027273">
            <w:pPr>
              <w:spacing w:line="283" w:lineRule="atLeast"/>
              <w:rPr>
                <w:sz w:val="11"/>
                <w:szCs w:val="11"/>
              </w:rPr>
            </w:pPr>
            <w:hyperlink r:id="rId27" w:anchor="https://www.abomafoon.nl/biologische-agentia" w:history="1">
              <w:r w:rsidRPr="006235E9">
                <w:rPr>
                  <w:sz w:val="11"/>
                  <w:szCs w:val="11"/>
                </w:rPr>
                <w:t>https://www.abomafoon.nl/biologische-agentia</w:t>
              </w:r>
            </w:hyperlink>
            <w:r w:rsidRPr="006235E9">
              <w:rPr>
                <w:sz w:val="11"/>
                <w:szCs w:val="11"/>
              </w:rPr>
              <w:t>,</w:t>
            </w:r>
          </w:p>
          <w:p w14:paraId="6E9A177A" w14:textId="77777777" w:rsidR="001F674E" w:rsidRPr="006235E9" w:rsidRDefault="001F674E" w:rsidP="00027273">
            <w:pPr>
              <w:spacing w:line="283" w:lineRule="atLeast"/>
              <w:rPr>
                <w:sz w:val="11"/>
                <w:szCs w:val="11"/>
              </w:rPr>
            </w:pPr>
            <w:hyperlink r:id="rId28" w:anchor="https://www.abomafoon.nl/persoonlijke-beschermingsmiddelen" w:history="1">
              <w:r w:rsidRPr="006235E9">
                <w:rPr>
                  <w:sz w:val="11"/>
                  <w:szCs w:val="11"/>
                </w:rPr>
                <w:t>https://www.abomafoon.nl/persoonlijke-beschermingsmiddelen</w:t>
              </w:r>
            </w:hyperlink>
            <w:r w:rsidRPr="006235E9">
              <w:rPr>
                <w:sz w:val="11"/>
                <w:szCs w:val="11"/>
              </w:rPr>
              <w:t>,</w:t>
            </w:r>
          </w:p>
          <w:p w14:paraId="288395BD" w14:textId="77777777" w:rsidR="001F674E" w:rsidRPr="006235E9" w:rsidRDefault="001F674E" w:rsidP="00027273">
            <w:pPr>
              <w:spacing w:line="283" w:lineRule="atLeast"/>
              <w:rPr>
                <w:sz w:val="11"/>
                <w:szCs w:val="11"/>
              </w:rPr>
            </w:pPr>
            <w:hyperlink r:id="rId29" w:anchor="https://www.abomafoon.nl/veiligheidskleding" w:history="1">
              <w:r w:rsidRPr="006235E9">
                <w:rPr>
                  <w:sz w:val="11"/>
                  <w:szCs w:val="11"/>
                </w:rPr>
                <w:t>https://www.abomafoon.nl/veiligheidskleding</w:t>
              </w:r>
            </w:hyperlink>
            <w:r w:rsidRPr="006235E9">
              <w:rPr>
                <w:sz w:val="11"/>
                <w:szCs w:val="11"/>
              </w:rPr>
              <w:t>,</w:t>
            </w:r>
          </w:p>
          <w:p w14:paraId="5B143539" w14:textId="77777777" w:rsidR="001F674E" w:rsidRPr="006235E9" w:rsidRDefault="001F674E" w:rsidP="00027273">
            <w:pPr>
              <w:spacing w:line="283" w:lineRule="atLeast"/>
              <w:rPr>
                <w:sz w:val="11"/>
                <w:szCs w:val="11"/>
              </w:rPr>
            </w:pPr>
            <w:hyperlink r:id="rId30" w:anchor="https://www.abomafoon.nl/handbescherming" w:history="1">
              <w:r w:rsidRPr="006235E9">
                <w:rPr>
                  <w:sz w:val="11"/>
                  <w:szCs w:val="11"/>
                </w:rPr>
                <w:t>https://www.abomafoon.nl/handbescherming</w:t>
              </w:r>
            </w:hyperlink>
            <w:r w:rsidRPr="006235E9">
              <w:rPr>
                <w:sz w:val="11"/>
                <w:szCs w:val="11"/>
              </w:rPr>
              <w:t>,</w:t>
            </w:r>
          </w:p>
          <w:p w14:paraId="314AA313" w14:textId="77777777" w:rsidR="001F674E" w:rsidRPr="006235E9" w:rsidRDefault="001F674E" w:rsidP="00027273">
            <w:pPr>
              <w:spacing w:line="283" w:lineRule="atLeast"/>
              <w:rPr>
                <w:sz w:val="11"/>
                <w:szCs w:val="11"/>
              </w:rPr>
            </w:pPr>
            <w:hyperlink r:id="rId31" w:anchor="https://www.abomafoon.nl/adembescherming" w:history="1">
              <w:r w:rsidRPr="006235E9">
                <w:rPr>
                  <w:sz w:val="11"/>
                  <w:szCs w:val="11"/>
                </w:rPr>
                <w:t>https://www.abomafoon.nl/adembescherming</w:t>
              </w:r>
            </w:hyperlink>
          </w:p>
          <w:p w14:paraId="175EE1CD" w14:textId="77777777" w:rsidR="001F674E" w:rsidRPr="006235E9" w:rsidRDefault="001F674E" w:rsidP="00027273">
            <w:pPr>
              <w:spacing w:line="283" w:lineRule="atLeast"/>
              <w:rPr>
                <w:sz w:val="11"/>
                <w:szCs w:val="11"/>
              </w:rPr>
            </w:pPr>
          </w:p>
        </w:tc>
      </w:tr>
      <w:tr w:rsidR="001F674E" w:rsidRPr="006235E9" w14:paraId="61C38668" w14:textId="77777777" w:rsidTr="00027273">
        <w:tc>
          <w:tcPr>
            <w:tcW w:w="658" w:type="dxa"/>
          </w:tcPr>
          <w:p w14:paraId="338580A5" w14:textId="77777777" w:rsidR="001F674E" w:rsidRPr="006235E9" w:rsidRDefault="001F674E" w:rsidP="00027273">
            <w:pPr>
              <w:spacing w:line="283" w:lineRule="atLeast"/>
              <w:rPr>
                <w:sz w:val="11"/>
                <w:szCs w:val="11"/>
              </w:rPr>
            </w:pPr>
            <w:r w:rsidRPr="006235E9">
              <w:rPr>
                <w:sz w:val="11"/>
                <w:szCs w:val="11"/>
              </w:rPr>
              <w:t>140030, 240030, 340030, 440030, 540030</w:t>
            </w:r>
          </w:p>
        </w:tc>
        <w:tc>
          <w:tcPr>
            <w:tcW w:w="658" w:type="dxa"/>
          </w:tcPr>
          <w:p w14:paraId="23A506D2" w14:textId="77777777" w:rsidR="001F674E" w:rsidRPr="006235E9" w:rsidRDefault="001F674E" w:rsidP="00027273">
            <w:pPr>
              <w:spacing w:line="283" w:lineRule="atLeast"/>
              <w:rPr>
                <w:sz w:val="11"/>
                <w:szCs w:val="11"/>
              </w:rPr>
            </w:pPr>
            <w:r w:rsidRPr="006235E9">
              <w:rPr>
                <w:sz w:val="11"/>
                <w:szCs w:val="11"/>
              </w:rPr>
              <w:t>510205</w:t>
            </w:r>
          </w:p>
        </w:tc>
        <w:tc>
          <w:tcPr>
            <w:tcW w:w="2413" w:type="dxa"/>
          </w:tcPr>
          <w:p w14:paraId="0D0367B4" w14:textId="77777777" w:rsidR="001F674E" w:rsidRPr="006235E9" w:rsidRDefault="001F674E" w:rsidP="00027273">
            <w:pPr>
              <w:spacing w:line="283" w:lineRule="atLeast"/>
              <w:rPr>
                <w:sz w:val="11"/>
                <w:szCs w:val="11"/>
              </w:rPr>
            </w:pPr>
            <w:r w:rsidRPr="006235E9">
              <w:rPr>
                <w:sz w:val="11"/>
                <w:szCs w:val="11"/>
              </w:rPr>
              <w:t>Bemesten beplantingsvak</w:t>
            </w:r>
          </w:p>
        </w:tc>
        <w:tc>
          <w:tcPr>
            <w:tcW w:w="1426" w:type="dxa"/>
          </w:tcPr>
          <w:p w14:paraId="56AE2DD2" w14:textId="77777777" w:rsidR="001F674E" w:rsidRPr="006235E9" w:rsidRDefault="001F674E" w:rsidP="00027273">
            <w:pPr>
              <w:spacing w:line="283" w:lineRule="atLeast"/>
              <w:rPr>
                <w:sz w:val="11"/>
                <w:szCs w:val="11"/>
              </w:rPr>
            </w:pPr>
            <w:r w:rsidRPr="006235E9">
              <w:rPr>
                <w:sz w:val="11"/>
                <w:szCs w:val="11"/>
              </w:rPr>
              <w:t>Aanrijden</w:t>
            </w:r>
          </w:p>
          <w:p w14:paraId="7320AB6D" w14:textId="77777777" w:rsidR="001F674E" w:rsidRPr="006235E9" w:rsidRDefault="001F674E" w:rsidP="00027273">
            <w:pPr>
              <w:spacing w:line="283" w:lineRule="atLeast"/>
              <w:rPr>
                <w:sz w:val="11"/>
                <w:szCs w:val="11"/>
              </w:rPr>
            </w:pPr>
            <w:r w:rsidRPr="006235E9">
              <w:rPr>
                <w:sz w:val="11"/>
                <w:szCs w:val="11"/>
              </w:rPr>
              <w:t>Fysieke belasting</w:t>
            </w:r>
          </w:p>
          <w:p w14:paraId="475D6225" w14:textId="77777777" w:rsidR="001F674E" w:rsidRPr="006235E9" w:rsidRDefault="001F674E" w:rsidP="00027273">
            <w:pPr>
              <w:spacing w:line="283" w:lineRule="atLeast"/>
              <w:rPr>
                <w:sz w:val="11"/>
                <w:szCs w:val="11"/>
              </w:rPr>
            </w:pPr>
            <w:r w:rsidRPr="006235E9">
              <w:rPr>
                <w:sz w:val="11"/>
                <w:szCs w:val="11"/>
              </w:rPr>
              <w:t>Lawaai</w:t>
            </w:r>
          </w:p>
          <w:p w14:paraId="648AEE7F" w14:textId="77777777" w:rsidR="001F674E" w:rsidRPr="006235E9" w:rsidRDefault="001F674E" w:rsidP="00027273">
            <w:pPr>
              <w:spacing w:line="283" w:lineRule="atLeast"/>
              <w:rPr>
                <w:sz w:val="11"/>
                <w:szCs w:val="11"/>
              </w:rPr>
            </w:pPr>
            <w:r w:rsidRPr="006235E9">
              <w:rPr>
                <w:sz w:val="11"/>
                <w:szCs w:val="11"/>
              </w:rPr>
              <w:t>gevaarlijke stoffen</w:t>
            </w:r>
          </w:p>
          <w:p w14:paraId="40EC5BCC"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468A7CE5" w14:textId="77777777" w:rsidR="001F674E" w:rsidRPr="006235E9" w:rsidRDefault="001F674E" w:rsidP="00027273">
            <w:pPr>
              <w:spacing w:line="283" w:lineRule="atLeast"/>
              <w:rPr>
                <w:sz w:val="11"/>
                <w:szCs w:val="11"/>
              </w:rPr>
            </w:pPr>
            <w:r w:rsidRPr="006235E9">
              <w:rPr>
                <w:sz w:val="11"/>
                <w:szCs w:val="11"/>
              </w:rPr>
              <w:t>Transport/verkeer</w:t>
            </w:r>
          </w:p>
          <w:p w14:paraId="49E64A96" w14:textId="77777777" w:rsidR="001F674E" w:rsidRPr="006235E9" w:rsidRDefault="001F674E" w:rsidP="00027273">
            <w:pPr>
              <w:spacing w:line="283" w:lineRule="atLeast"/>
              <w:rPr>
                <w:sz w:val="11"/>
                <w:szCs w:val="11"/>
              </w:rPr>
            </w:pPr>
            <w:r w:rsidRPr="006235E9">
              <w:rPr>
                <w:sz w:val="11"/>
                <w:szCs w:val="11"/>
              </w:rPr>
              <w:t>Inzet gereedschappen</w:t>
            </w:r>
          </w:p>
          <w:p w14:paraId="22C83DD3" w14:textId="77777777" w:rsidR="001F674E" w:rsidRPr="006235E9" w:rsidRDefault="001F674E" w:rsidP="00027273">
            <w:pPr>
              <w:spacing w:line="283" w:lineRule="atLeast"/>
              <w:rPr>
                <w:sz w:val="11"/>
                <w:szCs w:val="11"/>
              </w:rPr>
            </w:pPr>
            <w:r w:rsidRPr="006235E9">
              <w:rPr>
                <w:sz w:val="11"/>
                <w:szCs w:val="11"/>
              </w:rPr>
              <w:t>Tillen/werkhouding</w:t>
            </w:r>
          </w:p>
          <w:p w14:paraId="76F89F9D" w14:textId="77777777" w:rsidR="001F674E" w:rsidRPr="006235E9" w:rsidRDefault="001F674E" w:rsidP="00027273">
            <w:pPr>
              <w:spacing w:line="283" w:lineRule="atLeast"/>
              <w:rPr>
                <w:sz w:val="11"/>
                <w:szCs w:val="11"/>
              </w:rPr>
            </w:pPr>
            <w:r w:rsidRPr="006235E9">
              <w:rPr>
                <w:sz w:val="11"/>
                <w:szCs w:val="11"/>
              </w:rPr>
              <w:t>Aanraking afval en natuur</w:t>
            </w:r>
          </w:p>
          <w:p w14:paraId="3B1053AE" w14:textId="77777777" w:rsidR="001F674E" w:rsidRPr="006235E9" w:rsidRDefault="001F674E" w:rsidP="00027273">
            <w:pPr>
              <w:spacing w:line="283" w:lineRule="atLeast"/>
              <w:rPr>
                <w:sz w:val="11"/>
                <w:szCs w:val="11"/>
              </w:rPr>
            </w:pPr>
            <w:r w:rsidRPr="006235E9">
              <w:rPr>
                <w:sz w:val="11"/>
                <w:szCs w:val="11"/>
              </w:rPr>
              <w:t>Blootstelling meststof</w:t>
            </w:r>
          </w:p>
        </w:tc>
        <w:tc>
          <w:tcPr>
            <w:tcW w:w="1426" w:type="dxa"/>
          </w:tcPr>
          <w:p w14:paraId="7C67079C" w14:textId="77777777" w:rsidR="001F674E" w:rsidRPr="006235E9" w:rsidRDefault="001F674E" w:rsidP="00027273">
            <w:pPr>
              <w:spacing w:line="283" w:lineRule="atLeast"/>
              <w:rPr>
                <w:sz w:val="11"/>
                <w:szCs w:val="11"/>
              </w:rPr>
            </w:pPr>
          </w:p>
        </w:tc>
        <w:tc>
          <w:tcPr>
            <w:tcW w:w="1426" w:type="dxa"/>
          </w:tcPr>
          <w:p w14:paraId="179BDDDE" w14:textId="77777777" w:rsidR="001F674E" w:rsidRPr="006235E9" w:rsidRDefault="001F674E" w:rsidP="00027273">
            <w:pPr>
              <w:spacing w:line="283" w:lineRule="atLeast"/>
              <w:rPr>
                <w:sz w:val="11"/>
                <w:szCs w:val="11"/>
              </w:rPr>
            </w:pPr>
            <w:r w:rsidRPr="006235E9">
              <w:rPr>
                <w:sz w:val="11"/>
                <w:szCs w:val="11"/>
              </w:rPr>
              <w:t>Inventarisatie locatie</w:t>
            </w:r>
          </w:p>
          <w:p w14:paraId="519B3A3B" w14:textId="77777777" w:rsidR="001F674E" w:rsidRPr="006235E9" w:rsidRDefault="001F674E" w:rsidP="00027273">
            <w:pPr>
              <w:spacing w:line="283" w:lineRule="atLeast"/>
              <w:rPr>
                <w:sz w:val="11"/>
                <w:szCs w:val="11"/>
              </w:rPr>
            </w:pPr>
            <w:r w:rsidRPr="006235E9">
              <w:rPr>
                <w:sz w:val="11"/>
                <w:szCs w:val="11"/>
              </w:rPr>
              <w:t>Inzet gespecialiseerd bedrijf</w:t>
            </w:r>
          </w:p>
          <w:p w14:paraId="4B15C632" w14:textId="77777777" w:rsidR="001F674E" w:rsidRPr="006235E9" w:rsidRDefault="001F674E" w:rsidP="00027273">
            <w:pPr>
              <w:spacing w:line="283" w:lineRule="atLeast"/>
              <w:rPr>
                <w:sz w:val="11"/>
                <w:szCs w:val="11"/>
              </w:rPr>
            </w:pPr>
            <w:r w:rsidRPr="006235E9">
              <w:rPr>
                <w:sz w:val="11"/>
                <w:szCs w:val="11"/>
              </w:rPr>
              <w:t>Machinaal bemesten</w:t>
            </w:r>
          </w:p>
        </w:tc>
        <w:tc>
          <w:tcPr>
            <w:tcW w:w="1426" w:type="dxa"/>
          </w:tcPr>
          <w:p w14:paraId="1D61410F" w14:textId="77777777" w:rsidR="001F674E" w:rsidRPr="006235E9" w:rsidRDefault="001F674E" w:rsidP="00027273">
            <w:pPr>
              <w:spacing w:line="283" w:lineRule="atLeast"/>
              <w:rPr>
                <w:sz w:val="11"/>
                <w:szCs w:val="11"/>
              </w:rPr>
            </w:pPr>
            <w:r w:rsidRPr="006235E9">
              <w:rPr>
                <w:sz w:val="11"/>
                <w:szCs w:val="11"/>
              </w:rPr>
              <w:t>Hygiënische voorzieningen treffen</w:t>
            </w:r>
          </w:p>
          <w:p w14:paraId="3709AE92" w14:textId="77777777" w:rsidR="001F674E" w:rsidRPr="006235E9" w:rsidRDefault="001F674E" w:rsidP="00027273">
            <w:pPr>
              <w:spacing w:line="283" w:lineRule="atLeast"/>
              <w:rPr>
                <w:sz w:val="11"/>
                <w:szCs w:val="11"/>
              </w:rPr>
            </w:pPr>
            <w:r w:rsidRPr="006235E9">
              <w:rPr>
                <w:sz w:val="11"/>
                <w:szCs w:val="11"/>
              </w:rPr>
              <w:t>Geluidsgedemt gereedschap</w:t>
            </w:r>
          </w:p>
          <w:p w14:paraId="097AF3E1" w14:textId="77777777" w:rsidR="001F674E" w:rsidRPr="006235E9" w:rsidRDefault="001F674E" w:rsidP="00027273">
            <w:pPr>
              <w:spacing w:line="283" w:lineRule="atLeast"/>
              <w:rPr>
                <w:sz w:val="11"/>
                <w:szCs w:val="11"/>
              </w:rPr>
            </w:pPr>
            <w:r w:rsidRPr="006235E9">
              <w:rPr>
                <w:sz w:val="11"/>
                <w:szCs w:val="11"/>
              </w:rPr>
              <w:t>Ergonomisch gereedschap</w:t>
            </w:r>
          </w:p>
          <w:p w14:paraId="4CEAB43D" w14:textId="77777777" w:rsidR="001F674E" w:rsidRPr="006235E9" w:rsidRDefault="001F674E" w:rsidP="00027273">
            <w:pPr>
              <w:spacing w:line="283" w:lineRule="atLeast"/>
              <w:rPr>
                <w:sz w:val="11"/>
                <w:szCs w:val="11"/>
              </w:rPr>
            </w:pPr>
            <w:r w:rsidRPr="006235E9">
              <w:rPr>
                <w:sz w:val="11"/>
                <w:szCs w:val="11"/>
              </w:rPr>
              <w:t>Afzetten werkgebied/markeren</w:t>
            </w:r>
          </w:p>
          <w:p w14:paraId="63115629" w14:textId="77777777" w:rsidR="001F674E" w:rsidRPr="006235E9" w:rsidRDefault="001F674E" w:rsidP="00027273">
            <w:pPr>
              <w:spacing w:line="283" w:lineRule="atLeast"/>
              <w:rPr>
                <w:sz w:val="11"/>
                <w:szCs w:val="11"/>
              </w:rPr>
            </w:pPr>
            <w:r w:rsidRPr="006235E9">
              <w:rPr>
                <w:sz w:val="11"/>
                <w:szCs w:val="11"/>
              </w:rPr>
              <w:t>Gesloten cabine machinaal bemesten (filterinstallatie)</w:t>
            </w:r>
          </w:p>
        </w:tc>
        <w:tc>
          <w:tcPr>
            <w:tcW w:w="1426" w:type="dxa"/>
          </w:tcPr>
          <w:p w14:paraId="2B23401B" w14:textId="77777777" w:rsidR="001F674E" w:rsidRPr="006235E9" w:rsidRDefault="001F674E" w:rsidP="00027273">
            <w:pPr>
              <w:spacing w:line="283" w:lineRule="atLeast"/>
              <w:rPr>
                <w:sz w:val="11"/>
                <w:szCs w:val="11"/>
              </w:rPr>
            </w:pPr>
            <w:r w:rsidRPr="006235E9">
              <w:rPr>
                <w:sz w:val="11"/>
                <w:szCs w:val="11"/>
              </w:rPr>
              <w:t>Voorlichting/Instructie personeel</w:t>
            </w:r>
          </w:p>
          <w:p w14:paraId="025F2427" w14:textId="77777777" w:rsidR="001F674E" w:rsidRPr="006235E9" w:rsidRDefault="001F674E" w:rsidP="00027273">
            <w:pPr>
              <w:spacing w:line="283" w:lineRule="atLeast"/>
              <w:rPr>
                <w:sz w:val="11"/>
                <w:szCs w:val="11"/>
              </w:rPr>
            </w:pPr>
            <w:r w:rsidRPr="006235E9">
              <w:rPr>
                <w:sz w:val="11"/>
                <w:szCs w:val="11"/>
              </w:rPr>
              <w:t>Taakroulatie</w:t>
            </w:r>
          </w:p>
          <w:p w14:paraId="16FAA591" w14:textId="77777777" w:rsidR="001F674E" w:rsidRPr="006235E9" w:rsidRDefault="001F674E" w:rsidP="00027273">
            <w:pPr>
              <w:spacing w:line="283" w:lineRule="atLeast"/>
              <w:rPr>
                <w:sz w:val="11"/>
                <w:szCs w:val="11"/>
              </w:rPr>
            </w:pPr>
            <w:r w:rsidRPr="006235E9">
              <w:rPr>
                <w:sz w:val="11"/>
                <w:szCs w:val="11"/>
              </w:rPr>
              <w:t>Maatregelen bij alleen werken</w:t>
            </w:r>
          </w:p>
          <w:p w14:paraId="28AE6467" w14:textId="77777777" w:rsidR="001F674E" w:rsidRPr="006235E9" w:rsidRDefault="001F674E" w:rsidP="00027273">
            <w:pPr>
              <w:spacing w:line="283" w:lineRule="atLeast"/>
              <w:rPr>
                <w:sz w:val="11"/>
                <w:szCs w:val="11"/>
              </w:rPr>
            </w:pPr>
            <w:r w:rsidRPr="006235E9">
              <w:rPr>
                <w:sz w:val="11"/>
                <w:szCs w:val="11"/>
              </w:rPr>
              <w:t>Werken conform CROW-publicatie 96</w:t>
            </w:r>
          </w:p>
          <w:p w14:paraId="454E7ACA" w14:textId="77777777" w:rsidR="001F674E" w:rsidRPr="006235E9" w:rsidRDefault="001F674E" w:rsidP="00027273">
            <w:pPr>
              <w:spacing w:line="283" w:lineRule="atLeast"/>
              <w:rPr>
                <w:sz w:val="11"/>
                <w:szCs w:val="11"/>
              </w:rPr>
            </w:pPr>
            <w:r w:rsidRPr="006235E9">
              <w:rPr>
                <w:sz w:val="11"/>
                <w:szCs w:val="11"/>
              </w:rPr>
              <w:t>Schone en opgeruimde werkplek</w:t>
            </w:r>
          </w:p>
          <w:p w14:paraId="6EC97A23" w14:textId="77777777" w:rsidR="001F674E" w:rsidRPr="006235E9" w:rsidRDefault="001F674E" w:rsidP="00027273">
            <w:pPr>
              <w:spacing w:line="283" w:lineRule="atLeast"/>
              <w:rPr>
                <w:sz w:val="11"/>
                <w:szCs w:val="11"/>
              </w:rPr>
            </w:pPr>
            <w:r w:rsidRPr="006235E9">
              <w:rPr>
                <w:sz w:val="11"/>
                <w:szCs w:val="11"/>
              </w:rPr>
              <w:t>Handgestuurde mestwagen</w:t>
            </w:r>
          </w:p>
        </w:tc>
        <w:tc>
          <w:tcPr>
            <w:tcW w:w="1426" w:type="dxa"/>
          </w:tcPr>
          <w:p w14:paraId="425F79FD" w14:textId="77777777" w:rsidR="001F674E" w:rsidRPr="006235E9" w:rsidRDefault="001F674E" w:rsidP="00027273">
            <w:pPr>
              <w:spacing w:line="283" w:lineRule="atLeast"/>
              <w:rPr>
                <w:sz w:val="11"/>
                <w:szCs w:val="11"/>
              </w:rPr>
            </w:pPr>
            <w:r w:rsidRPr="006235E9">
              <w:rPr>
                <w:sz w:val="11"/>
                <w:szCs w:val="11"/>
              </w:rPr>
              <w:t>Werkkleding,</w:t>
            </w:r>
          </w:p>
          <w:p w14:paraId="63D7C0B1" w14:textId="77777777" w:rsidR="001F674E" w:rsidRPr="006235E9" w:rsidRDefault="001F674E" w:rsidP="00027273">
            <w:pPr>
              <w:spacing w:line="283" w:lineRule="atLeast"/>
              <w:rPr>
                <w:sz w:val="11"/>
                <w:szCs w:val="11"/>
              </w:rPr>
            </w:pPr>
            <w:r w:rsidRPr="006235E9">
              <w:rPr>
                <w:sz w:val="11"/>
                <w:szCs w:val="11"/>
              </w:rPr>
              <w:t>Handschoenen,</w:t>
            </w:r>
          </w:p>
          <w:p w14:paraId="670821B6" w14:textId="77777777" w:rsidR="001F674E" w:rsidRPr="006235E9" w:rsidRDefault="001F674E" w:rsidP="00027273">
            <w:pPr>
              <w:spacing w:line="283" w:lineRule="atLeast"/>
              <w:rPr>
                <w:sz w:val="11"/>
                <w:szCs w:val="11"/>
              </w:rPr>
            </w:pPr>
            <w:r w:rsidRPr="006235E9">
              <w:rPr>
                <w:sz w:val="11"/>
                <w:szCs w:val="11"/>
              </w:rPr>
              <w:t>Adembescherming, Veiligheidsschoeisel, gehoorbescherming</w:t>
            </w:r>
          </w:p>
          <w:p w14:paraId="3E023409" w14:textId="77777777" w:rsidR="001F674E" w:rsidRPr="006235E9" w:rsidRDefault="001F674E" w:rsidP="00027273">
            <w:pPr>
              <w:spacing w:line="283" w:lineRule="atLeast"/>
              <w:rPr>
                <w:sz w:val="11"/>
                <w:szCs w:val="11"/>
              </w:rPr>
            </w:pPr>
          </w:p>
        </w:tc>
        <w:tc>
          <w:tcPr>
            <w:tcW w:w="1426" w:type="dxa"/>
          </w:tcPr>
          <w:p w14:paraId="75930CD7" w14:textId="77777777" w:rsidR="001F674E" w:rsidRPr="006235E9" w:rsidRDefault="001F674E" w:rsidP="00027273">
            <w:pPr>
              <w:spacing w:line="283" w:lineRule="atLeast"/>
              <w:rPr>
                <w:sz w:val="11"/>
                <w:szCs w:val="11"/>
              </w:rPr>
            </w:pPr>
            <w:hyperlink r:id="rId32" w:anchor="https://www.abomafoon.nl/fysieke-belasting-bouw" w:history="1">
              <w:r w:rsidRPr="006235E9">
                <w:rPr>
                  <w:sz w:val="11"/>
                  <w:szCs w:val="11"/>
                </w:rPr>
                <w:t>https://www.abomafoon.nl/fysieke-belasting-bouw</w:t>
              </w:r>
            </w:hyperlink>
            <w:r w:rsidRPr="006235E9">
              <w:rPr>
                <w:sz w:val="11"/>
                <w:szCs w:val="11"/>
              </w:rPr>
              <w:t>,</w:t>
            </w:r>
          </w:p>
          <w:p w14:paraId="25609090" w14:textId="77777777" w:rsidR="001F674E" w:rsidRPr="006235E9" w:rsidRDefault="001F674E" w:rsidP="00027273">
            <w:pPr>
              <w:spacing w:line="283" w:lineRule="atLeast"/>
              <w:rPr>
                <w:sz w:val="11"/>
                <w:szCs w:val="11"/>
              </w:rPr>
            </w:pPr>
            <w:hyperlink r:id="rId33" w:anchor="https://www.abomafoon.nl/lawaai-op-arbeidsplaats" w:history="1">
              <w:r w:rsidRPr="006235E9">
                <w:rPr>
                  <w:sz w:val="11"/>
                  <w:szCs w:val="11"/>
                </w:rPr>
                <w:t>https://www.abomafoon.nl/lawaai-op-arbeidsplaats</w:t>
              </w:r>
            </w:hyperlink>
            <w:r w:rsidRPr="006235E9">
              <w:rPr>
                <w:sz w:val="11"/>
                <w:szCs w:val="11"/>
              </w:rPr>
              <w:t>,</w:t>
            </w:r>
          </w:p>
          <w:p w14:paraId="0496B2EB" w14:textId="77777777" w:rsidR="001F674E" w:rsidRPr="006235E9" w:rsidRDefault="001F674E" w:rsidP="00027273">
            <w:pPr>
              <w:spacing w:line="283" w:lineRule="atLeast"/>
              <w:rPr>
                <w:sz w:val="11"/>
                <w:szCs w:val="11"/>
              </w:rPr>
            </w:pPr>
            <w:hyperlink r:id="rId34" w:anchor="https://www.abomafoon.nl/hygienische-voorzieningen-op-bouw" w:history="1">
              <w:r w:rsidRPr="006235E9">
                <w:rPr>
                  <w:sz w:val="11"/>
                  <w:szCs w:val="11"/>
                </w:rPr>
                <w:t>https://www.abomafoon.nl/hygienische-voorzieningen-op-bouw</w:t>
              </w:r>
            </w:hyperlink>
            <w:r w:rsidRPr="006235E9">
              <w:rPr>
                <w:sz w:val="11"/>
                <w:szCs w:val="11"/>
              </w:rPr>
              <w:t>,</w:t>
            </w:r>
          </w:p>
          <w:p w14:paraId="245A833E" w14:textId="77777777" w:rsidR="001F674E" w:rsidRPr="006235E9" w:rsidRDefault="001F674E" w:rsidP="00027273">
            <w:pPr>
              <w:spacing w:line="283" w:lineRule="atLeast"/>
              <w:rPr>
                <w:sz w:val="11"/>
                <w:szCs w:val="11"/>
              </w:rPr>
            </w:pPr>
            <w:hyperlink r:id="rId35" w:anchor="https://www.abomafoon.nl/voorkomen-van-aanrijdgevaar" w:history="1">
              <w:r w:rsidRPr="006235E9">
                <w:rPr>
                  <w:sz w:val="11"/>
                  <w:szCs w:val="11"/>
                </w:rPr>
                <w:t>https://www.abomafoon.nl/voorkomen-van-aanrijdgevaar</w:t>
              </w:r>
            </w:hyperlink>
            <w:r w:rsidRPr="006235E9">
              <w:rPr>
                <w:sz w:val="11"/>
                <w:szCs w:val="11"/>
              </w:rPr>
              <w:t>,</w:t>
            </w:r>
          </w:p>
          <w:p w14:paraId="3F6998E5" w14:textId="77777777" w:rsidR="001F674E" w:rsidRPr="006235E9" w:rsidRDefault="001F674E" w:rsidP="00027273">
            <w:pPr>
              <w:spacing w:line="283" w:lineRule="atLeast"/>
              <w:rPr>
                <w:sz w:val="11"/>
                <w:szCs w:val="11"/>
              </w:rPr>
            </w:pPr>
            <w:hyperlink r:id="rId36" w:anchor="https://www.abomafoon.nl/maatregelen-alleen-werken" w:history="1">
              <w:r w:rsidRPr="006235E9">
                <w:rPr>
                  <w:sz w:val="11"/>
                  <w:szCs w:val="11"/>
                </w:rPr>
                <w:t>https://www.abomafoon.nl/maatregelen-alleen-werken</w:t>
              </w:r>
            </w:hyperlink>
            <w:r w:rsidRPr="006235E9">
              <w:rPr>
                <w:sz w:val="11"/>
                <w:szCs w:val="11"/>
              </w:rPr>
              <w:t>,</w:t>
            </w:r>
          </w:p>
          <w:p w14:paraId="511B6BF2" w14:textId="77777777" w:rsidR="001F674E" w:rsidRPr="006235E9" w:rsidRDefault="001F674E" w:rsidP="00027273">
            <w:pPr>
              <w:spacing w:line="283" w:lineRule="atLeast"/>
              <w:rPr>
                <w:sz w:val="11"/>
                <w:szCs w:val="11"/>
              </w:rPr>
            </w:pPr>
            <w:hyperlink r:id="rId37" w:anchor="https://www.abomafoon.nl/gevaarlijke-stoffen" w:history="1">
              <w:r w:rsidRPr="006235E9">
                <w:rPr>
                  <w:sz w:val="11"/>
                  <w:szCs w:val="11"/>
                </w:rPr>
                <w:t>https://www.abomafoon.nl/gevaarlijke-stoffen</w:t>
              </w:r>
            </w:hyperlink>
            <w:r w:rsidRPr="006235E9">
              <w:rPr>
                <w:sz w:val="11"/>
                <w:szCs w:val="11"/>
              </w:rPr>
              <w:t>,</w:t>
            </w:r>
          </w:p>
          <w:p w14:paraId="24090C31" w14:textId="77777777" w:rsidR="001F674E" w:rsidRPr="006235E9" w:rsidRDefault="001F674E" w:rsidP="00027273">
            <w:pPr>
              <w:spacing w:line="283" w:lineRule="atLeast"/>
              <w:rPr>
                <w:sz w:val="11"/>
                <w:szCs w:val="11"/>
              </w:rPr>
            </w:pPr>
            <w:hyperlink r:id="rId38" w:anchor="https://www.abomafoon.nl/biologische-agentia" w:history="1">
              <w:r w:rsidRPr="006235E9">
                <w:rPr>
                  <w:sz w:val="11"/>
                  <w:szCs w:val="11"/>
                </w:rPr>
                <w:t>https://www.abomafoon.nl/biologische-agentia</w:t>
              </w:r>
            </w:hyperlink>
            <w:r w:rsidRPr="006235E9">
              <w:rPr>
                <w:sz w:val="11"/>
                <w:szCs w:val="11"/>
              </w:rPr>
              <w:t>,</w:t>
            </w:r>
          </w:p>
          <w:p w14:paraId="0A256F26" w14:textId="77777777" w:rsidR="001F674E" w:rsidRPr="006235E9" w:rsidRDefault="001F674E" w:rsidP="00027273">
            <w:pPr>
              <w:spacing w:line="283" w:lineRule="atLeast"/>
              <w:rPr>
                <w:sz w:val="11"/>
                <w:szCs w:val="11"/>
              </w:rPr>
            </w:pPr>
            <w:hyperlink r:id="rId39" w:anchor="https://www.abomafoon.nl/persoonlijke-beschermingsmiddelen" w:history="1">
              <w:r w:rsidRPr="006235E9">
                <w:rPr>
                  <w:sz w:val="11"/>
                  <w:szCs w:val="11"/>
                </w:rPr>
                <w:t>https://www.abomafoon.nl/persoonlijke-</w:t>
              </w:r>
              <w:r w:rsidRPr="006235E9">
                <w:rPr>
                  <w:sz w:val="11"/>
                  <w:szCs w:val="11"/>
                </w:rPr>
                <w:lastRenderedPageBreak/>
                <w:t>beschermingsmiddelen</w:t>
              </w:r>
            </w:hyperlink>
            <w:r w:rsidRPr="006235E9">
              <w:rPr>
                <w:sz w:val="11"/>
                <w:szCs w:val="11"/>
              </w:rPr>
              <w:t>,</w:t>
            </w:r>
          </w:p>
          <w:p w14:paraId="5925B2E2" w14:textId="77777777" w:rsidR="001F674E" w:rsidRPr="006235E9" w:rsidRDefault="001F674E" w:rsidP="00027273">
            <w:pPr>
              <w:spacing w:line="283" w:lineRule="atLeast"/>
              <w:rPr>
                <w:sz w:val="11"/>
                <w:szCs w:val="11"/>
              </w:rPr>
            </w:pPr>
            <w:hyperlink r:id="rId40" w:anchor="https://www.abomafoon.nl/veiligheidskleding" w:history="1">
              <w:r w:rsidRPr="006235E9">
                <w:rPr>
                  <w:sz w:val="11"/>
                  <w:szCs w:val="11"/>
                </w:rPr>
                <w:t>https://www.abomafoon.nl/veiligheidskleding</w:t>
              </w:r>
            </w:hyperlink>
            <w:r w:rsidRPr="006235E9">
              <w:rPr>
                <w:sz w:val="11"/>
                <w:szCs w:val="11"/>
              </w:rPr>
              <w:t>,</w:t>
            </w:r>
          </w:p>
          <w:p w14:paraId="164C7D24" w14:textId="77777777" w:rsidR="001F674E" w:rsidRPr="006235E9" w:rsidRDefault="001F674E" w:rsidP="00027273">
            <w:pPr>
              <w:spacing w:line="283" w:lineRule="atLeast"/>
              <w:rPr>
                <w:sz w:val="11"/>
                <w:szCs w:val="11"/>
              </w:rPr>
            </w:pPr>
            <w:hyperlink r:id="rId41" w:anchor="https://www.abomafoon.nl/handbescherming" w:history="1">
              <w:r w:rsidRPr="006235E9">
                <w:rPr>
                  <w:sz w:val="11"/>
                  <w:szCs w:val="11"/>
                </w:rPr>
                <w:t>https://www.abomafoon.nl/handbescherming</w:t>
              </w:r>
            </w:hyperlink>
          </w:p>
          <w:p w14:paraId="0F699D48" w14:textId="77777777" w:rsidR="001F674E" w:rsidRPr="006235E9" w:rsidRDefault="001F674E" w:rsidP="00027273">
            <w:pPr>
              <w:spacing w:line="283" w:lineRule="atLeast"/>
              <w:rPr>
                <w:sz w:val="11"/>
                <w:szCs w:val="11"/>
              </w:rPr>
            </w:pPr>
          </w:p>
        </w:tc>
      </w:tr>
      <w:tr w:rsidR="001F674E" w:rsidRPr="006235E9" w14:paraId="4377ABE0" w14:textId="77777777" w:rsidTr="00027273">
        <w:tc>
          <w:tcPr>
            <w:tcW w:w="658" w:type="dxa"/>
          </w:tcPr>
          <w:p w14:paraId="250826EA" w14:textId="77777777" w:rsidR="001F674E" w:rsidRPr="006235E9" w:rsidRDefault="001F674E" w:rsidP="00027273">
            <w:pPr>
              <w:spacing w:line="283" w:lineRule="atLeast"/>
              <w:rPr>
                <w:sz w:val="11"/>
                <w:szCs w:val="11"/>
              </w:rPr>
            </w:pPr>
            <w:r w:rsidRPr="006235E9">
              <w:rPr>
                <w:sz w:val="11"/>
                <w:szCs w:val="11"/>
              </w:rPr>
              <w:t>610050</w:t>
            </w:r>
          </w:p>
        </w:tc>
        <w:tc>
          <w:tcPr>
            <w:tcW w:w="658" w:type="dxa"/>
          </w:tcPr>
          <w:p w14:paraId="44C99E66" w14:textId="77777777" w:rsidR="001F674E" w:rsidRPr="006235E9" w:rsidRDefault="001F674E" w:rsidP="00027273">
            <w:pPr>
              <w:spacing w:line="283" w:lineRule="atLeast"/>
              <w:rPr>
                <w:sz w:val="11"/>
                <w:szCs w:val="11"/>
              </w:rPr>
            </w:pPr>
            <w:r w:rsidRPr="006235E9">
              <w:rPr>
                <w:sz w:val="11"/>
                <w:szCs w:val="11"/>
              </w:rPr>
              <w:t>512501</w:t>
            </w:r>
          </w:p>
        </w:tc>
        <w:tc>
          <w:tcPr>
            <w:tcW w:w="2413" w:type="dxa"/>
          </w:tcPr>
          <w:p w14:paraId="05CE7C29" w14:textId="77777777" w:rsidR="001F674E" w:rsidRPr="006235E9" w:rsidRDefault="001F674E" w:rsidP="00027273">
            <w:pPr>
              <w:spacing w:line="283" w:lineRule="atLeast"/>
              <w:rPr>
                <w:sz w:val="11"/>
                <w:szCs w:val="11"/>
              </w:rPr>
            </w:pPr>
            <w:r w:rsidRPr="006235E9">
              <w:rPr>
                <w:sz w:val="11"/>
                <w:szCs w:val="11"/>
              </w:rPr>
              <w:t>Maaien bermen en taluds</w:t>
            </w:r>
          </w:p>
        </w:tc>
        <w:tc>
          <w:tcPr>
            <w:tcW w:w="1426" w:type="dxa"/>
          </w:tcPr>
          <w:p w14:paraId="5D7DE0D9" w14:textId="77777777" w:rsidR="001F674E" w:rsidRPr="006235E9" w:rsidRDefault="001F674E" w:rsidP="00027273">
            <w:pPr>
              <w:spacing w:line="283" w:lineRule="atLeast"/>
              <w:rPr>
                <w:sz w:val="11"/>
                <w:szCs w:val="11"/>
              </w:rPr>
            </w:pPr>
            <w:r w:rsidRPr="006235E9">
              <w:rPr>
                <w:sz w:val="11"/>
                <w:szCs w:val="11"/>
              </w:rPr>
              <w:t>Aanrijden</w:t>
            </w:r>
          </w:p>
          <w:p w14:paraId="4127C843" w14:textId="77777777" w:rsidR="001F674E" w:rsidRPr="006235E9" w:rsidRDefault="001F674E" w:rsidP="00027273">
            <w:pPr>
              <w:spacing w:line="283" w:lineRule="atLeast"/>
              <w:rPr>
                <w:sz w:val="11"/>
                <w:szCs w:val="11"/>
              </w:rPr>
            </w:pPr>
            <w:r w:rsidRPr="006235E9">
              <w:rPr>
                <w:sz w:val="11"/>
                <w:szCs w:val="11"/>
              </w:rPr>
              <w:t>Fysieke belasting</w:t>
            </w:r>
          </w:p>
          <w:p w14:paraId="2E3A8D9B" w14:textId="77777777" w:rsidR="001F674E" w:rsidRPr="006235E9" w:rsidRDefault="001F674E" w:rsidP="00027273">
            <w:pPr>
              <w:spacing w:line="283" w:lineRule="atLeast"/>
              <w:rPr>
                <w:sz w:val="11"/>
                <w:szCs w:val="11"/>
              </w:rPr>
            </w:pPr>
            <w:r w:rsidRPr="006235E9">
              <w:rPr>
                <w:sz w:val="11"/>
                <w:szCs w:val="11"/>
              </w:rPr>
              <w:t>Lawaai</w:t>
            </w:r>
          </w:p>
          <w:p w14:paraId="17572FEE"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06D66EEB" w14:textId="77777777" w:rsidR="001F674E" w:rsidRPr="006235E9" w:rsidRDefault="001F674E" w:rsidP="00027273">
            <w:pPr>
              <w:spacing w:line="283" w:lineRule="atLeast"/>
              <w:rPr>
                <w:sz w:val="11"/>
                <w:szCs w:val="11"/>
              </w:rPr>
            </w:pPr>
            <w:r w:rsidRPr="006235E9">
              <w:rPr>
                <w:sz w:val="11"/>
                <w:szCs w:val="11"/>
              </w:rPr>
              <w:t>Transport/verkeer</w:t>
            </w:r>
          </w:p>
          <w:p w14:paraId="6B69DC59" w14:textId="77777777" w:rsidR="001F674E" w:rsidRPr="006235E9" w:rsidRDefault="001F674E" w:rsidP="00027273">
            <w:pPr>
              <w:spacing w:line="283" w:lineRule="atLeast"/>
              <w:rPr>
                <w:sz w:val="11"/>
                <w:szCs w:val="11"/>
              </w:rPr>
            </w:pPr>
            <w:r w:rsidRPr="006235E9">
              <w:rPr>
                <w:sz w:val="11"/>
                <w:szCs w:val="11"/>
              </w:rPr>
              <w:t>Inzet gereedschappen</w:t>
            </w:r>
          </w:p>
          <w:p w14:paraId="57373E43" w14:textId="77777777" w:rsidR="001F674E" w:rsidRPr="006235E9" w:rsidRDefault="001F674E" w:rsidP="00027273">
            <w:pPr>
              <w:spacing w:line="283" w:lineRule="atLeast"/>
              <w:rPr>
                <w:sz w:val="11"/>
                <w:szCs w:val="11"/>
              </w:rPr>
            </w:pPr>
            <w:r w:rsidRPr="006235E9">
              <w:rPr>
                <w:sz w:val="11"/>
                <w:szCs w:val="11"/>
              </w:rPr>
              <w:t>Tillen/werkhouding</w:t>
            </w:r>
          </w:p>
          <w:p w14:paraId="7D5C7AF6" w14:textId="77777777" w:rsidR="001F674E" w:rsidRPr="006235E9" w:rsidRDefault="001F674E" w:rsidP="00027273">
            <w:pPr>
              <w:spacing w:line="283" w:lineRule="atLeast"/>
              <w:rPr>
                <w:sz w:val="11"/>
                <w:szCs w:val="11"/>
              </w:rPr>
            </w:pPr>
            <w:r w:rsidRPr="006235E9">
              <w:rPr>
                <w:sz w:val="11"/>
                <w:szCs w:val="11"/>
              </w:rPr>
              <w:t>Afvalblootstelling</w:t>
            </w:r>
          </w:p>
          <w:p w14:paraId="5FE61B6A" w14:textId="77777777" w:rsidR="001F674E" w:rsidRPr="006235E9" w:rsidRDefault="001F674E" w:rsidP="00027273">
            <w:pPr>
              <w:spacing w:line="283" w:lineRule="atLeast"/>
              <w:rPr>
                <w:sz w:val="11"/>
                <w:szCs w:val="11"/>
              </w:rPr>
            </w:pPr>
          </w:p>
        </w:tc>
        <w:tc>
          <w:tcPr>
            <w:tcW w:w="1426" w:type="dxa"/>
          </w:tcPr>
          <w:p w14:paraId="19B688A7" w14:textId="77777777" w:rsidR="001F674E" w:rsidRPr="006235E9" w:rsidRDefault="001F674E" w:rsidP="00027273">
            <w:pPr>
              <w:spacing w:line="283" w:lineRule="atLeast"/>
              <w:rPr>
                <w:sz w:val="11"/>
                <w:szCs w:val="11"/>
              </w:rPr>
            </w:pPr>
          </w:p>
        </w:tc>
        <w:tc>
          <w:tcPr>
            <w:tcW w:w="1426" w:type="dxa"/>
          </w:tcPr>
          <w:p w14:paraId="0AA52BAA" w14:textId="77777777" w:rsidR="001F674E" w:rsidRPr="006235E9" w:rsidRDefault="001F674E" w:rsidP="00027273">
            <w:pPr>
              <w:spacing w:line="283" w:lineRule="atLeast"/>
              <w:rPr>
                <w:sz w:val="11"/>
                <w:szCs w:val="11"/>
              </w:rPr>
            </w:pPr>
            <w:r w:rsidRPr="006235E9">
              <w:rPr>
                <w:sz w:val="11"/>
                <w:szCs w:val="11"/>
              </w:rPr>
              <w:t>Inventarisatie locatie</w:t>
            </w:r>
          </w:p>
          <w:p w14:paraId="7D88C6AF" w14:textId="77777777" w:rsidR="001F674E" w:rsidRPr="006235E9" w:rsidRDefault="001F674E" w:rsidP="00027273">
            <w:pPr>
              <w:spacing w:line="283" w:lineRule="atLeast"/>
              <w:rPr>
                <w:sz w:val="11"/>
                <w:szCs w:val="11"/>
              </w:rPr>
            </w:pPr>
            <w:r w:rsidRPr="006235E9">
              <w:rPr>
                <w:sz w:val="11"/>
                <w:szCs w:val="11"/>
              </w:rPr>
              <w:t>Inzet gespecialiseerd bedrijf</w:t>
            </w:r>
          </w:p>
          <w:p w14:paraId="033B350B"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116E9814" w14:textId="77777777" w:rsidR="001F674E" w:rsidRPr="006235E9" w:rsidRDefault="001F674E" w:rsidP="00027273">
            <w:pPr>
              <w:spacing w:line="283" w:lineRule="atLeast"/>
              <w:rPr>
                <w:sz w:val="11"/>
                <w:szCs w:val="11"/>
              </w:rPr>
            </w:pPr>
            <w:r w:rsidRPr="006235E9">
              <w:rPr>
                <w:sz w:val="11"/>
                <w:szCs w:val="11"/>
              </w:rPr>
              <w:t>Hygiënische voorzieningen treffen</w:t>
            </w:r>
          </w:p>
          <w:p w14:paraId="5ACCE9C5" w14:textId="77777777" w:rsidR="001F674E" w:rsidRPr="006235E9" w:rsidRDefault="001F674E" w:rsidP="00027273">
            <w:pPr>
              <w:spacing w:line="283" w:lineRule="atLeast"/>
              <w:rPr>
                <w:sz w:val="11"/>
                <w:szCs w:val="11"/>
              </w:rPr>
            </w:pPr>
            <w:r w:rsidRPr="006235E9">
              <w:rPr>
                <w:sz w:val="11"/>
                <w:szCs w:val="11"/>
              </w:rPr>
              <w:t>Geluidsgedemt gereedschap</w:t>
            </w:r>
          </w:p>
          <w:p w14:paraId="02310562" w14:textId="77777777" w:rsidR="001F674E" w:rsidRPr="006235E9" w:rsidRDefault="001F674E" w:rsidP="00027273">
            <w:pPr>
              <w:spacing w:line="283" w:lineRule="atLeast"/>
              <w:rPr>
                <w:sz w:val="11"/>
                <w:szCs w:val="11"/>
              </w:rPr>
            </w:pPr>
            <w:r w:rsidRPr="006235E9">
              <w:rPr>
                <w:sz w:val="11"/>
                <w:szCs w:val="11"/>
              </w:rPr>
              <w:t>Ergonomisch gereedschap</w:t>
            </w:r>
          </w:p>
          <w:p w14:paraId="2DA839C6"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29BD2B1D" w14:textId="77777777" w:rsidR="001F674E" w:rsidRPr="006235E9" w:rsidRDefault="001F674E" w:rsidP="00027273">
            <w:pPr>
              <w:spacing w:line="283" w:lineRule="atLeast"/>
              <w:rPr>
                <w:sz w:val="11"/>
                <w:szCs w:val="11"/>
              </w:rPr>
            </w:pPr>
            <w:r w:rsidRPr="006235E9">
              <w:rPr>
                <w:sz w:val="11"/>
                <w:szCs w:val="11"/>
              </w:rPr>
              <w:t>Voorlichting/Instructie personeel</w:t>
            </w:r>
          </w:p>
          <w:p w14:paraId="592BBB45" w14:textId="77777777" w:rsidR="001F674E" w:rsidRPr="006235E9" w:rsidRDefault="001F674E" w:rsidP="00027273">
            <w:pPr>
              <w:spacing w:line="283" w:lineRule="atLeast"/>
              <w:rPr>
                <w:sz w:val="11"/>
                <w:szCs w:val="11"/>
              </w:rPr>
            </w:pPr>
            <w:r w:rsidRPr="006235E9">
              <w:rPr>
                <w:sz w:val="11"/>
                <w:szCs w:val="11"/>
              </w:rPr>
              <w:t>Taakroulatie</w:t>
            </w:r>
          </w:p>
          <w:p w14:paraId="7DBC27B2" w14:textId="77777777" w:rsidR="001F674E" w:rsidRPr="006235E9" w:rsidRDefault="001F674E" w:rsidP="00027273">
            <w:pPr>
              <w:spacing w:line="283" w:lineRule="atLeast"/>
              <w:rPr>
                <w:sz w:val="11"/>
                <w:szCs w:val="11"/>
              </w:rPr>
            </w:pPr>
            <w:r w:rsidRPr="006235E9">
              <w:rPr>
                <w:sz w:val="11"/>
                <w:szCs w:val="11"/>
              </w:rPr>
              <w:t>Maatregelen bij alleen werken</w:t>
            </w:r>
          </w:p>
          <w:p w14:paraId="364BCB81" w14:textId="77777777" w:rsidR="001F674E" w:rsidRPr="006235E9" w:rsidRDefault="001F674E" w:rsidP="00027273">
            <w:pPr>
              <w:spacing w:line="283" w:lineRule="atLeast"/>
              <w:rPr>
                <w:sz w:val="11"/>
                <w:szCs w:val="11"/>
              </w:rPr>
            </w:pPr>
            <w:r w:rsidRPr="006235E9">
              <w:rPr>
                <w:sz w:val="11"/>
                <w:szCs w:val="11"/>
              </w:rPr>
              <w:t>Werken conform CROW-publicatie 96</w:t>
            </w:r>
          </w:p>
          <w:p w14:paraId="14CAE6D0"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47056FF6" w14:textId="77777777" w:rsidR="001F674E" w:rsidRPr="006235E9" w:rsidRDefault="001F674E" w:rsidP="00027273">
            <w:pPr>
              <w:spacing w:line="283" w:lineRule="atLeast"/>
              <w:rPr>
                <w:sz w:val="11"/>
                <w:szCs w:val="11"/>
              </w:rPr>
            </w:pPr>
            <w:r w:rsidRPr="006235E9">
              <w:rPr>
                <w:sz w:val="11"/>
                <w:szCs w:val="11"/>
              </w:rPr>
              <w:t>Werkkleding,</w:t>
            </w:r>
          </w:p>
          <w:p w14:paraId="36A50543" w14:textId="77777777" w:rsidR="001F674E" w:rsidRPr="006235E9" w:rsidRDefault="001F674E" w:rsidP="00027273">
            <w:pPr>
              <w:spacing w:line="283" w:lineRule="atLeast"/>
              <w:rPr>
                <w:sz w:val="11"/>
                <w:szCs w:val="11"/>
              </w:rPr>
            </w:pPr>
            <w:r w:rsidRPr="006235E9">
              <w:rPr>
                <w:sz w:val="11"/>
                <w:szCs w:val="11"/>
              </w:rPr>
              <w:t>Handschoenen,</w:t>
            </w:r>
          </w:p>
          <w:p w14:paraId="73C7AD75"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4E5664B4" w14:textId="77777777" w:rsidR="001F674E" w:rsidRPr="006235E9" w:rsidRDefault="001F674E" w:rsidP="00027273">
            <w:pPr>
              <w:spacing w:line="283" w:lineRule="atLeast"/>
              <w:rPr>
                <w:sz w:val="11"/>
                <w:szCs w:val="11"/>
              </w:rPr>
            </w:pPr>
          </w:p>
        </w:tc>
        <w:tc>
          <w:tcPr>
            <w:tcW w:w="1426" w:type="dxa"/>
          </w:tcPr>
          <w:p w14:paraId="63622953" w14:textId="77777777" w:rsidR="001F674E" w:rsidRPr="006235E9" w:rsidRDefault="001F674E" w:rsidP="00027273">
            <w:pPr>
              <w:spacing w:line="283" w:lineRule="atLeast"/>
              <w:rPr>
                <w:sz w:val="11"/>
                <w:szCs w:val="11"/>
              </w:rPr>
            </w:pPr>
            <w:hyperlink r:id="rId42" w:anchor="https://www.abomafoon.nl/fysieke-belasting-bouw" w:history="1">
              <w:r w:rsidRPr="006235E9">
                <w:rPr>
                  <w:sz w:val="11"/>
                  <w:szCs w:val="11"/>
                </w:rPr>
                <w:t>https://www.abomafoon.nl/fysieke-belasting-bouw</w:t>
              </w:r>
            </w:hyperlink>
            <w:r w:rsidRPr="006235E9">
              <w:rPr>
                <w:sz w:val="11"/>
                <w:szCs w:val="11"/>
              </w:rPr>
              <w:t>,</w:t>
            </w:r>
          </w:p>
          <w:p w14:paraId="47D8507C" w14:textId="77777777" w:rsidR="001F674E" w:rsidRPr="006235E9" w:rsidRDefault="001F674E" w:rsidP="00027273">
            <w:pPr>
              <w:spacing w:line="283" w:lineRule="atLeast"/>
              <w:rPr>
                <w:sz w:val="11"/>
                <w:szCs w:val="11"/>
              </w:rPr>
            </w:pPr>
            <w:hyperlink r:id="rId43" w:anchor="https://www.abomafoon.nl/lawaai-op-arbeidsplaats" w:history="1">
              <w:r w:rsidRPr="006235E9">
                <w:rPr>
                  <w:sz w:val="11"/>
                  <w:szCs w:val="11"/>
                </w:rPr>
                <w:t>https://www.abomafoon.nl/lawaai-op-arbeidsplaats</w:t>
              </w:r>
            </w:hyperlink>
            <w:r w:rsidRPr="006235E9">
              <w:rPr>
                <w:sz w:val="11"/>
                <w:szCs w:val="11"/>
              </w:rPr>
              <w:t>,</w:t>
            </w:r>
          </w:p>
          <w:p w14:paraId="50947E23" w14:textId="77777777" w:rsidR="001F674E" w:rsidRPr="006235E9" w:rsidRDefault="001F674E" w:rsidP="00027273">
            <w:pPr>
              <w:spacing w:line="283" w:lineRule="atLeast"/>
              <w:rPr>
                <w:sz w:val="11"/>
                <w:szCs w:val="11"/>
              </w:rPr>
            </w:pPr>
            <w:hyperlink r:id="rId44" w:anchor="https://www.abomafoon.nl/hygienische-voorzieningen-op-bouw" w:history="1">
              <w:r w:rsidRPr="006235E9">
                <w:rPr>
                  <w:sz w:val="11"/>
                  <w:szCs w:val="11"/>
                </w:rPr>
                <w:t>https://www.abomafoon.nl/hygienische-voorzieningen-op-bouw</w:t>
              </w:r>
            </w:hyperlink>
            <w:r w:rsidRPr="006235E9">
              <w:rPr>
                <w:sz w:val="11"/>
                <w:szCs w:val="11"/>
              </w:rPr>
              <w:t>,</w:t>
            </w:r>
          </w:p>
          <w:p w14:paraId="6BB7DD6D" w14:textId="77777777" w:rsidR="001F674E" w:rsidRPr="006235E9" w:rsidRDefault="001F674E" w:rsidP="00027273">
            <w:pPr>
              <w:spacing w:line="283" w:lineRule="atLeast"/>
              <w:rPr>
                <w:sz w:val="11"/>
                <w:szCs w:val="11"/>
              </w:rPr>
            </w:pPr>
            <w:hyperlink r:id="rId45" w:anchor="https://www.abomafoon.nl/voorkomen-van-aanrijdgevaar" w:history="1">
              <w:r w:rsidRPr="006235E9">
                <w:rPr>
                  <w:sz w:val="11"/>
                  <w:szCs w:val="11"/>
                </w:rPr>
                <w:t>https://www.abomafoon.nl/voorkomen-van-aanrijdgevaar</w:t>
              </w:r>
            </w:hyperlink>
            <w:r w:rsidRPr="006235E9">
              <w:rPr>
                <w:sz w:val="11"/>
                <w:szCs w:val="11"/>
              </w:rPr>
              <w:t>,</w:t>
            </w:r>
          </w:p>
          <w:p w14:paraId="07B6A134" w14:textId="77777777" w:rsidR="001F674E" w:rsidRPr="006235E9" w:rsidRDefault="001F674E" w:rsidP="00027273">
            <w:pPr>
              <w:spacing w:line="283" w:lineRule="atLeast"/>
              <w:rPr>
                <w:sz w:val="11"/>
                <w:szCs w:val="11"/>
              </w:rPr>
            </w:pPr>
            <w:hyperlink r:id="rId46" w:anchor="https://www.abomafoon.nl/maatregelen-alleen-werken" w:history="1">
              <w:r w:rsidRPr="006235E9">
                <w:rPr>
                  <w:sz w:val="11"/>
                  <w:szCs w:val="11"/>
                </w:rPr>
                <w:t>https://www.abomafoon.nl/maatregelen-alleen-werken</w:t>
              </w:r>
            </w:hyperlink>
            <w:r w:rsidRPr="006235E9">
              <w:rPr>
                <w:sz w:val="11"/>
                <w:szCs w:val="11"/>
              </w:rPr>
              <w:t>,</w:t>
            </w:r>
          </w:p>
          <w:p w14:paraId="0452EC16" w14:textId="77777777" w:rsidR="001F674E" w:rsidRPr="006235E9" w:rsidRDefault="001F674E" w:rsidP="00027273">
            <w:pPr>
              <w:spacing w:line="283" w:lineRule="atLeast"/>
              <w:rPr>
                <w:sz w:val="11"/>
                <w:szCs w:val="11"/>
              </w:rPr>
            </w:pPr>
            <w:hyperlink r:id="rId47" w:anchor="https://www.abomafoon.nl/biologische-agentia" w:history="1">
              <w:r w:rsidRPr="006235E9">
                <w:rPr>
                  <w:sz w:val="11"/>
                  <w:szCs w:val="11"/>
                </w:rPr>
                <w:t>https://www.abomafoon.nl/biologische-agentia</w:t>
              </w:r>
            </w:hyperlink>
            <w:r w:rsidRPr="006235E9">
              <w:rPr>
                <w:sz w:val="11"/>
                <w:szCs w:val="11"/>
              </w:rPr>
              <w:t>,</w:t>
            </w:r>
          </w:p>
          <w:p w14:paraId="7C37B133" w14:textId="77777777" w:rsidR="001F674E" w:rsidRPr="006235E9" w:rsidRDefault="001F674E" w:rsidP="00027273">
            <w:pPr>
              <w:spacing w:line="283" w:lineRule="atLeast"/>
              <w:rPr>
                <w:sz w:val="11"/>
                <w:szCs w:val="11"/>
              </w:rPr>
            </w:pPr>
            <w:hyperlink r:id="rId48" w:anchor="https://www.abomafoon.nl/persoonlijke-beschermingsmiddelen" w:history="1">
              <w:r w:rsidRPr="006235E9">
                <w:rPr>
                  <w:sz w:val="11"/>
                  <w:szCs w:val="11"/>
                </w:rPr>
                <w:t>https://www.abomafoon.nl/persoonlijke-</w:t>
              </w:r>
              <w:r w:rsidRPr="006235E9">
                <w:rPr>
                  <w:sz w:val="11"/>
                  <w:szCs w:val="11"/>
                </w:rPr>
                <w:lastRenderedPageBreak/>
                <w:t>beschermingsmiddelen</w:t>
              </w:r>
            </w:hyperlink>
            <w:r w:rsidRPr="006235E9">
              <w:rPr>
                <w:sz w:val="11"/>
                <w:szCs w:val="11"/>
              </w:rPr>
              <w:t>,</w:t>
            </w:r>
          </w:p>
          <w:p w14:paraId="7F95EDFB" w14:textId="77777777" w:rsidR="001F674E" w:rsidRPr="006235E9" w:rsidRDefault="001F674E" w:rsidP="00027273">
            <w:pPr>
              <w:spacing w:line="283" w:lineRule="atLeast"/>
              <w:rPr>
                <w:sz w:val="11"/>
                <w:szCs w:val="11"/>
              </w:rPr>
            </w:pPr>
            <w:hyperlink r:id="rId49" w:anchor="https://www.abomafoon.nl/veiligheidskleding" w:history="1">
              <w:r w:rsidRPr="006235E9">
                <w:rPr>
                  <w:sz w:val="11"/>
                  <w:szCs w:val="11"/>
                </w:rPr>
                <w:t>https://www.abomafoon.nl/veiligheidskleding</w:t>
              </w:r>
            </w:hyperlink>
            <w:r w:rsidRPr="006235E9">
              <w:rPr>
                <w:sz w:val="11"/>
                <w:szCs w:val="11"/>
              </w:rPr>
              <w:t>,</w:t>
            </w:r>
          </w:p>
          <w:p w14:paraId="35D7AB26" w14:textId="77777777" w:rsidR="001F674E" w:rsidRPr="006235E9" w:rsidRDefault="001F674E" w:rsidP="00027273">
            <w:pPr>
              <w:spacing w:line="283" w:lineRule="atLeast"/>
              <w:rPr>
                <w:sz w:val="11"/>
                <w:szCs w:val="11"/>
              </w:rPr>
            </w:pPr>
            <w:hyperlink r:id="rId50" w:anchor="https://www.abomafoon.nl/handbescherming" w:history="1">
              <w:r w:rsidRPr="006235E9">
                <w:rPr>
                  <w:sz w:val="11"/>
                  <w:szCs w:val="11"/>
                </w:rPr>
                <w:t>https://www.abomafoon.nl/handbescherming</w:t>
              </w:r>
            </w:hyperlink>
          </w:p>
          <w:p w14:paraId="2DCD991D" w14:textId="77777777" w:rsidR="001F674E" w:rsidRPr="006235E9" w:rsidRDefault="001F674E" w:rsidP="00027273">
            <w:pPr>
              <w:spacing w:line="283" w:lineRule="atLeast"/>
              <w:rPr>
                <w:sz w:val="11"/>
                <w:szCs w:val="11"/>
              </w:rPr>
            </w:pPr>
          </w:p>
        </w:tc>
      </w:tr>
      <w:tr w:rsidR="001F674E" w:rsidRPr="006235E9" w14:paraId="27223972" w14:textId="77777777" w:rsidTr="00027273">
        <w:tc>
          <w:tcPr>
            <w:tcW w:w="658" w:type="dxa"/>
          </w:tcPr>
          <w:p w14:paraId="61098F02" w14:textId="77777777" w:rsidR="001F674E" w:rsidRPr="006235E9" w:rsidRDefault="001F674E" w:rsidP="00027273">
            <w:pPr>
              <w:spacing w:line="283" w:lineRule="atLeast"/>
              <w:rPr>
                <w:sz w:val="11"/>
                <w:szCs w:val="11"/>
              </w:rPr>
            </w:pPr>
            <w:r w:rsidRPr="006235E9">
              <w:rPr>
                <w:sz w:val="11"/>
                <w:szCs w:val="11"/>
              </w:rPr>
              <w:t>610010, 610020, 610040</w:t>
            </w:r>
          </w:p>
        </w:tc>
        <w:tc>
          <w:tcPr>
            <w:tcW w:w="658" w:type="dxa"/>
          </w:tcPr>
          <w:p w14:paraId="46C02960" w14:textId="77777777" w:rsidR="001F674E" w:rsidRPr="006235E9" w:rsidRDefault="001F674E" w:rsidP="00027273">
            <w:pPr>
              <w:spacing w:line="283" w:lineRule="atLeast"/>
              <w:rPr>
                <w:sz w:val="11"/>
                <w:szCs w:val="11"/>
              </w:rPr>
            </w:pPr>
            <w:r w:rsidRPr="006235E9">
              <w:rPr>
                <w:sz w:val="11"/>
                <w:szCs w:val="11"/>
              </w:rPr>
              <w:t>512503</w:t>
            </w:r>
          </w:p>
        </w:tc>
        <w:tc>
          <w:tcPr>
            <w:tcW w:w="2413" w:type="dxa"/>
          </w:tcPr>
          <w:p w14:paraId="5500260F" w14:textId="77777777" w:rsidR="001F674E" w:rsidRPr="006235E9" w:rsidRDefault="001F674E" w:rsidP="00027273">
            <w:pPr>
              <w:spacing w:line="283" w:lineRule="atLeast"/>
              <w:rPr>
                <w:sz w:val="11"/>
                <w:szCs w:val="11"/>
              </w:rPr>
            </w:pPr>
            <w:r w:rsidRPr="006235E9">
              <w:rPr>
                <w:sz w:val="11"/>
                <w:szCs w:val="11"/>
              </w:rPr>
              <w:t>Maaien grasveld</w:t>
            </w:r>
          </w:p>
        </w:tc>
        <w:tc>
          <w:tcPr>
            <w:tcW w:w="1426" w:type="dxa"/>
          </w:tcPr>
          <w:p w14:paraId="01C0F3A8" w14:textId="77777777" w:rsidR="001F674E" w:rsidRPr="006235E9" w:rsidRDefault="001F674E" w:rsidP="00027273">
            <w:pPr>
              <w:spacing w:line="283" w:lineRule="atLeast"/>
              <w:rPr>
                <w:sz w:val="11"/>
                <w:szCs w:val="11"/>
              </w:rPr>
            </w:pPr>
            <w:r w:rsidRPr="006235E9">
              <w:rPr>
                <w:sz w:val="11"/>
                <w:szCs w:val="11"/>
              </w:rPr>
              <w:t>Aanrijden</w:t>
            </w:r>
          </w:p>
          <w:p w14:paraId="62501E37" w14:textId="77777777" w:rsidR="001F674E" w:rsidRPr="006235E9" w:rsidRDefault="001F674E" w:rsidP="00027273">
            <w:pPr>
              <w:spacing w:line="283" w:lineRule="atLeast"/>
              <w:rPr>
                <w:sz w:val="11"/>
                <w:szCs w:val="11"/>
              </w:rPr>
            </w:pPr>
            <w:r w:rsidRPr="006235E9">
              <w:rPr>
                <w:sz w:val="11"/>
                <w:szCs w:val="11"/>
              </w:rPr>
              <w:t>Fysieke belasting</w:t>
            </w:r>
          </w:p>
          <w:p w14:paraId="36A407F0" w14:textId="77777777" w:rsidR="001F674E" w:rsidRPr="006235E9" w:rsidRDefault="001F674E" w:rsidP="00027273">
            <w:pPr>
              <w:spacing w:line="283" w:lineRule="atLeast"/>
              <w:rPr>
                <w:sz w:val="11"/>
                <w:szCs w:val="11"/>
              </w:rPr>
            </w:pPr>
            <w:r w:rsidRPr="006235E9">
              <w:rPr>
                <w:sz w:val="11"/>
                <w:szCs w:val="11"/>
              </w:rPr>
              <w:t>Lawaai</w:t>
            </w:r>
          </w:p>
          <w:p w14:paraId="4DD15881"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733D304A" w14:textId="77777777" w:rsidR="001F674E" w:rsidRPr="006235E9" w:rsidRDefault="001F674E" w:rsidP="00027273">
            <w:pPr>
              <w:spacing w:line="283" w:lineRule="atLeast"/>
              <w:rPr>
                <w:sz w:val="11"/>
                <w:szCs w:val="11"/>
              </w:rPr>
            </w:pPr>
            <w:r w:rsidRPr="006235E9">
              <w:rPr>
                <w:sz w:val="11"/>
                <w:szCs w:val="11"/>
              </w:rPr>
              <w:t>Transport/verkeer</w:t>
            </w:r>
          </w:p>
          <w:p w14:paraId="0D728883" w14:textId="77777777" w:rsidR="001F674E" w:rsidRPr="006235E9" w:rsidRDefault="001F674E" w:rsidP="00027273">
            <w:pPr>
              <w:spacing w:line="283" w:lineRule="atLeast"/>
              <w:rPr>
                <w:sz w:val="11"/>
                <w:szCs w:val="11"/>
              </w:rPr>
            </w:pPr>
            <w:r w:rsidRPr="006235E9">
              <w:rPr>
                <w:sz w:val="11"/>
                <w:szCs w:val="11"/>
              </w:rPr>
              <w:t>Inzet gereedschappen</w:t>
            </w:r>
          </w:p>
          <w:p w14:paraId="7DEBC65A" w14:textId="77777777" w:rsidR="001F674E" w:rsidRPr="006235E9" w:rsidRDefault="001F674E" w:rsidP="00027273">
            <w:pPr>
              <w:spacing w:line="283" w:lineRule="atLeast"/>
              <w:rPr>
                <w:sz w:val="11"/>
                <w:szCs w:val="11"/>
              </w:rPr>
            </w:pPr>
            <w:r w:rsidRPr="006235E9">
              <w:rPr>
                <w:sz w:val="11"/>
                <w:szCs w:val="11"/>
              </w:rPr>
              <w:t>Tillen/werkhouding</w:t>
            </w:r>
          </w:p>
          <w:p w14:paraId="592576CF" w14:textId="77777777" w:rsidR="001F674E" w:rsidRPr="006235E9" w:rsidRDefault="001F674E" w:rsidP="00027273">
            <w:pPr>
              <w:spacing w:line="283" w:lineRule="atLeast"/>
              <w:rPr>
                <w:sz w:val="11"/>
                <w:szCs w:val="11"/>
              </w:rPr>
            </w:pPr>
            <w:r w:rsidRPr="006235E9">
              <w:rPr>
                <w:sz w:val="11"/>
                <w:szCs w:val="11"/>
              </w:rPr>
              <w:t>Afvalblootstelling</w:t>
            </w:r>
          </w:p>
          <w:p w14:paraId="0D4BD6D1" w14:textId="77777777" w:rsidR="001F674E" w:rsidRPr="006235E9" w:rsidRDefault="001F674E" w:rsidP="00027273">
            <w:pPr>
              <w:spacing w:line="283" w:lineRule="atLeast"/>
              <w:rPr>
                <w:sz w:val="11"/>
                <w:szCs w:val="11"/>
              </w:rPr>
            </w:pPr>
          </w:p>
        </w:tc>
        <w:tc>
          <w:tcPr>
            <w:tcW w:w="1426" w:type="dxa"/>
          </w:tcPr>
          <w:p w14:paraId="317CCDD1" w14:textId="77777777" w:rsidR="001F674E" w:rsidRPr="006235E9" w:rsidRDefault="001F674E" w:rsidP="00027273">
            <w:pPr>
              <w:spacing w:line="283" w:lineRule="atLeast"/>
              <w:rPr>
                <w:sz w:val="11"/>
                <w:szCs w:val="11"/>
              </w:rPr>
            </w:pPr>
          </w:p>
        </w:tc>
        <w:tc>
          <w:tcPr>
            <w:tcW w:w="1426" w:type="dxa"/>
          </w:tcPr>
          <w:p w14:paraId="1BF0A61E" w14:textId="77777777" w:rsidR="001F674E" w:rsidRPr="006235E9" w:rsidRDefault="001F674E" w:rsidP="00027273">
            <w:pPr>
              <w:spacing w:line="283" w:lineRule="atLeast"/>
              <w:rPr>
                <w:sz w:val="11"/>
                <w:szCs w:val="11"/>
              </w:rPr>
            </w:pPr>
            <w:r w:rsidRPr="006235E9">
              <w:rPr>
                <w:sz w:val="11"/>
                <w:szCs w:val="11"/>
              </w:rPr>
              <w:t>Inventarisatie locatie</w:t>
            </w:r>
          </w:p>
          <w:p w14:paraId="7A21828B" w14:textId="77777777" w:rsidR="001F674E" w:rsidRPr="006235E9" w:rsidRDefault="001F674E" w:rsidP="00027273">
            <w:pPr>
              <w:spacing w:line="283" w:lineRule="atLeast"/>
              <w:rPr>
                <w:sz w:val="11"/>
                <w:szCs w:val="11"/>
              </w:rPr>
            </w:pPr>
            <w:r w:rsidRPr="006235E9">
              <w:rPr>
                <w:sz w:val="11"/>
                <w:szCs w:val="11"/>
              </w:rPr>
              <w:t>Inzet gespecialiseerd bedrijf</w:t>
            </w:r>
          </w:p>
          <w:p w14:paraId="729A10CB"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1B833728" w14:textId="77777777" w:rsidR="001F674E" w:rsidRPr="006235E9" w:rsidRDefault="001F674E" w:rsidP="00027273">
            <w:pPr>
              <w:spacing w:line="283" w:lineRule="atLeast"/>
              <w:rPr>
                <w:sz w:val="11"/>
                <w:szCs w:val="11"/>
              </w:rPr>
            </w:pPr>
            <w:r w:rsidRPr="006235E9">
              <w:rPr>
                <w:sz w:val="11"/>
                <w:szCs w:val="11"/>
              </w:rPr>
              <w:t>Hygiënische voorzieningen treffen</w:t>
            </w:r>
          </w:p>
          <w:p w14:paraId="13E7B34E" w14:textId="77777777" w:rsidR="001F674E" w:rsidRPr="006235E9" w:rsidRDefault="001F674E" w:rsidP="00027273">
            <w:pPr>
              <w:spacing w:line="283" w:lineRule="atLeast"/>
              <w:rPr>
                <w:sz w:val="11"/>
                <w:szCs w:val="11"/>
              </w:rPr>
            </w:pPr>
            <w:r w:rsidRPr="006235E9">
              <w:rPr>
                <w:sz w:val="11"/>
                <w:szCs w:val="11"/>
              </w:rPr>
              <w:t>Geluidsgedemt gereedschap</w:t>
            </w:r>
          </w:p>
          <w:p w14:paraId="3AD66C89" w14:textId="77777777" w:rsidR="001F674E" w:rsidRPr="006235E9" w:rsidRDefault="001F674E" w:rsidP="00027273">
            <w:pPr>
              <w:spacing w:line="283" w:lineRule="atLeast"/>
              <w:rPr>
                <w:sz w:val="11"/>
                <w:szCs w:val="11"/>
              </w:rPr>
            </w:pPr>
            <w:r w:rsidRPr="006235E9">
              <w:rPr>
                <w:sz w:val="11"/>
                <w:szCs w:val="11"/>
              </w:rPr>
              <w:t>Ergonomisch gereedschap</w:t>
            </w:r>
          </w:p>
          <w:p w14:paraId="4F0E9C42"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7E8D7DAB" w14:textId="77777777" w:rsidR="001F674E" w:rsidRPr="006235E9" w:rsidRDefault="001F674E" w:rsidP="00027273">
            <w:pPr>
              <w:spacing w:line="283" w:lineRule="atLeast"/>
              <w:rPr>
                <w:sz w:val="11"/>
                <w:szCs w:val="11"/>
              </w:rPr>
            </w:pPr>
            <w:r w:rsidRPr="006235E9">
              <w:rPr>
                <w:sz w:val="11"/>
                <w:szCs w:val="11"/>
              </w:rPr>
              <w:t>Voorlichting/Instructie personeel</w:t>
            </w:r>
          </w:p>
          <w:p w14:paraId="151B0654" w14:textId="77777777" w:rsidR="001F674E" w:rsidRPr="006235E9" w:rsidRDefault="001F674E" w:rsidP="00027273">
            <w:pPr>
              <w:spacing w:line="283" w:lineRule="atLeast"/>
              <w:rPr>
                <w:sz w:val="11"/>
                <w:szCs w:val="11"/>
              </w:rPr>
            </w:pPr>
            <w:r w:rsidRPr="006235E9">
              <w:rPr>
                <w:sz w:val="11"/>
                <w:szCs w:val="11"/>
              </w:rPr>
              <w:t>Taakroulatie</w:t>
            </w:r>
          </w:p>
          <w:p w14:paraId="48CE8C12" w14:textId="77777777" w:rsidR="001F674E" w:rsidRPr="006235E9" w:rsidRDefault="001F674E" w:rsidP="00027273">
            <w:pPr>
              <w:spacing w:line="283" w:lineRule="atLeast"/>
              <w:rPr>
                <w:sz w:val="11"/>
                <w:szCs w:val="11"/>
              </w:rPr>
            </w:pPr>
            <w:r w:rsidRPr="006235E9">
              <w:rPr>
                <w:sz w:val="11"/>
                <w:szCs w:val="11"/>
              </w:rPr>
              <w:t>Maatregelen bij alleen werken</w:t>
            </w:r>
          </w:p>
          <w:p w14:paraId="36E07A49" w14:textId="77777777" w:rsidR="001F674E" w:rsidRPr="006235E9" w:rsidRDefault="001F674E" w:rsidP="00027273">
            <w:pPr>
              <w:spacing w:line="283" w:lineRule="atLeast"/>
              <w:rPr>
                <w:sz w:val="11"/>
                <w:szCs w:val="11"/>
              </w:rPr>
            </w:pPr>
            <w:r w:rsidRPr="006235E9">
              <w:rPr>
                <w:sz w:val="11"/>
                <w:szCs w:val="11"/>
              </w:rPr>
              <w:t>Werken conform CROW-publicatie 96</w:t>
            </w:r>
          </w:p>
          <w:p w14:paraId="5CC02400"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5231F9E7" w14:textId="77777777" w:rsidR="001F674E" w:rsidRPr="006235E9" w:rsidRDefault="001F674E" w:rsidP="00027273">
            <w:pPr>
              <w:spacing w:line="283" w:lineRule="atLeast"/>
              <w:rPr>
                <w:sz w:val="11"/>
                <w:szCs w:val="11"/>
              </w:rPr>
            </w:pPr>
            <w:r w:rsidRPr="006235E9">
              <w:rPr>
                <w:sz w:val="11"/>
                <w:szCs w:val="11"/>
              </w:rPr>
              <w:t>Werkkleding,</w:t>
            </w:r>
          </w:p>
          <w:p w14:paraId="624CEDF4" w14:textId="77777777" w:rsidR="001F674E" w:rsidRPr="006235E9" w:rsidRDefault="001F674E" w:rsidP="00027273">
            <w:pPr>
              <w:spacing w:line="283" w:lineRule="atLeast"/>
              <w:rPr>
                <w:sz w:val="11"/>
                <w:szCs w:val="11"/>
              </w:rPr>
            </w:pPr>
            <w:r w:rsidRPr="006235E9">
              <w:rPr>
                <w:sz w:val="11"/>
                <w:szCs w:val="11"/>
              </w:rPr>
              <w:t>Handschoenen,</w:t>
            </w:r>
          </w:p>
          <w:p w14:paraId="3C519E14"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222A4972" w14:textId="77777777" w:rsidR="001F674E" w:rsidRPr="006235E9" w:rsidRDefault="001F674E" w:rsidP="00027273">
            <w:pPr>
              <w:spacing w:line="283" w:lineRule="atLeast"/>
              <w:rPr>
                <w:sz w:val="11"/>
                <w:szCs w:val="11"/>
              </w:rPr>
            </w:pPr>
          </w:p>
        </w:tc>
        <w:tc>
          <w:tcPr>
            <w:tcW w:w="1426" w:type="dxa"/>
          </w:tcPr>
          <w:p w14:paraId="4B506EA2" w14:textId="77777777" w:rsidR="001F674E" w:rsidRPr="006235E9" w:rsidRDefault="001F674E" w:rsidP="00027273">
            <w:pPr>
              <w:spacing w:line="283" w:lineRule="atLeast"/>
              <w:rPr>
                <w:sz w:val="11"/>
                <w:szCs w:val="11"/>
              </w:rPr>
            </w:pPr>
            <w:hyperlink r:id="rId51" w:anchor="https://www.abomafoon.nl/fysieke-belasting-bouw" w:history="1">
              <w:r w:rsidRPr="006235E9">
                <w:rPr>
                  <w:sz w:val="11"/>
                  <w:szCs w:val="11"/>
                </w:rPr>
                <w:t>https://www.abomafoon.nl/fysieke-belasting-bouw</w:t>
              </w:r>
            </w:hyperlink>
            <w:r w:rsidRPr="006235E9">
              <w:rPr>
                <w:sz w:val="11"/>
                <w:szCs w:val="11"/>
              </w:rPr>
              <w:t>,</w:t>
            </w:r>
          </w:p>
          <w:p w14:paraId="67B11CFC" w14:textId="77777777" w:rsidR="001F674E" w:rsidRPr="006235E9" w:rsidRDefault="001F674E" w:rsidP="00027273">
            <w:pPr>
              <w:spacing w:line="283" w:lineRule="atLeast"/>
              <w:rPr>
                <w:sz w:val="11"/>
                <w:szCs w:val="11"/>
              </w:rPr>
            </w:pPr>
            <w:hyperlink r:id="rId52" w:anchor="https://www.abomafoon.nl/lawaai-op-arbeidsplaats" w:history="1">
              <w:r w:rsidRPr="006235E9">
                <w:rPr>
                  <w:sz w:val="11"/>
                  <w:szCs w:val="11"/>
                </w:rPr>
                <w:t>https://www.abomafoon.nl/lawaai-op-arbeidsplaats</w:t>
              </w:r>
            </w:hyperlink>
            <w:r w:rsidRPr="006235E9">
              <w:rPr>
                <w:sz w:val="11"/>
                <w:szCs w:val="11"/>
              </w:rPr>
              <w:t>,</w:t>
            </w:r>
          </w:p>
          <w:p w14:paraId="10B1CB1D" w14:textId="77777777" w:rsidR="001F674E" w:rsidRPr="006235E9" w:rsidRDefault="001F674E" w:rsidP="00027273">
            <w:pPr>
              <w:spacing w:line="283" w:lineRule="atLeast"/>
              <w:rPr>
                <w:sz w:val="11"/>
                <w:szCs w:val="11"/>
              </w:rPr>
            </w:pPr>
            <w:hyperlink r:id="rId53" w:anchor="https://www.abomafoon.nl/hygienische-voorzieningen-op-bouw" w:history="1">
              <w:r w:rsidRPr="006235E9">
                <w:rPr>
                  <w:sz w:val="11"/>
                  <w:szCs w:val="11"/>
                </w:rPr>
                <w:t>https://www.abomafoon.nl/hygienische-voorzieningen-op-bouw</w:t>
              </w:r>
            </w:hyperlink>
            <w:r w:rsidRPr="006235E9">
              <w:rPr>
                <w:sz w:val="11"/>
                <w:szCs w:val="11"/>
              </w:rPr>
              <w:t>,</w:t>
            </w:r>
          </w:p>
          <w:p w14:paraId="0FC9C9AA" w14:textId="77777777" w:rsidR="001F674E" w:rsidRPr="006235E9" w:rsidRDefault="001F674E" w:rsidP="00027273">
            <w:pPr>
              <w:spacing w:line="283" w:lineRule="atLeast"/>
              <w:rPr>
                <w:sz w:val="11"/>
                <w:szCs w:val="11"/>
              </w:rPr>
            </w:pPr>
            <w:hyperlink r:id="rId54" w:anchor="https://www.abomafoon.nl/voorkomen-van-aanrijdgevaar" w:history="1">
              <w:r w:rsidRPr="006235E9">
                <w:rPr>
                  <w:sz w:val="11"/>
                  <w:szCs w:val="11"/>
                </w:rPr>
                <w:t>https://www.abomafoon.nl/voorkomen-van-aanrijdgevaar</w:t>
              </w:r>
            </w:hyperlink>
            <w:r w:rsidRPr="006235E9">
              <w:rPr>
                <w:sz w:val="11"/>
                <w:szCs w:val="11"/>
              </w:rPr>
              <w:t>,</w:t>
            </w:r>
          </w:p>
          <w:p w14:paraId="4B4A4617" w14:textId="77777777" w:rsidR="001F674E" w:rsidRPr="006235E9" w:rsidRDefault="001F674E" w:rsidP="00027273">
            <w:pPr>
              <w:spacing w:line="283" w:lineRule="atLeast"/>
              <w:rPr>
                <w:sz w:val="11"/>
                <w:szCs w:val="11"/>
              </w:rPr>
            </w:pPr>
            <w:hyperlink r:id="rId55" w:anchor="https://www.abomafoon.nl/maatregelen-alleen-werken" w:history="1">
              <w:r w:rsidRPr="006235E9">
                <w:rPr>
                  <w:sz w:val="11"/>
                  <w:szCs w:val="11"/>
                </w:rPr>
                <w:t>https://www.abomafoon.nl/maatregelen-alleen-werken</w:t>
              </w:r>
            </w:hyperlink>
            <w:r w:rsidRPr="006235E9">
              <w:rPr>
                <w:sz w:val="11"/>
                <w:szCs w:val="11"/>
              </w:rPr>
              <w:t>,</w:t>
            </w:r>
          </w:p>
          <w:p w14:paraId="7B6FB732" w14:textId="77777777" w:rsidR="001F674E" w:rsidRPr="006235E9" w:rsidRDefault="001F674E" w:rsidP="00027273">
            <w:pPr>
              <w:spacing w:line="283" w:lineRule="atLeast"/>
              <w:rPr>
                <w:sz w:val="11"/>
                <w:szCs w:val="11"/>
              </w:rPr>
            </w:pPr>
            <w:hyperlink r:id="rId56" w:anchor="https://www.abomafoon.nl/biologische-agentia" w:history="1">
              <w:r w:rsidRPr="006235E9">
                <w:rPr>
                  <w:sz w:val="11"/>
                  <w:szCs w:val="11"/>
                </w:rPr>
                <w:t>https://www.abomafoon.nl/biologische-agentia</w:t>
              </w:r>
            </w:hyperlink>
            <w:r w:rsidRPr="006235E9">
              <w:rPr>
                <w:sz w:val="11"/>
                <w:szCs w:val="11"/>
              </w:rPr>
              <w:t>,</w:t>
            </w:r>
          </w:p>
          <w:p w14:paraId="07D3E703" w14:textId="77777777" w:rsidR="001F674E" w:rsidRPr="006235E9" w:rsidRDefault="001F674E" w:rsidP="00027273">
            <w:pPr>
              <w:spacing w:line="283" w:lineRule="atLeast"/>
              <w:rPr>
                <w:sz w:val="11"/>
                <w:szCs w:val="11"/>
              </w:rPr>
            </w:pPr>
            <w:hyperlink r:id="rId57" w:anchor="https://www.abomafoon.nl/persoonlijke-beschermingsmiddelen" w:history="1">
              <w:r w:rsidRPr="006235E9">
                <w:rPr>
                  <w:sz w:val="11"/>
                  <w:szCs w:val="11"/>
                </w:rPr>
                <w:t>https://www.abomafoon.nl/persoonlijke-</w:t>
              </w:r>
              <w:r w:rsidRPr="006235E9">
                <w:rPr>
                  <w:sz w:val="11"/>
                  <w:szCs w:val="11"/>
                </w:rPr>
                <w:lastRenderedPageBreak/>
                <w:t>beschermingsmiddelen</w:t>
              </w:r>
            </w:hyperlink>
            <w:r w:rsidRPr="006235E9">
              <w:rPr>
                <w:sz w:val="11"/>
                <w:szCs w:val="11"/>
              </w:rPr>
              <w:t>,</w:t>
            </w:r>
          </w:p>
          <w:p w14:paraId="67521CA7" w14:textId="77777777" w:rsidR="001F674E" w:rsidRPr="006235E9" w:rsidRDefault="001F674E" w:rsidP="00027273">
            <w:pPr>
              <w:spacing w:line="283" w:lineRule="atLeast"/>
              <w:rPr>
                <w:sz w:val="11"/>
                <w:szCs w:val="11"/>
              </w:rPr>
            </w:pPr>
            <w:hyperlink r:id="rId58" w:anchor="https://www.abomafoon.nl/veiligheidskleding" w:history="1">
              <w:r w:rsidRPr="006235E9">
                <w:rPr>
                  <w:sz w:val="11"/>
                  <w:szCs w:val="11"/>
                </w:rPr>
                <w:t>https://www.abomafoon.nl/veiligheidskleding</w:t>
              </w:r>
            </w:hyperlink>
            <w:r w:rsidRPr="006235E9">
              <w:rPr>
                <w:sz w:val="11"/>
                <w:szCs w:val="11"/>
              </w:rPr>
              <w:t>,</w:t>
            </w:r>
          </w:p>
          <w:p w14:paraId="54222635" w14:textId="77777777" w:rsidR="001F674E" w:rsidRPr="006235E9" w:rsidRDefault="001F674E" w:rsidP="00027273">
            <w:pPr>
              <w:spacing w:line="283" w:lineRule="atLeast"/>
              <w:rPr>
                <w:sz w:val="11"/>
                <w:szCs w:val="11"/>
              </w:rPr>
            </w:pPr>
            <w:hyperlink r:id="rId59" w:anchor="https://www.abomafoon.nl/handbescherming" w:history="1">
              <w:r w:rsidRPr="006235E9">
                <w:rPr>
                  <w:sz w:val="11"/>
                  <w:szCs w:val="11"/>
                </w:rPr>
                <w:t>https://www.abomafoon.nl/handbescherming</w:t>
              </w:r>
            </w:hyperlink>
          </w:p>
          <w:p w14:paraId="3D209C8A" w14:textId="77777777" w:rsidR="001F674E" w:rsidRPr="006235E9" w:rsidRDefault="001F674E" w:rsidP="00027273">
            <w:pPr>
              <w:spacing w:line="283" w:lineRule="atLeast"/>
              <w:rPr>
                <w:sz w:val="11"/>
                <w:szCs w:val="11"/>
              </w:rPr>
            </w:pPr>
          </w:p>
        </w:tc>
      </w:tr>
      <w:tr w:rsidR="001F674E" w:rsidRPr="006235E9" w14:paraId="095B90B8" w14:textId="77777777" w:rsidTr="00027273">
        <w:tc>
          <w:tcPr>
            <w:tcW w:w="658" w:type="dxa"/>
          </w:tcPr>
          <w:p w14:paraId="67027FB0" w14:textId="77777777" w:rsidR="001F674E" w:rsidRPr="006235E9" w:rsidRDefault="001F674E" w:rsidP="00027273">
            <w:pPr>
              <w:spacing w:line="283" w:lineRule="atLeast"/>
              <w:rPr>
                <w:sz w:val="11"/>
                <w:szCs w:val="11"/>
              </w:rPr>
            </w:pPr>
            <w:r w:rsidRPr="006235E9">
              <w:rPr>
                <w:sz w:val="11"/>
                <w:szCs w:val="11"/>
              </w:rPr>
              <w:t>410050</w:t>
            </w:r>
          </w:p>
        </w:tc>
        <w:tc>
          <w:tcPr>
            <w:tcW w:w="658" w:type="dxa"/>
          </w:tcPr>
          <w:p w14:paraId="65E96265" w14:textId="77777777" w:rsidR="001F674E" w:rsidRPr="006235E9" w:rsidRDefault="001F674E" w:rsidP="00027273">
            <w:pPr>
              <w:spacing w:line="283" w:lineRule="atLeast"/>
              <w:rPr>
                <w:sz w:val="11"/>
                <w:szCs w:val="11"/>
              </w:rPr>
            </w:pPr>
            <w:r w:rsidRPr="006235E9">
              <w:rPr>
                <w:sz w:val="11"/>
                <w:szCs w:val="11"/>
              </w:rPr>
              <w:t>512504</w:t>
            </w:r>
          </w:p>
        </w:tc>
        <w:tc>
          <w:tcPr>
            <w:tcW w:w="2413" w:type="dxa"/>
          </w:tcPr>
          <w:p w14:paraId="4570A644" w14:textId="77777777" w:rsidR="001F674E" w:rsidRPr="006235E9" w:rsidRDefault="001F674E" w:rsidP="00027273">
            <w:pPr>
              <w:spacing w:line="283" w:lineRule="atLeast"/>
              <w:rPr>
                <w:sz w:val="11"/>
                <w:szCs w:val="11"/>
              </w:rPr>
            </w:pPr>
            <w:r w:rsidRPr="006235E9">
              <w:rPr>
                <w:sz w:val="11"/>
                <w:szCs w:val="11"/>
              </w:rPr>
              <w:t>Maaien kruidachtigen</w:t>
            </w:r>
          </w:p>
        </w:tc>
        <w:tc>
          <w:tcPr>
            <w:tcW w:w="1426" w:type="dxa"/>
          </w:tcPr>
          <w:p w14:paraId="0DA755EC" w14:textId="77777777" w:rsidR="001F674E" w:rsidRPr="006235E9" w:rsidRDefault="001F674E" w:rsidP="00027273">
            <w:pPr>
              <w:spacing w:line="283" w:lineRule="atLeast"/>
              <w:rPr>
                <w:sz w:val="11"/>
                <w:szCs w:val="11"/>
              </w:rPr>
            </w:pPr>
            <w:r w:rsidRPr="006235E9">
              <w:rPr>
                <w:sz w:val="11"/>
                <w:szCs w:val="11"/>
              </w:rPr>
              <w:t>Aanrijden</w:t>
            </w:r>
          </w:p>
          <w:p w14:paraId="679802B1" w14:textId="77777777" w:rsidR="001F674E" w:rsidRPr="006235E9" w:rsidRDefault="001F674E" w:rsidP="00027273">
            <w:pPr>
              <w:spacing w:line="283" w:lineRule="atLeast"/>
              <w:rPr>
                <w:sz w:val="11"/>
                <w:szCs w:val="11"/>
              </w:rPr>
            </w:pPr>
            <w:r w:rsidRPr="006235E9">
              <w:rPr>
                <w:sz w:val="11"/>
                <w:szCs w:val="11"/>
              </w:rPr>
              <w:t>Fysieke belasting</w:t>
            </w:r>
          </w:p>
          <w:p w14:paraId="4DAC36D6" w14:textId="77777777" w:rsidR="001F674E" w:rsidRPr="006235E9" w:rsidRDefault="001F674E" w:rsidP="00027273">
            <w:pPr>
              <w:spacing w:line="283" w:lineRule="atLeast"/>
              <w:rPr>
                <w:sz w:val="11"/>
                <w:szCs w:val="11"/>
              </w:rPr>
            </w:pPr>
            <w:r w:rsidRPr="006235E9">
              <w:rPr>
                <w:sz w:val="11"/>
                <w:szCs w:val="11"/>
              </w:rPr>
              <w:t>Lawaai</w:t>
            </w:r>
          </w:p>
          <w:p w14:paraId="62C09737"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11761344" w14:textId="77777777" w:rsidR="001F674E" w:rsidRPr="006235E9" w:rsidRDefault="001F674E" w:rsidP="00027273">
            <w:pPr>
              <w:spacing w:line="283" w:lineRule="atLeast"/>
              <w:rPr>
                <w:sz w:val="11"/>
                <w:szCs w:val="11"/>
              </w:rPr>
            </w:pPr>
            <w:r w:rsidRPr="006235E9">
              <w:rPr>
                <w:sz w:val="11"/>
                <w:szCs w:val="11"/>
              </w:rPr>
              <w:t>Transport/verkeer</w:t>
            </w:r>
          </w:p>
          <w:p w14:paraId="79CDDBF6" w14:textId="77777777" w:rsidR="001F674E" w:rsidRPr="006235E9" w:rsidRDefault="001F674E" w:rsidP="00027273">
            <w:pPr>
              <w:spacing w:line="283" w:lineRule="atLeast"/>
              <w:rPr>
                <w:sz w:val="11"/>
                <w:szCs w:val="11"/>
              </w:rPr>
            </w:pPr>
            <w:r w:rsidRPr="006235E9">
              <w:rPr>
                <w:sz w:val="11"/>
                <w:szCs w:val="11"/>
              </w:rPr>
              <w:t>Inzet gereedschappen</w:t>
            </w:r>
          </w:p>
          <w:p w14:paraId="697C5869" w14:textId="77777777" w:rsidR="001F674E" w:rsidRPr="006235E9" w:rsidRDefault="001F674E" w:rsidP="00027273">
            <w:pPr>
              <w:spacing w:line="283" w:lineRule="atLeast"/>
              <w:rPr>
                <w:sz w:val="11"/>
                <w:szCs w:val="11"/>
              </w:rPr>
            </w:pPr>
            <w:r w:rsidRPr="006235E9">
              <w:rPr>
                <w:sz w:val="11"/>
                <w:szCs w:val="11"/>
              </w:rPr>
              <w:t>Tillen/werkhouding</w:t>
            </w:r>
          </w:p>
          <w:p w14:paraId="6258B1A6" w14:textId="77777777" w:rsidR="001F674E" w:rsidRPr="006235E9" w:rsidRDefault="001F674E" w:rsidP="00027273">
            <w:pPr>
              <w:spacing w:line="283" w:lineRule="atLeast"/>
              <w:rPr>
                <w:sz w:val="11"/>
                <w:szCs w:val="11"/>
              </w:rPr>
            </w:pPr>
            <w:r w:rsidRPr="006235E9">
              <w:rPr>
                <w:sz w:val="11"/>
                <w:szCs w:val="11"/>
              </w:rPr>
              <w:t>Afvalblootstelling</w:t>
            </w:r>
          </w:p>
          <w:p w14:paraId="7FA410A8" w14:textId="77777777" w:rsidR="001F674E" w:rsidRPr="006235E9" w:rsidRDefault="001F674E" w:rsidP="00027273">
            <w:pPr>
              <w:spacing w:line="283" w:lineRule="atLeast"/>
              <w:rPr>
                <w:sz w:val="11"/>
                <w:szCs w:val="11"/>
              </w:rPr>
            </w:pPr>
          </w:p>
        </w:tc>
        <w:tc>
          <w:tcPr>
            <w:tcW w:w="1426" w:type="dxa"/>
          </w:tcPr>
          <w:p w14:paraId="541FF7B0" w14:textId="77777777" w:rsidR="001F674E" w:rsidRPr="006235E9" w:rsidRDefault="001F674E" w:rsidP="00027273">
            <w:pPr>
              <w:spacing w:line="283" w:lineRule="atLeast"/>
              <w:rPr>
                <w:sz w:val="11"/>
                <w:szCs w:val="11"/>
              </w:rPr>
            </w:pPr>
          </w:p>
        </w:tc>
        <w:tc>
          <w:tcPr>
            <w:tcW w:w="1426" w:type="dxa"/>
          </w:tcPr>
          <w:p w14:paraId="696E021D" w14:textId="77777777" w:rsidR="001F674E" w:rsidRPr="006235E9" w:rsidRDefault="001F674E" w:rsidP="00027273">
            <w:pPr>
              <w:spacing w:line="283" w:lineRule="atLeast"/>
              <w:rPr>
                <w:sz w:val="11"/>
                <w:szCs w:val="11"/>
              </w:rPr>
            </w:pPr>
            <w:r w:rsidRPr="006235E9">
              <w:rPr>
                <w:sz w:val="11"/>
                <w:szCs w:val="11"/>
              </w:rPr>
              <w:t>Inventarisatie locatie</w:t>
            </w:r>
          </w:p>
          <w:p w14:paraId="3C53F0F2" w14:textId="77777777" w:rsidR="001F674E" w:rsidRPr="006235E9" w:rsidRDefault="001F674E" w:rsidP="00027273">
            <w:pPr>
              <w:spacing w:line="283" w:lineRule="atLeast"/>
              <w:rPr>
                <w:sz w:val="11"/>
                <w:szCs w:val="11"/>
              </w:rPr>
            </w:pPr>
            <w:r w:rsidRPr="006235E9">
              <w:rPr>
                <w:sz w:val="11"/>
                <w:szCs w:val="11"/>
              </w:rPr>
              <w:t>Inzet gespecialiseerd bedrijf</w:t>
            </w:r>
          </w:p>
          <w:p w14:paraId="7B4F48A8"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2BA33F95" w14:textId="77777777" w:rsidR="001F674E" w:rsidRPr="006235E9" w:rsidRDefault="001F674E" w:rsidP="00027273">
            <w:pPr>
              <w:spacing w:line="283" w:lineRule="atLeast"/>
              <w:rPr>
                <w:sz w:val="11"/>
                <w:szCs w:val="11"/>
              </w:rPr>
            </w:pPr>
            <w:r w:rsidRPr="006235E9">
              <w:rPr>
                <w:sz w:val="11"/>
                <w:szCs w:val="11"/>
              </w:rPr>
              <w:t>Hygiënische voorzieningen treffen</w:t>
            </w:r>
          </w:p>
          <w:p w14:paraId="30CAF5FF" w14:textId="77777777" w:rsidR="001F674E" w:rsidRPr="006235E9" w:rsidRDefault="001F674E" w:rsidP="00027273">
            <w:pPr>
              <w:spacing w:line="283" w:lineRule="atLeast"/>
              <w:rPr>
                <w:sz w:val="11"/>
                <w:szCs w:val="11"/>
              </w:rPr>
            </w:pPr>
            <w:r w:rsidRPr="006235E9">
              <w:rPr>
                <w:sz w:val="11"/>
                <w:szCs w:val="11"/>
              </w:rPr>
              <w:t>Geluidsgedemt gereedschap</w:t>
            </w:r>
          </w:p>
          <w:p w14:paraId="754BFA52" w14:textId="77777777" w:rsidR="001F674E" w:rsidRPr="006235E9" w:rsidRDefault="001F674E" w:rsidP="00027273">
            <w:pPr>
              <w:spacing w:line="283" w:lineRule="atLeast"/>
              <w:rPr>
                <w:sz w:val="11"/>
                <w:szCs w:val="11"/>
              </w:rPr>
            </w:pPr>
            <w:r w:rsidRPr="006235E9">
              <w:rPr>
                <w:sz w:val="11"/>
                <w:szCs w:val="11"/>
              </w:rPr>
              <w:t>Ergonomisch gereedschap</w:t>
            </w:r>
          </w:p>
          <w:p w14:paraId="7ECF0EF3"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687D8785" w14:textId="77777777" w:rsidR="001F674E" w:rsidRPr="006235E9" w:rsidRDefault="001F674E" w:rsidP="00027273">
            <w:pPr>
              <w:spacing w:line="283" w:lineRule="atLeast"/>
              <w:rPr>
                <w:sz w:val="11"/>
                <w:szCs w:val="11"/>
              </w:rPr>
            </w:pPr>
            <w:r w:rsidRPr="006235E9">
              <w:rPr>
                <w:sz w:val="11"/>
                <w:szCs w:val="11"/>
              </w:rPr>
              <w:t>Voorlichting/Instructie personeel</w:t>
            </w:r>
          </w:p>
          <w:p w14:paraId="32C4F446" w14:textId="77777777" w:rsidR="001F674E" w:rsidRPr="006235E9" w:rsidRDefault="001F674E" w:rsidP="00027273">
            <w:pPr>
              <w:spacing w:line="283" w:lineRule="atLeast"/>
              <w:rPr>
                <w:sz w:val="11"/>
                <w:szCs w:val="11"/>
              </w:rPr>
            </w:pPr>
            <w:r w:rsidRPr="006235E9">
              <w:rPr>
                <w:sz w:val="11"/>
                <w:szCs w:val="11"/>
              </w:rPr>
              <w:t>Taakroulatie</w:t>
            </w:r>
          </w:p>
          <w:p w14:paraId="48DBFE0A" w14:textId="77777777" w:rsidR="001F674E" w:rsidRPr="006235E9" w:rsidRDefault="001F674E" w:rsidP="00027273">
            <w:pPr>
              <w:spacing w:line="283" w:lineRule="atLeast"/>
              <w:rPr>
                <w:sz w:val="11"/>
                <w:szCs w:val="11"/>
              </w:rPr>
            </w:pPr>
            <w:r w:rsidRPr="006235E9">
              <w:rPr>
                <w:sz w:val="11"/>
                <w:szCs w:val="11"/>
              </w:rPr>
              <w:t>Maatregelen bij alleen werken</w:t>
            </w:r>
          </w:p>
          <w:p w14:paraId="3AADB2F4" w14:textId="77777777" w:rsidR="001F674E" w:rsidRPr="006235E9" w:rsidRDefault="001F674E" w:rsidP="00027273">
            <w:pPr>
              <w:spacing w:line="283" w:lineRule="atLeast"/>
              <w:rPr>
                <w:sz w:val="11"/>
                <w:szCs w:val="11"/>
              </w:rPr>
            </w:pPr>
            <w:r w:rsidRPr="006235E9">
              <w:rPr>
                <w:sz w:val="11"/>
                <w:szCs w:val="11"/>
              </w:rPr>
              <w:t>Werken conform CROW-publicatie 96</w:t>
            </w:r>
          </w:p>
          <w:p w14:paraId="34B71501"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6EADA373" w14:textId="77777777" w:rsidR="001F674E" w:rsidRPr="006235E9" w:rsidRDefault="001F674E" w:rsidP="00027273">
            <w:pPr>
              <w:spacing w:line="283" w:lineRule="atLeast"/>
              <w:rPr>
                <w:sz w:val="11"/>
                <w:szCs w:val="11"/>
              </w:rPr>
            </w:pPr>
            <w:r w:rsidRPr="006235E9">
              <w:rPr>
                <w:sz w:val="11"/>
                <w:szCs w:val="11"/>
              </w:rPr>
              <w:t>Werkkleding,</w:t>
            </w:r>
          </w:p>
          <w:p w14:paraId="166455B0" w14:textId="77777777" w:rsidR="001F674E" w:rsidRPr="006235E9" w:rsidRDefault="001F674E" w:rsidP="00027273">
            <w:pPr>
              <w:spacing w:line="283" w:lineRule="atLeast"/>
              <w:rPr>
                <w:sz w:val="11"/>
                <w:szCs w:val="11"/>
              </w:rPr>
            </w:pPr>
            <w:r w:rsidRPr="006235E9">
              <w:rPr>
                <w:sz w:val="11"/>
                <w:szCs w:val="11"/>
              </w:rPr>
              <w:t>Handschoenen,</w:t>
            </w:r>
          </w:p>
          <w:p w14:paraId="2237EB6D"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564F67B3" w14:textId="77777777" w:rsidR="001F674E" w:rsidRPr="006235E9" w:rsidRDefault="001F674E" w:rsidP="00027273">
            <w:pPr>
              <w:spacing w:line="283" w:lineRule="atLeast"/>
              <w:rPr>
                <w:sz w:val="11"/>
                <w:szCs w:val="11"/>
              </w:rPr>
            </w:pPr>
          </w:p>
        </w:tc>
        <w:tc>
          <w:tcPr>
            <w:tcW w:w="1426" w:type="dxa"/>
          </w:tcPr>
          <w:p w14:paraId="3F4A1339" w14:textId="77777777" w:rsidR="001F674E" w:rsidRPr="006235E9" w:rsidRDefault="001F674E" w:rsidP="00027273">
            <w:pPr>
              <w:spacing w:line="283" w:lineRule="atLeast"/>
              <w:rPr>
                <w:sz w:val="11"/>
                <w:szCs w:val="11"/>
              </w:rPr>
            </w:pPr>
            <w:hyperlink r:id="rId60" w:anchor="https://www.abomafoon.nl/fysieke-belasting-bouw" w:history="1">
              <w:r w:rsidRPr="006235E9">
                <w:rPr>
                  <w:sz w:val="11"/>
                  <w:szCs w:val="11"/>
                </w:rPr>
                <w:t>https://www.abomafoon.nl/fysieke-belasting-bouw</w:t>
              </w:r>
            </w:hyperlink>
            <w:r w:rsidRPr="006235E9">
              <w:rPr>
                <w:sz w:val="11"/>
                <w:szCs w:val="11"/>
              </w:rPr>
              <w:t>,</w:t>
            </w:r>
          </w:p>
          <w:p w14:paraId="17D03957" w14:textId="77777777" w:rsidR="001F674E" w:rsidRPr="006235E9" w:rsidRDefault="001F674E" w:rsidP="00027273">
            <w:pPr>
              <w:spacing w:line="283" w:lineRule="atLeast"/>
              <w:rPr>
                <w:sz w:val="11"/>
                <w:szCs w:val="11"/>
              </w:rPr>
            </w:pPr>
            <w:hyperlink r:id="rId61" w:anchor="https://www.abomafoon.nl/lawaai-op-arbeidsplaats" w:history="1">
              <w:r w:rsidRPr="006235E9">
                <w:rPr>
                  <w:sz w:val="11"/>
                  <w:szCs w:val="11"/>
                </w:rPr>
                <w:t>https://www.abomafoon.nl/lawaai-op-arbeidsplaats</w:t>
              </w:r>
            </w:hyperlink>
            <w:r w:rsidRPr="006235E9">
              <w:rPr>
                <w:sz w:val="11"/>
                <w:szCs w:val="11"/>
              </w:rPr>
              <w:t>,</w:t>
            </w:r>
          </w:p>
          <w:p w14:paraId="2A348AF6" w14:textId="77777777" w:rsidR="001F674E" w:rsidRPr="006235E9" w:rsidRDefault="001F674E" w:rsidP="00027273">
            <w:pPr>
              <w:spacing w:line="283" w:lineRule="atLeast"/>
              <w:rPr>
                <w:sz w:val="11"/>
                <w:szCs w:val="11"/>
              </w:rPr>
            </w:pPr>
            <w:hyperlink r:id="rId62" w:anchor="https://www.abomafoon.nl/hygienische-voorzieningen-op-bouw" w:history="1">
              <w:r w:rsidRPr="006235E9">
                <w:rPr>
                  <w:sz w:val="11"/>
                  <w:szCs w:val="11"/>
                </w:rPr>
                <w:t>https://www.abomafoon.nl/hygienische-voorzieningen-op-bouw</w:t>
              </w:r>
            </w:hyperlink>
            <w:r w:rsidRPr="006235E9">
              <w:rPr>
                <w:sz w:val="11"/>
                <w:szCs w:val="11"/>
              </w:rPr>
              <w:t>,</w:t>
            </w:r>
          </w:p>
          <w:p w14:paraId="3CC3B65D" w14:textId="77777777" w:rsidR="001F674E" w:rsidRPr="006235E9" w:rsidRDefault="001F674E" w:rsidP="00027273">
            <w:pPr>
              <w:spacing w:line="283" w:lineRule="atLeast"/>
              <w:rPr>
                <w:sz w:val="11"/>
                <w:szCs w:val="11"/>
              </w:rPr>
            </w:pPr>
            <w:hyperlink r:id="rId63" w:anchor="https://www.abomafoon.nl/voorkomen-van-aanrijdgevaar" w:history="1">
              <w:r w:rsidRPr="006235E9">
                <w:rPr>
                  <w:sz w:val="11"/>
                  <w:szCs w:val="11"/>
                </w:rPr>
                <w:t>https://www.abomafoon.nl/voorkomen-van-aanrijdgevaar</w:t>
              </w:r>
            </w:hyperlink>
            <w:r w:rsidRPr="006235E9">
              <w:rPr>
                <w:sz w:val="11"/>
                <w:szCs w:val="11"/>
              </w:rPr>
              <w:t>,</w:t>
            </w:r>
          </w:p>
          <w:p w14:paraId="3B37F410" w14:textId="77777777" w:rsidR="001F674E" w:rsidRPr="006235E9" w:rsidRDefault="001F674E" w:rsidP="00027273">
            <w:pPr>
              <w:spacing w:line="283" w:lineRule="atLeast"/>
              <w:rPr>
                <w:sz w:val="11"/>
                <w:szCs w:val="11"/>
              </w:rPr>
            </w:pPr>
            <w:hyperlink r:id="rId64" w:anchor="https://www.abomafoon.nl/maatregelen-alleen-werken" w:history="1">
              <w:r w:rsidRPr="006235E9">
                <w:rPr>
                  <w:sz w:val="11"/>
                  <w:szCs w:val="11"/>
                </w:rPr>
                <w:t>https://www.abomafoon.nl/maatregelen-alleen-werken</w:t>
              </w:r>
            </w:hyperlink>
            <w:r w:rsidRPr="006235E9">
              <w:rPr>
                <w:sz w:val="11"/>
                <w:szCs w:val="11"/>
              </w:rPr>
              <w:t>,</w:t>
            </w:r>
          </w:p>
          <w:p w14:paraId="6C9AE154" w14:textId="77777777" w:rsidR="001F674E" w:rsidRPr="006235E9" w:rsidRDefault="001F674E" w:rsidP="00027273">
            <w:pPr>
              <w:spacing w:line="283" w:lineRule="atLeast"/>
              <w:rPr>
                <w:sz w:val="11"/>
                <w:szCs w:val="11"/>
              </w:rPr>
            </w:pPr>
            <w:hyperlink r:id="rId65" w:anchor="https://www.abomafoon.nl/biologische-agentia" w:history="1">
              <w:r w:rsidRPr="006235E9">
                <w:rPr>
                  <w:sz w:val="11"/>
                  <w:szCs w:val="11"/>
                </w:rPr>
                <w:t>https://www.abomafoon.nl/biologische-agentia</w:t>
              </w:r>
            </w:hyperlink>
            <w:r w:rsidRPr="006235E9">
              <w:rPr>
                <w:sz w:val="11"/>
                <w:szCs w:val="11"/>
              </w:rPr>
              <w:t>,</w:t>
            </w:r>
          </w:p>
          <w:p w14:paraId="0CC3335A" w14:textId="77777777" w:rsidR="001F674E" w:rsidRPr="006235E9" w:rsidRDefault="001F674E" w:rsidP="00027273">
            <w:pPr>
              <w:spacing w:line="283" w:lineRule="atLeast"/>
              <w:rPr>
                <w:sz w:val="11"/>
                <w:szCs w:val="11"/>
              </w:rPr>
            </w:pPr>
            <w:hyperlink r:id="rId66" w:anchor="https://www.abomafoon.nl/persoonlijke-beschermingsmiddelen" w:history="1">
              <w:r w:rsidRPr="006235E9">
                <w:rPr>
                  <w:sz w:val="11"/>
                  <w:szCs w:val="11"/>
                </w:rPr>
                <w:t>https://www.abomafoon.nl/persoonlijke-</w:t>
              </w:r>
              <w:r w:rsidRPr="006235E9">
                <w:rPr>
                  <w:sz w:val="11"/>
                  <w:szCs w:val="11"/>
                </w:rPr>
                <w:lastRenderedPageBreak/>
                <w:t>beschermingsmiddelen</w:t>
              </w:r>
            </w:hyperlink>
            <w:r w:rsidRPr="006235E9">
              <w:rPr>
                <w:sz w:val="11"/>
                <w:szCs w:val="11"/>
              </w:rPr>
              <w:t>,</w:t>
            </w:r>
          </w:p>
          <w:p w14:paraId="3795C376" w14:textId="77777777" w:rsidR="001F674E" w:rsidRPr="006235E9" w:rsidRDefault="001F674E" w:rsidP="00027273">
            <w:pPr>
              <w:spacing w:line="283" w:lineRule="atLeast"/>
              <w:rPr>
                <w:sz w:val="11"/>
                <w:szCs w:val="11"/>
              </w:rPr>
            </w:pPr>
            <w:hyperlink r:id="rId67" w:anchor="https://www.abomafoon.nl/veiligheidskleding" w:history="1">
              <w:r w:rsidRPr="006235E9">
                <w:rPr>
                  <w:sz w:val="11"/>
                  <w:szCs w:val="11"/>
                </w:rPr>
                <w:t>https://www.abomafoon.nl/veiligheidskleding</w:t>
              </w:r>
            </w:hyperlink>
            <w:r w:rsidRPr="006235E9">
              <w:rPr>
                <w:sz w:val="11"/>
                <w:szCs w:val="11"/>
              </w:rPr>
              <w:t>,</w:t>
            </w:r>
          </w:p>
          <w:p w14:paraId="07784F73" w14:textId="77777777" w:rsidR="001F674E" w:rsidRPr="006235E9" w:rsidRDefault="001F674E" w:rsidP="00027273">
            <w:pPr>
              <w:spacing w:line="283" w:lineRule="atLeast"/>
              <w:rPr>
                <w:sz w:val="11"/>
                <w:szCs w:val="11"/>
              </w:rPr>
            </w:pPr>
            <w:hyperlink r:id="rId68" w:anchor="https://www.abomafoon.nl/handbescherming" w:history="1">
              <w:r w:rsidRPr="006235E9">
                <w:rPr>
                  <w:sz w:val="11"/>
                  <w:szCs w:val="11"/>
                </w:rPr>
                <w:t>https://www.abomafoon.nl/handbescherming</w:t>
              </w:r>
            </w:hyperlink>
          </w:p>
          <w:p w14:paraId="2D8CB07E" w14:textId="77777777" w:rsidR="001F674E" w:rsidRPr="006235E9" w:rsidRDefault="001F674E" w:rsidP="00027273">
            <w:pPr>
              <w:spacing w:line="283" w:lineRule="atLeast"/>
              <w:rPr>
                <w:sz w:val="11"/>
                <w:szCs w:val="11"/>
              </w:rPr>
            </w:pPr>
          </w:p>
        </w:tc>
      </w:tr>
      <w:tr w:rsidR="001F674E" w:rsidRPr="006235E9" w14:paraId="619E708F" w14:textId="77777777" w:rsidTr="00027273">
        <w:tc>
          <w:tcPr>
            <w:tcW w:w="658" w:type="dxa"/>
          </w:tcPr>
          <w:p w14:paraId="18CB8623" w14:textId="77777777" w:rsidR="001F674E" w:rsidRPr="006235E9" w:rsidRDefault="001F674E" w:rsidP="00027273">
            <w:pPr>
              <w:spacing w:line="283" w:lineRule="atLeast"/>
              <w:rPr>
                <w:sz w:val="11"/>
                <w:szCs w:val="11"/>
              </w:rPr>
            </w:pPr>
            <w:r w:rsidRPr="006235E9">
              <w:rPr>
                <w:sz w:val="11"/>
                <w:szCs w:val="11"/>
              </w:rPr>
              <w:t>110020, 122010, 210020, 222010, 310020, 322010, 410020, 422010, 510020, 522010, 610070, 622010</w:t>
            </w:r>
          </w:p>
        </w:tc>
        <w:tc>
          <w:tcPr>
            <w:tcW w:w="658" w:type="dxa"/>
          </w:tcPr>
          <w:p w14:paraId="52E5B565" w14:textId="77777777" w:rsidR="001F674E" w:rsidRPr="006235E9" w:rsidRDefault="001F674E" w:rsidP="00027273">
            <w:pPr>
              <w:spacing w:line="283" w:lineRule="atLeast"/>
              <w:rPr>
                <w:sz w:val="11"/>
                <w:szCs w:val="11"/>
              </w:rPr>
            </w:pPr>
            <w:r w:rsidRPr="006235E9">
              <w:rPr>
                <w:sz w:val="11"/>
                <w:szCs w:val="11"/>
              </w:rPr>
              <w:t>512505</w:t>
            </w:r>
          </w:p>
        </w:tc>
        <w:tc>
          <w:tcPr>
            <w:tcW w:w="2413" w:type="dxa"/>
          </w:tcPr>
          <w:p w14:paraId="516CC4DF" w14:textId="77777777" w:rsidR="001F674E" w:rsidRPr="006235E9" w:rsidRDefault="001F674E" w:rsidP="00027273">
            <w:pPr>
              <w:spacing w:line="283" w:lineRule="atLeast"/>
              <w:rPr>
                <w:sz w:val="11"/>
                <w:szCs w:val="11"/>
              </w:rPr>
            </w:pPr>
            <w:r w:rsidRPr="006235E9">
              <w:rPr>
                <w:sz w:val="11"/>
                <w:szCs w:val="11"/>
              </w:rPr>
              <w:t>Bijmaaien rondom bomen</w:t>
            </w:r>
          </w:p>
        </w:tc>
        <w:tc>
          <w:tcPr>
            <w:tcW w:w="1426" w:type="dxa"/>
          </w:tcPr>
          <w:p w14:paraId="54C98F67" w14:textId="77777777" w:rsidR="001F674E" w:rsidRPr="006235E9" w:rsidRDefault="001F674E" w:rsidP="00027273">
            <w:pPr>
              <w:spacing w:line="283" w:lineRule="atLeast"/>
              <w:rPr>
                <w:sz w:val="11"/>
                <w:szCs w:val="11"/>
              </w:rPr>
            </w:pPr>
            <w:r w:rsidRPr="006235E9">
              <w:rPr>
                <w:sz w:val="11"/>
                <w:szCs w:val="11"/>
              </w:rPr>
              <w:t>Aanrijden</w:t>
            </w:r>
          </w:p>
          <w:p w14:paraId="538F4DF0" w14:textId="77777777" w:rsidR="001F674E" w:rsidRPr="006235E9" w:rsidRDefault="001F674E" w:rsidP="00027273">
            <w:pPr>
              <w:spacing w:line="283" w:lineRule="atLeast"/>
              <w:rPr>
                <w:sz w:val="11"/>
                <w:szCs w:val="11"/>
              </w:rPr>
            </w:pPr>
            <w:r w:rsidRPr="006235E9">
              <w:rPr>
                <w:sz w:val="11"/>
                <w:szCs w:val="11"/>
              </w:rPr>
              <w:t>Fysieke belasting</w:t>
            </w:r>
          </w:p>
          <w:p w14:paraId="3BADE321" w14:textId="77777777" w:rsidR="001F674E" w:rsidRPr="006235E9" w:rsidRDefault="001F674E" w:rsidP="00027273">
            <w:pPr>
              <w:spacing w:line="283" w:lineRule="atLeast"/>
              <w:rPr>
                <w:sz w:val="11"/>
                <w:szCs w:val="11"/>
              </w:rPr>
            </w:pPr>
            <w:r w:rsidRPr="006235E9">
              <w:rPr>
                <w:sz w:val="11"/>
                <w:szCs w:val="11"/>
              </w:rPr>
              <w:t>Lawaai</w:t>
            </w:r>
          </w:p>
          <w:p w14:paraId="18EF34E5"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2BCCE8BE" w14:textId="77777777" w:rsidR="001F674E" w:rsidRPr="006235E9" w:rsidRDefault="001F674E" w:rsidP="00027273">
            <w:pPr>
              <w:spacing w:line="283" w:lineRule="atLeast"/>
              <w:rPr>
                <w:sz w:val="11"/>
                <w:szCs w:val="11"/>
              </w:rPr>
            </w:pPr>
            <w:r w:rsidRPr="006235E9">
              <w:rPr>
                <w:sz w:val="11"/>
                <w:szCs w:val="11"/>
              </w:rPr>
              <w:t>Transport/verkeer</w:t>
            </w:r>
          </w:p>
          <w:p w14:paraId="6F0999A9" w14:textId="77777777" w:rsidR="001F674E" w:rsidRPr="006235E9" w:rsidRDefault="001F674E" w:rsidP="00027273">
            <w:pPr>
              <w:spacing w:line="283" w:lineRule="atLeast"/>
              <w:rPr>
                <w:sz w:val="11"/>
                <w:szCs w:val="11"/>
              </w:rPr>
            </w:pPr>
            <w:r w:rsidRPr="006235E9">
              <w:rPr>
                <w:sz w:val="11"/>
                <w:szCs w:val="11"/>
              </w:rPr>
              <w:t>Inzet gereedschappen</w:t>
            </w:r>
          </w:p>
          <w:p w14:paraId="5E58E406" w14:textId="77777777" w:rsidR="001F674E" w:rsidRPr="006235E9" w:rsidRDefault="001F674E" w:rsidP="00027273">
            <w:pPr>
              <w:spacing w:line="283" w:lineRule="atLeast"/>
              <w:rPr>
                <w:sz w:val="11"/>
                <w:szCs w:val="11"/>
              </w:rPr>
            </w:pPr>
            <w:r w:rsidRPr="006235E9">
              <w:rPr>
                <w:sz w:val="11"/>
                <w:szCs w:val="11"/>
              </w:rPr>
              <w:t>Tillen/werkhouding</w:t>
            </w:r>
          </w:p>
          <w:p w14:paraId="1330AF4C" w14:textId="77777777" w:rsidR="001F674E" w:rsidRPr="006235E9" w:rsidRDefault="001F674E" w:rsidP="00027273">
            <w:pPr>
              <w:spacing w:line="283" w:lineRule="atLeast"/>
              <w:rPr>
                <w:sz w:val="11"/>
                <w:szCs w:val="11"/>
              </w:rPr>
            </w:pPr>
            <w:r w:rsidRPr="006235E9">
              <w:rPr>
                <w:sz w:val="11"/>
                <w:szCs w:val="11"/>
              </w:rPr>
              <w:t>Afvalblootstelling</w:t>
            </w:r>
          </w:p>
          <w:p w14:paraId="4DC1A66A" w14:textId="77777777" w:rsidR="001F674E" w:rsidRPr="006235E9" w:rsidRDefault="001F674E" w:rsidP="00027273">
            <w:pPr>
              <w:spacing w:line="283" w:lineRule="atLeast"/>
              <w:rPr>
                <w:sz w:val="11"/>
                <w:szCs w:val="11"/>
              </w:rPr>
            </w:pPr>
          </w:p>
        </w:tc>
        <w:tc>
          <w:tcPr>
            <w:tcW w:w="1426" w:type="dxa"/>
          </w:tcPr>
          <w:p w14:paraId="191A0601" w14:textId="77777777" w:rsidR="001F674E" w:rsidRPr="006235E9" w:rsidRDefault="001F674E" w:rsidP="00027273">
            <w:pPr>
              <w:spacing w:line="283" w:lineRule="atLeast"/>
              <w:rPr>
                <w:sz w:val="11"/>
                <w:szCs w:val="11"/>
              </w:rPr>
            </w:pPr>
          </w:p>
        </w:tc>
        <w:tc>
          <w:tcPr>
            <w:tcW w:w="1426" w:type="dxa"/>
          </w:tcPr>
          <w:p w14:paraId="16651182" w14:textId="77777777" w:rsidR="001F674E" w:rsidRPr="006235E9" w:rsidRDefault="001F674E" w:rsidP="00027273">
            <w:pPr>
              <w:spacing w:line="283" w:lineRule="atLeast"/>
              <w:rPr>
                <w:sz w:val="11"/>
                <w:szCs w:val="11"/>
              </w:rPr>
            </w:pPr>
            <w:r w:rsidRPr="006235E9">
              <w:rPr>
                <w:sz w:val="11"/>
                <w:szCs w:val="11"/>
              </w:rPr>
              <w:t>Inventarisatie locatie</w:t>
            </w:r>
          </w:p>
          <w:p w14:paraId="3E5D6418" w14:textId="77777777" w:rsidR="001F674E" w:rsidRPr="006235E9" w:rsidRDefault="001F674E" w:rsidP="00027273">
            <w:pPr>
              <w:spacing w:line="283" w:lineRule="atLeast"/>
              <w:rPr>
                <w:sz w:val="11"/>
                <w:szCs w:val="11"/>
              </w:rPr>
            </w:pPr>
            <w:r w:rsidRPr="006235E9">
              <w:rPr>
                <w:sz w:val="11"/>
                <w:szCs w:val="11"/>
              </w:rPr>
              <w:t>Inzet gespecialiseerd bedrijf</w:t>
            </w:r>
          </w:p>
          <w:p w14:paraId="1FD5CB95"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67EFC4F4" w14:textId="77777777" w:rsidR="001F674E" w:rsidRPr="006235E9" w:rsidRDefault="001F674E" w:rsidP="00027273">
            <w:pPr>
              <w:spacing w:line="283" w:lineRule="atLeast"/>
              <w:rPr>
                <w:sz w:val="11"/>
                <w:szCs w:val="11"/>
              </w:rPr>
            </w:pPr>
            <w:r w:rsidRPr="006235E9">
              <w:rPr>
                <w:sz w:val="11"/>
                <w:szCs w:val="11"/>
              </w:rPr>
              <w:t>Hygiënische voorzieningen treffen</w:t>
            </w:r>
          </w:p>
          <w:p w14:paraId="7463BCD3" w14:textId="77777777" w:rsidR="001F674E" w:rsidRPr="006235E9" w:rsidRDefault="001F674E" w:rsidP="00027273">
            <w:pPr>
              <w:spacing w:line="283" w:lineRule="atLeast"/>
              <w:rPr>
                <w:sz w:val="11"/>
                <w:szCs w:val="11"/>
              </w:rPr>
            </w:pPr>
            <w:r w:rsidRPr="006235E9">
              <w:rPr>
                <w:sz w:val="11"/>
                <w:szCs w:val="11"/>
              </w:rPr>
              <w:t>Geluidsgedemt gereedschap</w:t>
            </w:r>
          </w:p>
          <w:p w14:paraId="314FD1FB" w14:textId="77777777" w:rsidR="001F674E" w:rsidRPr="006235E9" w:rsidRDefault="001F674E" w:rsidP="00027273">
            <w:pPr>
              <w:spacing w:line="283" w:lineRule="atLeast"/>
              <w:rPr>
                <w:sz w:val="11"/>
                <w:szCs w:val="11"/>
              </w:rPr>
            </w:pPr>
            <w:r w:rsidRPr="006235E9">
              <w:rPr>
                <w:sz w:val="11"/>
                <w:szCs w:val="11"/>
              </w:rPr>
              <w:t>Ergonomisch gereedschap</w:t>
            </w:r>
          </w:p>
          <w:p w14:paraId="5E37503D"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0B0E2DFF" w14:textId="77777777" w:rsidR="001F674E" w:rsidRPr="006235E9" w:rsidRDefault="001F674E" w:rsidP="00027273">
            <w:pPr>
              <w:spacing w:line="283" w:lineRule="atLeast"/>
              <w:rPr>
                <w:sz w:val="11"/>
                <w:szCs w:val="11"/>
              </w:rPr>
            </w:pPr>
            <w:r w:rsidRPr="006235E9">
              <w:rPr>
                <w:sz w:val="11"/>
                <w:szCs w:val="11"/>
              </w:rPr>
              <w:t>Voorlichting/Instructie personeel</w:t>
            </w:r>
          </w:p>
          <w:p w14:paraId="3A075073" w14:textId="77777777" w:rsidR="001F674E" w:rsidRPr="006235E9" w:rsidRDefault="001F674E" w:rsidP="00027273">
            <w:pPr>
              <w:spacing w:line="283" w:lineRule="atLeast"/>
              <w:rPr>
                <w:sz w:val="11"/>
                <w:szCs w:val="11"/>
              </w:rPr>
            </w:pPr>
            <w:r w:rsidRPr="006235E9">
              <w:rPr>
                <w:sz w:val="11"/>
                <w:szCs w:val="11"/>
              </w:rPr>
              <w:t>Taakroulatie</w:t>
            </w:r>
          </w:p>
          <w:p w14:paraId="45A62A30" w14:textId="77777777" w:rsidR="001F674E" w:rsidRPr="006235E9" w:rsidRDefault="001F674E" w:rsidP="00027273">
            <w:pPr>
              <w:spacing w:line="283" w:lineRule="atLeast"/>
              <w:rPr>
                <w:sz w:val="11"/>
                <w:szCs w:val="11"/>
              </w:rPr>
            </w:pPr>
            <w:r w:rsidRPr="006235E9">
              <w:rPr>
                <w:sz w:val="11"/>
                <w:szCs w:val="11"/>
              </w:rPr>
              <w:t>Maatregelen bij alleen werken</w:t>
            </w:r>
          </w:p>
          <w:p w14:paraId="12AD482F" w14:textId="77777777" w:rsidR="001F674E" w:rsidRPr="006235E9" w:rsidRDefault="001F674E" w:rsidP="00027273">
            <w:pPr>
              <w:spacing w:line="283" w:lineRule="atLeast"/>
              <w:rPr>
                <w:sz w:val="11"/>
                <w:szCs w:val="11"/>
              </w:rPr>
            </w:pPr>
            <w:r w:rsidRPr="006235E9">
              <w:rPr>
                <w:sz w:val="11"/>
                <w:szCs w:val="11"/>
              </w:rPr>
              <w:t>Werken conform CROW-publicatie 96</w:t>
            </w:r>
          </w:p>
          <w:p w14:paraId="1CB6F743"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3238840E" w14:textId="77777777" w:rsidR="001F674E" w:rsidRPr="006235E9" w:rsidRDefault="001F674E" w:rsidP="00027273">
            <w:pPr>
              <w:spacing w:line="283" w:lineRule="atLeast"/>
              <w:rPr>
                <w:sz w:val="11"/>
                <w:szCs w:val="11"/>
              </w:rPr>
            </w:pPr>
            <w:r w:rsidRPr="006235E9">
              <w:rPr>
                <w:sz w:val="11"/>
                <w:szCs w:val="11"/>
              </w:rPr>
              <w:t>Werkkleding,</w:t>
            </w:r>
          </w:p>
          <w:p w14:paraId="3D2EE833" w14:textId="77777777" w:rsidR="001F674E" w:rsidRPr="006235E9" w:rsidRDefault="001F674E" w:rsidP="00027273">
            <w:pPr>
              <w:spacing w:line="283" w:lineRule="atLeast"/>
              <w:rPr>
                <w:sz w:val="11"/>
                <w:szCs w:val="11"/>
              </w:rPr>
            </w:pPr>
            <w:r w:rsidRPr="006235E9">
              <w:rPr>
                <w:sz w:val="11"/>
                <w:szCs w:val="11"/>
              </w:rPr>
              <w:t>Handschoenen,</w:t>
            </w:r>
          </w:p>
          <w:p w14:paraId="4B8EC192"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3EA4DE19" w14:textId="77777777" w:rsidR="001F674E" w:rsidRPr="006235E9" w:rsidRDefault="001F674E" w:rsidP="00027273">
            <w:pPr>
              <w:spacing w:line="283" w:lineRule="atLeast"/>
              <w:rPr>
                <w:sz w:val="11"/>
                <w:szCs w:val="11"/>
              </w:rPr>
            </w:pPr>
          </w:p>
        </w:tc>
        <w:tc>
          <w:tcPr>
            <w:tcW w:w="1426" w:type="dxa"/>
          </w:tcPr>
          <w:p w14:paraId="55E939AD" w14:textId="77777777" w:rsidR="001F674E" w:rsidRPr="006235E9" w:rsidRDefault="001F674E" w:rsidP="00027273">
            <w:pPr>
              <w:spacing w:line="283" w:lineRule="atLeast"/>
              <w:rPr>
                <w:sz w:val="11"/>
                <w:szCs w:val="11"/>
              </w:rPr>
            </w:pPr>
            <w:hyperlink r:id="rId69" w:anchor="https://www.abomafoon.nl/fysieke-belasting-bouw" w:history="1">
              <w:r w:rsidRPr="006235E9">
                <w:rPr>
                  <w:sz w:val="11"/>
                  <w:szCs w:val="11"/>
                </w:rPr>
                <w:t>https://www.abomafoon.nl/fysieke-belasting-bouw</w:t>
              </w:r>
            </w:hyperlink>
            <w:r w:rsidRPr="006235E9">
              <w:rPr>
                <w:sz w:val="11"/>
                <w:szCs w:val="11"/>
              </w:rPr>
              <w:t>,</w:t>
            </w:r>
          </w:p>
          <w:p w14:paraId="6F567E75" w14:textId="77777777" w:rsidR="001F674E" w:rsidRPr="006235E9" w:rsidRDefault="001F674E" w:rsidP="00027273">
            <w:pPr>
              <w:spacing w:line="283" w:lineRule="atLeast"/>
              <w:rPr>
                <w:sz w:val="11"/>
                <w:szCs w:val="11"/>
              </w:rPr>
            </w:pPr>
            <w:hyperlink r:id="rId70" w:anchor="https://www.abomafoon.nl/lawaai-op-arbeidsplaats" w:history="1">
              <w:r w:rsidRPr="006235E9">
                <w:rPr>
                  <w:sz w:val="11"/>
                  <w:szCs w:val="11"/>
                </w:rPr>
                <w:t>https://www.abomafoon.nl/lawaai-op-arbeidsplaats</w:t>
              </w:r>
            </w:hyperlink>
            <w:r w:rsidRPr="006235E9">
              <w:rPr>
                <w:sz w:val="11"/>
                <w:szCs w:val="11"/>
              </w:rPr>
              <w:t>,</w:t>
            </w:r>
          </w:p>
          <w:p w14:paraId="643E3BD3" w14:textId="77777777" w:rsidR="001F674E" w:rsidRPr="006235E9" w:rsidRDefault="001F674E" w:rsidP="00027273">
            <w:pPr>
              <w:spacing w:line="283" w:lineRule="atLeast"/>
              <w:rPr>
                <w:sz w:val="11"/>
                <w:szCs w:val="11"/>
              </w:rPr>
            </w:pPr>
            <w:hyperlink r:id="rId71" w:anchor="https://www.abomafoon.nl/hygienische-voorzieningen-op-bouw" w:history="1">
              <w:r w:rsidRPr="006235E9">
                <w:rPr>
                  <w:sz w:val="11"/>
                  <w:szCs w:val="11"/>
                </w:rPr>
                <w:t>https://www.abomafoon.nl/hygienische-voorzieningen-op-bouw</w:t>
              </w:r>
            </w:hyperlink>
            <w:r w:rsidRPr="006235E9">
              <w:rPr>
                <w:sz w:val="11"/>
                <w:szCs w:val="11"/>
              </w:rPr>
              <w:t>,</w:t>
            </w:r>
          </w:p>
          <w:p w14:paraId="4289E817" w14:textId="77777777" w:rsidR="001F674E" w:rsidRPr="006235E9" w:rsidRDefault="001F674E" w:rsidP="00027273">
            <w:pPr>
              <w:spacing w:line="283" w:lineRule="atLeast"/>
              <w:rPr>
                <w:sz w:val="11"/>
                <w:szCs w:val="11"/>
              </w:rPr>
            </w:pPr>
            <w:hyperlink r:id="rId72" w:anchor="https://www.abomafoon.nl/voorkomen-van-aanrijdgevaar" w:history="1">
              <w:r w:rsidRPr="006235E9">
                <w:rPr>
                  <w:sz w:val="11"/>
                  <w:szCs w:val="11"/>
                </w:rPr>
                <w:t>https://www.abomafoon.nl/voorkomen-van-aanrijdgevaar</w:t>
              </w:r>
            </w:hyperlink>
            <w:r w:rsidRPr="006235E9">
              <w:rPr>
                <w:sz w:val="11"/>
                <w:szCs w:val="11"/>
              </w:rPr>
              <w:t>,</w:t>
            </w:r>
          </w:p>
          <w:p w14:paraId="3F999D69" w14:textId="77777777" w:rsidR="001F674E" w:rsidRPr="006235E9" w:rsidRDefault="001F674E" w:rsidP="00027273">
            <w:pPr>
              <w:spacing w:line="283" w:lineRule="atLeast"/>
              <w:rPr>
                <w:sz w:val="11"/>
                <w:szCs w:val="11"/>
              </w:rPr>
            </w:pPr>
            <w:hyperlink r:id="rId73" w:anchor="https://www.abomafoon.nl/maatregelen-alleen-werken" w:history="1">
              <w:r w:rsidRPr="006235E9">
                <w:rPr>
                  <w:sz w:val="11"/>
                  <w:szCs w:val="11"/>
                </w:rPr>
                <w:t>https://www.abomafoon.nl/maatregelen-alleen-werken</w:t>
              </w:r>
            </w:hyperlink>
            <w:r w:rsidRPr="006235E9">
              <w:rPr>
                <w:sz w:val="11"/>
                <w:szCs w:val="11"/>
              </w:rPr>
              <w:t>,</w:t>
            </w:r>
          </w:p>
          <w:p w14:paraId="0338A3EF" w14:textId="77777777" w:rsidR="001F674E" w:rsidRPr="006235E9" w:rsidRDefault="001F674E" w:rsidP="00027273">
            <w:pPr>
              <w:spacing w:line="283" w:lineRule="atLeast"/>
              <w:rPr>
                <w:sz w:val="11"/>
                <w:szCs w:val="11"/>
              </w:rPr>
            </w:pPr>
            <w:hyperlink r:id="rId74" w:anchor="https://www.abomafoon.nl/biologische-agentia" w:history="1">
              <w:r w:rsidRPr="006235E9">
                <w:rPr>
                  <w:sz w:val="11"/>
                  <w:szCs w:val="11"/>
                </w:rPr>
                <w:t>https://www.abomafoon.nl/biologische-agentia</w:t>
              </w:r>
            </w:hyperlink>
            <w:r w:rsidRPr="006235E9">
              <w:rPr>
                <w:sz w:val="11"/>
                <w:szCs w:val="11"/>
              </w:rPr>
              <w:t>,</w:t>
            </w:r>
          </w:p>
          <w:p w14:paraId="2EF5B2AF" w14:textId="77777777" w:rsidR="001F674E" w:rsidRPr="006235E9" w:rsidRDefault="001F674E" w:rsidP="00027273">
            <w:pPr>
              <w:spacing w:line="283" w:lineRule="atLeast"/>
              <w:rPr>
                <w:sz w:val="11"/>
                <w:szCs w:val="11"/>
              </w:rPr>
            </w:pPr>
            <w:hyperlink r:id="rId75" w:anchor="https://www.abomafoon.nl/persoonlijke-beschermingsmiddelen" w:history="1">
              <w:r w:rsidRPr="006235E9">
                <w:rPr>
                  <w:sz w:val="11"/>
                  <w:szCs w:val="11"/>
                </w:rPr>
                <w:t>https://www.abomafoon.nl/persoonlijke-</w:t>
              </w:r>
              <w:r w:rsidRPr="006235E9">
                <w:rPr>
                  <w:sz w:val="11"/>
                  <w:szCs w:val="11"/>
                </w:rPr>
                <w:lastRenderedPageBreak/>
                <w:t>beschermingsmiddelen</w:t>
              </w:r>
            </w:hyperlink>
            <w:r w:rsidRPr="006235E9">
              <w:rPr>
                <w:sz w:val="11"/>
                <w:szCs w:val="11"/>
              </w:rPr>
              <w:t>,</w:t>
            </w:r>
          </w:p>
          <w:p w14:paraId="22D4B985" w14:textId="77777777" w:rsidR="001F674E" w:rsidRPr="006235E9" w:rsidRDefault="001F674E" w:rsidP="00027273">
            <w:pPr>
              <w:spacing w:line="283" w:lineRule="atLeast"/>
              <w:rPr>
                <w:sz w:val="11"/>
                <w:szCs w:val="11"/>
              </w:rPr>
            </w:pPr>
            <w:hyperlink r:id="rId76" w:anchor="https://www.abomafoon.nl/veiligheidskleding" w:history="1">
              <w:r w:rsidRPr="006235E9">
                <w:rPr>
                  <w:sz w:val="11"/>
                  <w:szCs w:val="11"/>
                </w:rPr>
                <w:t>https://www.abomafoon.nl/veiligheidskleding</w:t>
              </w:r>
            </w:hyperlink>
            <w:r w:rsidRPr="006235E9">
              <w:rPr>
                <w:sz w:val="11"/>
                <w:szCs w:val="11"/>
              </w:rPr>
              <w:t>,</w:t>
            </w:r>
          </w:p>
          <w:p w14:paraId="55DDFAE8" w14:textId="77777777" w:rsidR="001F674E" w:rsidRPr="006235E9" w:rsidRDefault="001F674E" w:rsidP="00027273">
            <w:pPr>
              <w:spacing w:line="283" w:lineRule="atLeast"/>
              <w:rPr>
                <w:sz w:val="11"/>
                <w:szCs w:val="11"/>
              </w:rPr>
            </w:pPr>
            <w:hyperlink r:id="rId77" w:anchor="https://www.abomafoon.nl/handbescherming" w:history="1">
              <w:r w:rsidRPr="006235E9">
                <w:rPr>
                  <w:sz w:val="11"/>
                  <w:szCs w:val="11"/>
                </w:rPr>
                <w:t>https://www.abomafoon.nl/handbescherming</w:t>
              </w:r>
            </w:hyperlink>
          </w:p>
          <w:p w14:paraId="3FEF7D15" w14:textId="77777777" w:rsidR="001F674E" w:rsidRPr="006235E9" w:rsidRDefault="001F674E" w:rsidP="00027273">
            <w:pPr>
              <w:spacing w:line="283" w:lineRule="atLeast"/>
              <w:rPr>
                <w:sz w:val="11"/>
                <w:szCs w:val="11"/>
              </w:rPr>
            </w:pPr>
          </w:p>
        </w:tc>
      </w:tr>
      <w:tr w:rsidR="001F674E" w:rsidRPr="006235E9" w14:paraId="417B5725" w14:textId="77777777" w:rsidTr="00027273">
        <w:tc>
          <w:tcPr>
            <w:tcW w:w="658" w:type="dxa"/>
          </w:tcPr>
          <w:p w14:paraId="1651074D" w14:textId="77777777" w:rsidR="001F674E" w:rsidRPr="006235E9" w:rsidRDefault="001F674E" w:rsidP="00027273">
            <w:pPr>
              <w:spacing w:line="283" w:lineRule="atLeast"/>
              <w:rPr>
                <w:sz w:val="11"/>
                <w:szCs w:val="11"/>
              </w:rPr>
            </w:pPr>
            <w:r w:rsidRPr="006235E9">
              <w:rPr>
                <w:sz w:val="11"/>
                <w:szCs w:val="11"/>
              </w:rPr>
              <w:t>110010, 210010, 310010, 410010, 510010, 610060</w:t>
            </w:r>
          </w:p>
        </w:tc>
        <w:tc>
          <w:tcPr>
            <w:tcW w:w="658" w:type="dxa"/>
          </w:tcPr>
          <w:p w14:paraId="3D91D749" w14:textId="77777777" w:rsidR="001F674E" w:rsidRPr="006235E9" w:rsidRDefault="001F674E" w:rsidP="00027273">
            <w:pPr>
              <w:spacing w:line="283" w:lineRule="atLeast"/>
              <w:rPr>
                <w:sz w:val="11"/>
                <w:szCs w:val="11"/>
              </w:rPr>
            </w:pPr>
            <w:r w:rsidRPr="006235E9">
              <w:rPr>
                <w:sz w:val="11"/>
                <w:szCs w:val="11"/>
              </w:rPr>
              <w:t>512510</w:t>
            </w:r>
          </w:p>
        </w:tc>
        <w:tc>
          <w:tcPr>
            <w:tcW w:w="2413" w:type="dxa"/>
          </w:tcPr>
          <w:p w14:paraId="1EFCDBD8" w14:textId="77777777" w:rsidR="001F674E" w:rsidRPr="006235E9" w:rsidRDefault="001F674E" w:rsidP="00027273">
            <w:pPr>
              <w:spacing w:line="283" w:lineRule="atLeast"/>
              <w:rPr>
                <w:sz w:val="11"/>
                <w:szCs w:val="11"/>
              </w:rPr>
            </w:pPr>
            <w:r w:rsidRPr="006235E9">
              <w:rPr>
                <w:sz w:val="11"/>
                <w:szCs w:val="11"/>
              </w:rPr>
              <w:t>Knippen/maaien van graskanten</w:t>
            </w:r>
          </w:p>
        </w:tc>
        <w:tc>
          <w:tcPr>
            <w:tcW w:w="1426" w:type="dxa"/>
          </w:tcPr>
          <w:p w14:paraId="658ABC84" w14:textId="77777777" w:rsidR="001F674E" w:rsidRPr="006235E9" w:rsidRDefault="001F674E" w:rsidP="00027273">
            <w:pPr>
              <w:spacing w:line="283" w:lineRule="atLeast"/>
              <w:rPr>
                <w:sz w:val="11"/>
                <w:szCs w:val="11"/>
              </w:rPr>
            </w:pPr>
            <w:r w:rsidRPr="006235E9">
              <w:rPr>
                <w:sz w:val="11"/>
                <w:szCs w:val="11"/>
              </w:rPr>
              <w:t>Aanrijden</w:t>
            </w:r>
          </w:p>
          <w:p w14:paraId="166F05FF" w14:textId="77777777" w:rsidR="001F674E" w:rsidRPr="006235E9" w:rsidRDefault="001F674E" w:rsidP="00027273">
            <w:pPr>
              <w:spacing w:line="283" w:lineRule="atLeast"/>
              <w:rPr>
                <w:sz w:val="11"/>
                <w:szCs w:val="11"/>
              </w:rPr>
            </w:pPr>
            <w:r w:rsidRPr="006235E9">
              <w:rPr>
                <w:sz w:val="11"/>
                <w:szCs w:val="11"/>
              </w:rPr>
              <w:t>Fysieke belasting</w:t>
            </w:r>
          </w:p>
          <w:p w14:paraId="3C45CCA5" w14:textId="77777777" w:rsidR="001F674E" w:rsidRPr="006235E9" w:rsidRDefault="001F674E" w:rsidP="00027273">
            <w:pPr>
              <w:spacing w:line="283" w:lineRule="atLeast"/>
              <w:rPr>
                <w:sz w:val="11"/>
                <w:szCs w:val="11"/>
              </w:rPr>
            </w:pPr>
            <w:r w:rsidRPr="006235E9">
              <w:rPr>
                <w:sz w:val="11"/>
                <w:szCs w:val="11"/>
              </w:rPr>
              <w:t>Lawaai</w:t>
            </w:r>
          </w:p>
          <w:p w14:paraId="5CC8BAF1"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1BB8AA10" w14:textId="77777777" w:rsidR="001F674E" w:rsidRPr="006235E9" w:rsidRDefault="001F674E" w:rsidP="00027273">
            <w:pPr>
              <w:spacing w:line="283" w:lineRule="atLeast"/>
              <w:rPr>
                <w:sz w:val="11"/>
                <w:szCs w:val="11"/>
              </w:rPr>
            </w:pPr>
            <w:r w:rsidRPr="006235E9">
              <w:rPr>
                <w:sz w:val="11"/>
                <w:szCs w:val="11"/>
              </w:rPr>
              <w:t>Transport/verkeer</w:t>
            </w:r>
          </w:p>
          <w:p w14:paraId="1660DA9E" w14:textId="77777777" w:rsidR="001F674E" w:rsidRPr="006235E9" w:rsidRDefault="001F674E" w:rsidP="00027273">
            <w:pPr>
              <w:spacing w:line="283" w:lineRule="atLeast"/>
              <w:rPr>
                <w:sz w:val="11"/>
                <w:szCs w:val="11"/>
              </w:rPr>
            </w:pPr>
            <w:r w:rsidRPr="006235E9">
              <w:rPr>
                <w:sz w:val="11"/>
                <w:szCs w:val="11"/>
              </w:rPr>
              <w:t>Inzet gereedschappen</w:t>
            </w:r>
          </w:p>
          <w:p w14:paraId="1CAF98B9" w14:textId="77777777" w:rsidR="001F674E" w:rsidRPr="006235E9" w:rsidRDefault="001F674E" w:rsidP="00027273">
            <w:pPr>
              <w:spacing w:line="283" w:lineRule="atLeast"/>
              <w:rPr>
                <w:sz w:val="11"/>
                <w:szCs w:val="11"/>
              </w:rPr>
            </w:pPr>
            <w:r w:rsidRPr="006235E9">
              <w:rPr>
                <w:sz w:val="11"/>
                <w:szCs w:val="11"/>
              </w:rPr>
              <w:t>Tillen/werkhouding</w:t>
            </w:r>
          </w:p>
          <w:p w14:paraId="1782A2F6" w14:textId="77777777" w:rsidR="001F674E" w:rsidRPr="006235E9" w:rsidRDefault="001F674E" w:rsidP="00027273">
            <w:pPr>
              <w:spacing w:line="283" w:lineRule="atLeast"/>
              <w:rPr>
                <w:sz w:val="11"/>
                <w:szCs w:val="11"/>
              </w:rPr>
            </w:pPr>
            <w:r w:rsidRPr="006235E9">
              <w:rPr>
                <w:sz w:val="11"/>
                <w:szCs w:val="11"/>
              </w:rPr>
              <w:t>Aanraking met grond/aanwezig afval</w:t>
            </w:r>
          </w:p>
          <w:p w14:paraId="09B28239" w14:textId="77777777" w:rsidR="001F674E" w:rsidRPr="006235E9" w:rsidRDefault="001F674E" w:rsidP="00027273">
            <w:pPr>
              <w:spacing w:line="283" w:lineRule="atLeast"/>
              <w:rPr>
                <w:sz w:val="11"/>
                <w:szCs w:val="11"/>
              </w:rPr>
            </w:pPr>
          </w:p>
        </w:tc>
        <w:tc>
          <w:tcPr>
            <w:tcW w:w="1426" w:type="dxa"/>
          </w:tcPr>
          <w:p w14:paraId="203A89CB" w14:textId="77777777" w:rsidR="001F674E" w:rsidRPr="006235E9" w:rsidRDefault="001F674E" w:rsidP="00027273">
            <w:pPr>
              <w:spacing w:line="283" w:lineRule="atLeast"/>
              <w:rPr>
                <w:sz w:val="11"/>
                <w:szCs w:val="11"/>
              </w:rPr>
            </w:pPr>
          </w:p>
        </w:tc>
        <w:tc>
          <w:tcPr>
            <w:tcW w:w="1426" w:type="dxa"/>
          </w:tcPr>
          <w:p w14:paraId="00C4F65C" w14:textId="77777777" w:rsidR="001F674E" w:rsidRPr="006235E9" w:rsidRDefault="001F674E" w:rsidP="00027273">
            <w:pPr>
              <w:spacing w:line="283" w:lineRule="atLeast"/>
              <w:rPr>
                <w:sz w:val="11"/>
                <w:szCs w:val="11"/>
              </w:rPr>
            </w:pPr>
            <w:r w:rsidRPr="006235E9">
              <w:rPr>
                <w:sz w:val="11"/>
                <w:szCs w:val="11"/>
              </w:rPr>
              <w:t>Inventarisatie locatie</w:t>
            </w:r>
          </w:p>
          <w:p w14:paraId="1F2BD116" w14:textId="77777777" w:rsidR="001F674E" w:rsidRPr="006235E9" w:rsidRDefault="001F674E" w:rsidP="00027273">
            <w:pPr>
              <w:spacing w:line="283" w:lineRule="atLeast"/>
              <w:rPr>
                <w:sz w:val="11"/>
                <w:szCs w:val="11"/>
              </w:rPr>
            </w:pPr>
            <w:r w:rsidRPr="006235E9">
              <w:rPr>
                <w:sz w:val="11"/>
                <w:szCs w:val="11"/>
              </w:rPr>
              <w:t>Inzet gespecialiseerd bedrijf</w:t>
            </w:r>
          </w:p>
          <w:p w14:paraId="6F00EC2B"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1171154A" w14:textId="77777777" w:rsidR="001F674E" w:rsidRPr="006235E9" w:rsidRDefault="001F674E" w:rsidP="00027273">
            <w:pPr>
              <w:spacing w:line="283" w:lineRule="atLeast"/>
              <w:rPr>
                <w:sz w:val="11"/>
                <w:szCs w:val="11"/>
              </w:rPr>
            </w:pPr>
            <w:r w:rsidRPr="006235E9">
              <w:rPr>
                <w:sz w:val="11"/>
                <w:szCs w:val="11"/>
              </w:rPr>
              <w:t>Hygiënische voorzieningen treffen</w:t>
            </w:r>
          </w:p>
          <w:p w14:paraId="3A4A63B7" w14:textId="77777777" w:rsidR="001F674E" w:rsidRPr="006235E9" w:rsidRDefault="001F674E" w:rsidP="00027273">
            <w:pPr>
              <w:spacing w:line="283" w:lineRule="atLeast"/>
              <w:rPr>
                <w:sz w:val="11"/>
                <w:szCs w:val="11"/>
              </w:rPr>
            </w:pPr>
            <w:r w:rsidRPr="006235E9">
              <w:rPr>
                <w:sz w:val="11"/>
                <w:szCs w:val="11"/>
              </w:rPr>
              <w:t>Geluidsgedemt gereedschap</w:t>
            </w:r>
          </w:p>
          <w:p w14:paraId="52E04749" w14:textId="77777777" w:rsidR="001F674E" w:rsidRPr="006235E9" w:rsidRDefault="001F674E" w:rsidP="00027273">
            <w:pPr>
              <w:spacing w:line="283" w:lineRule="atLeast"/>
              <w:rPr>
                <w:sz w:val="11"/>
                <w:szCs w:val="11"/>
              </w:rPr>
            </w:pPr>
            <w:r w:rsidRPr="006235E9">
              <w:rPr>
                <w:sz w:val="11"/>
                <w:szCs w:val="11"/>
              </w:rPr>
              <w:t>Ergonomisch gereedschap</w:t>
            </w:r>
          </w:p>
          <w:p w14:paraId="011B9344"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19ED3FB8" w14:textId="77777777" w:rsidR="001F674E" w:rsidRPr="006235E9" w:rsidRDefault="001F674E" w:rsidP="00027273">
            <w:pPr>
              <w:spacing w:line="283" w:lineRule="atLeast"/>
              <w:rPr>
                <w:sz w:val="11"/>
                <w:szCs w:val="11"/>
              </w:rPr>
            </w:pPr>
            <w:r w:rsidRPr="006235E9">
              <w:rPr>
                <w:sz w:val="11"/>
                <w:szCs w:val="11"/>
              </w:rPr>
              <w:t>Voorlichting/Instructie personeel</w:t>
            </w:r>
          </w:p>
          <w:p w14:paraId="3DB2292C" w14:textId="77777777" w:rsidR="001F674E" w:rsidRPr="006235E9" w:rsidRDefault="001F674E" w:rsidP="00027273">
            <w:pPr>
              <w:spacing w:line="283" w:lineRule="atLeast"/>
              <w:rPr>
                <w:sz w:val="11"/>
                <w:szCs w:val="11"/>
              </w:rPr>
            </w:pPr>
            <w:r w:rsidRPr="006235E9">
              <w:rPr>
                <w:sz w:val="11"/>
                <w:szCs w:val="11"/>
              </w:rPr>
              <w:t>Taakroulatie</w:t>
            </w:r>
          </w:p>
          <w:p w14:paraId="76E24C38" w14:textId="77777777" w:rsidR="001F674E" w:rsidRPr="006235E9" w:rsidRDefault="001F674E" w:rsidP="00027273">
            <w:pPr>
              <w:spacing w:line="283" w:lineRule="atLeast"/>
              <w:rPr>
                <w:sz w:val="11"/>
                <w:szCs w:val="11"/>
              </w:rPr>
            </w:pPr>
            <w:r w:rsidRPr="006235E9">
              <w:rPr>
                <w:sz w:val="11"/>
                <w:szCs w:val="11"/>
              </w:rPr>
              <w:t>Maatregelen bij alleen werken</w:t>
            </w:r>
          </w:p>
          <w:p w14:paraId="6292F096" w14:textId="77777777" w:rsidR="001F674E" w:rsidRPr="006235E9" w:rsidRDefault="001F674E" w:rsidP="00027273">
            <w:pPr>
              <w:spacing w:line="283" w:lineRule="atLeast"/>
              <w:rPr>
                <w:sz w:val="11"/>
                <w:szCs w:val="11"/>
              </w:rPr>
            </w:pPr>
            <w:r w:rsidRPr="006235E9">
              <w:rPr>
                <w:sz w:val="11"/>
                <w:szCs w:val="11"/>
              </w:rPr>
              <w:t>Werken conform CROW-publicatie 96</w:t>
            </w:r>
          </w:p>
          <w:p w14:paraId="3A24883A"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268AFBD4" w14:textId="77777777" w:rsidR="001F674E" w:rsidRPr="006235E9" w:rsidRDefault="001F674E" w:rsidP="00027273">
            <w:pPr>
              <w:spacing w:line="283" w:lineRule="atLeast"/>
              <w:rPr>
                <w:sz w:val="11"/>
                <w:szCs w:val="11"/>
              </w:rPr>
            </w:pPr>
            <w:r w:rsidRPr="006235E9">
              <w:rPr>
                <w:sz w:val="11"/>
                <w:szCs w:val="11"/>
              </w:rPr>
              <w:t>Werkkleding,</w:t>
            </w:r>
          </w:p>
          <w:p w14:paraId="3CEBB6ED" w14:textId="77777777" w:rsidR="001F674E" w:rsidRPr="006235E9" w:rsidRDefault="001F674E" w:rsidP="00027273">
            <w:pPr>
              <w:spacing w:line="283" w:lineRule="atLeast"/>
              <w:rPr>
                <w:sz w:val="11"/>
                <w:szCs w:val="11"/>
              </w:rPr>
            </w:pPr>
            <w:r w:rsidRPr="006235E9">
              <w:rPr>
                <w:sz w:val="11"/>
                <w:szCs w:val="11"/>
              </w:rPr>
              <w:t>Handschoenen,</w:t>
            </w:r>
          </w:p>
          <w:p w14:paraId="39D583CE"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4F2E4A48" w14:textId="77777777" w:rsidR="001F674E" w:rsidRPr="006235E9" w:rsidRDefault="001F674E" w:rsidP="00027273">
            <w:pPr>
              <w:spacing w:line="283" w:lineRule="atLeast"/>
              <w:rPr>
                <w:sz w:val="11"/>
                <w:szCs w:val="11"/>
              </w:rPr>
            </w:pPr>
          </w:p>
        </w:tc>
        <w:tc>
          <w:tcPr>
            <w:tcW w:w="1426" w:type="dxa"/>
          </w:tcPr>
          <w:p w14:paraId="3DE47AD5" w14:textId="77777777" w:rsidR="001F674E" w:rsidRPr="006235E9" w:rsidRDefault="001F674E" w:rsidP="00027273">
            <w:pPr>
              <w:spacing w:line="283" w:lineRule="atLeast"/>
              <w:rPr>
                <w:sz w:val="11"/>
                <w:szCs w:val="11"/>
              </w:rPr>
            </w:pPr>
            <w:hyperlink r:id="rId78" w:anchor="https://www.abomafoon.nl/fysieke-belasting-bouw" w:history="1">
              <w:r w:rsidRPr="006235E9">
                <w:rPr>
                  <w:sz w:val="11"/>
                  <w:szCs w:val="11"/>
                </w:rPr>
                <w:t>https://www.abomafoon.nl/fysieke-belasting-bouw</w:t>
              </w:r>
            </w:hyperlink>
            <w:r w:rsidRPr="006235E9">
              <w:rPr>
                <w:sz w:val="11"/>
                <w:szCs w:val="11"/>
              </w:rPr>
              <w:t>,</w:t>
            </w:r>
          </w:p>
          <w:p w14:paraId="01490C95" w14:textId="77777777" w:rsidR="001F674E" w:rsidRPr="006235E9" w:rsidRDefault="001F674E" w:rsidP="00027273">
            <w:pPr>
              <w:spacing w:line="283" w:lineRule="atLeast"/>
              <w:rPr>
                <w:sz w:val="11"/>
                <w:szCs w:val="11"/>
              </w:rPr>
            </w:pPr>
            <w:hyperlink r:id="rId79" w:anchor="https://www.abomafoon.nl/lawaai-op-arbeidsplaats" w:history="1">
              <w:r w:rsidRPr="006235E9">
                <w:rPr>
                  <w:sz w:val="11"/>
                  <w:szCs w:val="11"/>
                </w:rPr>
                <w:t>https://www.abomafoon.nl/lawaai-op-arbeidsplaats</w:t>
              </w:r>
            </w:hyperlink>
            <w:r w:rsidRPr="006235E9">
              <w:rPr>
                <w:sz w:val="11"/>
                <w:szCs w:val="11"/>
              </w:rPr>
              <w:t>,</w:t>
            </w:r>
          </w:p>
          <w:p w14:paraId="6A746361" w14:textId="77777777" w:rsidR="001F674E" w:rsidRPr="006235E9" w:rsidRDefault="001F674E" w:rsidP="00027273">
            <w:pPr>
              <w:spacing w:line="283" w:lineRule="atLeast"/>
              <w:rPr>
                <w:sz w:val="11"/>
                <w:szCs w:val="11"/>
              </w:rPr>
            </w:pPr>
            <w:hyperlink r:id="rId80" w:anchor="https://www.abomafoon.nl/hygienische-voorzieningen-op-bouw" w:history="1">
              <w:r w:rsidRPr="006235E9">
                <w:rPr>
                  <w:sz w:val="11"/>
                  <w:szCs w:val="11"/>
                </w:rPr>
                <w:t>https://www.abomafoon.nl/hygienische-voorzieningen-op-bouw</w:t>
              </w:r>
            </w:hyperlink>
            <w:r w:rsidRPr="006235E9">
              <w:rPr>
                <w:sz w:val="11"/>
                <w:szCs w:val="11"/>
              </w:rPr>
              <w:t>,</w:t>
            </w:r>
          </w:p>
          <w:p w14:paraId="0E15635F" w14:textId="77777777" w:rsidR="001F674E" w:rsidRPr="006235E9" w:rsidRDefault="001F674E" w:rsidP="00027273">
            <w:pPr>
              <w:spacing w:line="283" w:lineRule="atLeast"/>
              <w:rPr>
                <w:sz w:val="11"/>
                <w:szCs w:val="11"/>
              </w:rPr>
            </w:pPr>
            <w:hyperlink r:id="rId81" w:anchor="https://www.abomafoon.nl/voorkomen-van-aanrijdgevaar" w:history="1">
              <w:r w:rsidRPr="006235E9">
                <w:rPr>
                  <w:sz w:val="11"/>
                  <w:szCs w:val="11"/>
                </w:rPr>
                <w:t>https://www.abomafoon.nl/voorkomen-van-aanrijdgevaar</w:t>
              </w:r>
            </w:hyperlink>
            <w:r w:rsidRPr="006235E9">
              <w:rPr>
                <w:sz w:val="11"/>
                <w:szCs w:val="11"/>
              </w:rPr>
              <w:t>,</w:t>
            </w:r>
          </w:p>
          <w:p w14:paraId="6591FE5D" w14:textId="77777777" w:rsidR="001F674E" w:rsidRPr="006235E9" w:rsidRDefault="001F674E" w:rsidP="00027273">
            <w:pPr>
              <w:spacing w:line="283" w:lineRule="atLeast"/>
              <w:rPr>
                <w:sz w:val="11"/>
                <w:szCs w:val="11"/>
              </w:rPr>
            </w:pPr>
            <w:hyperlink r:id="rId82" w:anchor="https://www.abomafoon.nl/maatregelen-alleen-werken" w:history="1">
              <w:r w:rsidRPr="006235E9">
                <w:rPr>
                  <w:sz w:val="11"/>
                  <w:szCs w:val="11"/>
                </w:rPr>
                <w:t>https://www.abomafoon.nl/maatregelen-alleen-werken</w:t>
              </w:r>
            </w:hyperlink>
            <w:r w:rsidRPr="006235E9">
              <w:rPr>
                <w:sz w:val="11"/>
                <w:szCs w:val="11"/>
              </w:rPr>
              <w:t>,</w:t>
            </w:r>
          </w:p>
          <w:p w14:paraId="2CD8213C" w14:textId="77777777" w:rsidR="001F674E" w:rsidRPr="006235E9" w:rsidRDefault="001F674E" w:rsidP="00027273">
            <w:pPr>
              <w:spacing w:line="283" w:lineRule="atLeast"/>
              <w:rPr>
                <w:sz w:val="11"/>
                <w:szCs w:val="11"/>
              </w:rPr>
            </w:pPr>
            <w:hyperlink r:id="rId83" w:anchor="https://www.abomafoon.nl/biologische-agentia" w:history="1">
              <w:r w:rsidRPr="006235E9">
                <w:rPr>
                  <w:sz w:val="11"/>
                  <w:szCs w:val="11"/>
                </w:rPr>
                <w:t>https://www.abomafoon.nl/biologische-agentia</w:t>
              </w:r>
            </w:hyperlink>
            <w:r w:rsidRPr="006235E9">
              <w:rPr>
                <w:sz w:val="11"/>
                <w:szCs w:val="11"/>
              </w:rPr>
              <w:t>,</w:t>
            </w:r>
          </w:p>
          <w:p w14:paraId="7A7FC067" w14:textId="77777777" w:rsidR="001F674E" w:rsidRPr="006235E9" w:rsidRDefault="001F674E" w:rsidP="00027273">
            <w:pPr>
              <w:spacing w:line="283" w:lineRule="atLeast"/>
              <w:rPr>
                <w:sz w:val="11"/>
                <w:szCs w:val="11"/>
              </w:rPr>
            </w:pPr>
            <w:hyperlink r:id="rId84" w:anchor="https://www.abomafoon.nl/persoonlijke-beschermingsmiddelen" w:history="1">
              <w:r w:rsidRPr="006235E9">
                <w:rPr>
                  <w:sz w:val="11"/>
                  <w:szCs w:val="11"/>
                </w:rPr>
                <w:t>https://www.abomafoon.nl/persoonlijke-</w:t>
              </w:r>
              <w:r w:rsidRPr="006235E9">
                <w:rPr>
                  <w:sz w:val="11"/>
                  <w:szCs w:val="11"/>
                </w:rPr>
                <w:lastRenderedPageBreak/>
                <w:t>beschermingsmiddelen</w:t>
              </w:r>
            </w:hyperlink>
            <w:r w:rsidRPr="006235E9">
              <w:rPr>
                <w:sz w:val="11"/>
                <w:szCs w:val="11"/>
              </w:rPr>
              <w:t>,</w:t>
            </w:r>
          </w:p>
          <w:p w14:paraId="120525CF" w14:textId="77777777" w:rsidR="001F674E" w:rsidRPr="006235E9" w:rsidRDefault="001F674E" w:rsidP="00027273">
            <w:pPr>
              <w:spacing w:line="283" w:lineRule="atLeast"/>
              <w:rPr>
                <w:sz w:val="11"/>
                <w:szCs w:val="11"/>
              </w:rPr>
            </w:pPr>
            <w:hyperlink r:id="rId85" w:anchor="https://www.abomafoon.nl/veiligheidskleding" w:history="1">
              <w:r w:rsidRPr="006235E9">
                <w:rPr>
                  <w:sz w:val="11"/>
                  <w:szCs w:val="11"/>
                </w:rPr>
                <w:t>https://www.abomafoon.nl/veiligheidskleding</w:t>
              </w:r>
            </w:hyperlink>
            <w:r w:rsidRPr="006235E9">
              <w:rPr>
                <w:sz w:val="11"/>
                <w:szCs w:val="11"/>
              </w:rPr>
              <w:t>,</w:t>
            </w:r>
          </w:p>
          <w:p w14:paraId="6A88295F" w14:textId="77777777" w:rsidR="001F674E" w:rsidRPr="006235E9" w:rsidRDefault="001F674E" w:rsidP="00027273">
            <w:pPr>
              <w:spacing w:line="283" w:lineRule="atLeast"/>
              <w:rPr>
                <w:sz w:val="11"/>
                <w:szCs w:val="11"/>
              </w:rPr>
            </w:pPr>
            <w:hyperlink r:id="rId86" w:anchor="https://www.abomafoon.nl/handbescherming" w:history="1">
              <w:r w:rsidRPr="006235E9">
                <w:rPr>
                  <w:sz w:val="11"/>
                  <w:szCs w:val="11"/>
                </w:rPr>
                <w:t>https://www.abomafoon.nl/handbescherming</w:t>
              </w:r>
            </w:hyperlink>
          </w:p>
          <w:p w14:paraId="04A8240A" w14:textId="77777777" w:rsidR="001F674E" w:rsidRPr="006235E9" w:rsidRDefault="001F674E" w:rsidP="00027273">
            <w:pPr>
              <w:spacing w:line="283" w:lineRule="atLeast"/>
              <w:rPr>
                <w:sz w:val="11"/>
                <w:szCs w:val="11"/>
              </w:rPr>
            </w:pPr>
          </w:p>
        </w:tc>
      </w:tr>
      <w:tr w:rsidR="001F674E" w:rsidRPr="006235E9" w14:paraId="5790A273" w14:textId="77777777" w:rsidTr="00027273">
        <w:tc>
          <w:tcPr>
            <w:tcW w:w="658" w:type="dxa"/>
          </w:tcPr>
          <w:p w14:paraId="33CAF32B" w14:textId="77777777" w:rsidR="001F674E" w:rsidRPr="006235E9" w:rsidRDefault="001F674E" w:rsidP="00027273">
            <w:pPr>
              <w:spacing w:line="283" w:lineRule="atLeast"/>
              <w:rPr>
                <w:sz w:val="11"/>
                <w:szCs w:val="11"/>
              </w:rPr>
            </w:pPr>
            <w:r w:rsidRPr="006235E9">
              <w:rPr>
                <w:sz w:val="11"/>
                <w:szCs w:val="11"/>
              </w:rPr>
              <w:t xml:space="preserve">120010, 120020, 120030, 120040, 120050, 120080, 121010, 121020, 121050, 220010, 220020, 220030, 220040, 220050, 220080, 221010, 221020, 221050, 320010, 320020, 320030, 320050, </w:t>
            </w:r>
            <w:r w:rsidRPr="006235E9">
              <w:rPr>
                <w:sz w:val="11"/>
                <w:szCs w:val="11"/>
              </w:rPr>
              <w:lastRenderedPageBreak/>
              <w:t>321010, 321020, 321040, 420010, 420020, 420030, 420060, 421010, 421020, 421050, 520010, 520020, 520030, 520040, 520050, 520080, 521010, 521020, 521050, 620010, 620020, 620030, 620060, 621010, 621040</w:t>
            </w:r>
          </w:p>
        </w:tc>
        <w:tc>
          <w:tcPr>
            <w:tcW w:w="658" w:type="dxa"/>
          </w:tcPr>
          <w:p w14:paraId="0BDF9277" w14:textId="77777777" w:rsidR="001F674E" w:rsidRPr="006235E9" w:rsidRDefault="001F674E" w:rsidP="00027273">
            <w:pPr>
              <w:spacing w:line="283" w:lineRule="atLeast"/>
              <w:rPr>
                <w:sz w:val="11"/>
                <w:szCs w:val="11"/>
              </w:rPr>
            </w:pPr>
            <w:r w:rsidRPr="006235E9">
              <w:rPr>
                <w:sz w:val="11"/>
                <w:szCs w:val="11"/>
              </w:rPr>
              <w:lastRenderedPageBreak/>
              <w:t>514402</w:t>
            </w:r>
          </w:p>
        </w:tc>
        <w:tc>
          <w:tcPr>
            <w:tcW w:w="2413" w:type="dxa"/>
          </w:tcPr>
          <w:p w14:paraId="1B028A8B" w14:textId="77777777" w:rsidR="001F674E" w:rsidRPr="006235E9" w:rsidRDefault="001F674E" w:rsidP="00027273">
            <w:pPr>
              <w:spacing w:line="283" w:lineRule="atLeast"/>
              <w:rPr>
                <w:sz w:val="11"/>
                <w:szCs w:val="11"/>
              </w:rPr>
            </w:pPr>
            <w:r w:rsidRPr="006235E9">
              <w:rPr>
                <w:sz w:val="11"/>
                <w:szCs w:val="11"/>
              </w:rPr>
              <w:t>Onkruidvrij maken beplantingsvak, sierplantsoen</w:t>
            </w:r>
          </w:p>
        </w:tc>
        <w:tc>
          <w:tcPr>
            <w:tcW w:w="1426" w:type="dxa"/>
          </w:tcPr>
          <w:p w14:paraId="4B89A986" w14:textId="77777777" w:rsidR="001F674E" w:rsidRPr="006235E9" w:rsidRDefault="001F674E" w:rsidP="00027273">
            <w:pPr>
              <w:spacing w:line="283" w:lineRule="atLeast"/>
              <w:rPr>
                <w:sz w:val="11"/>
                <w:szCs w:val="11"/>
              </w:rPr>
            </w:pPr>
            <w:r w:rsidRPr="006235E9">
              <w:rPr>
                <w:sz w:val="11"/>
                <w:szCs w:val="11"/>
              </w:rPr>
              <w:t>Aanrijden</w:t>
            </w:r>
          </w:p>
          <w:p w14:paraId="7B3947E7" w14:textId="77777777" w:rsidR="001F674E" w:rsidRPr="006235E9" w:rsidRDefault="001F674E" w:rsidP="00027273">
            <w:pPr>
              <w:spacing w:line="283" w:lineRule="atLeast"/>
              <w:rPr>
                <w:sz w:val="11"/>
                <w:szCs w:val="11"/>
              </w:rPr>
            </w:pPr>
            <w:r w:rsidRPr="006235E9">
              <w:rPr>
                <w:sz w:val="11"/>
                <w:szCs w:val="11"/>
              </w:rPr>
              <w:t>Fysieke belasting</w:t>
            </w:r>
          </w:p>
          <w:p w14:paraId="5F885B08" w14:textId="77777777" w:rsidR="001F674E" w:rsidRPr="006235E9" w:rsidRDefault="001F674E" w:rsidP="00027273">
            <w:pPr>
              <w:spacing w:line="283" w:lineRule="atLeast"/>
              <w:rPr>
                <w:sz w:val="11"/>
                <w:szCs w:val="11"/>
              </w:rPr>
            </w:pPr>
            <w:r w:rsidRPr="006235E9">
              <w:rPr>
                <w:sz w:val="11"/>
                <w:szCs w:val="11"/>
              </w:rPr>
              <w:t>Lawaai</w:t>
            </w:r>
          </w:p>
          <w:p w14:paraId="0D193453" w14:textId="77777777" w:rsidR="001F674E" w:rsidRPr="006235E9" w:rsidRDefault="001F674E" w:rsidP="00027273">
            <w:pPr>
              <w:spacing w:line="283" w:lineRule="atLeast"/>
              <w:rPr>
                <w:sz w:val="11"/>
                <w:szCs w:val="11"/>
              </w:rPr>
            </w:pPr>
            <w:r w:rsidRPr="006235E9">
              <w:rPr>
                <w:sz w:val="11"/>
                <w:szCs w:val="11"/>
              </w:rPr>
              <w:t>Stofblootstelling</w:t>
            </w:r>
          </w:p>
          <w:p w14:paraId="1AF915A4"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60C004F9" w14:textId="77777777" w:rsidR="001F674E" w:rsidRPr="006235E9" w:rsidRDefault="001F674E" w:rsidP="00027273">
            <w:pPr>
              <w:spacing w:line="283" w:lineRule="atLeast"/>
              <w:rPr>
                <w:sz w:val="11"/>
                <w:szCs w:val="11"/>
              </w:rPr>
            </w:pPr>
            <w:r w:rsidRPr="006235E9">
              <w:rPr>
                <w:sz w:val="11"/>
                <w:szCs w:val="11"/>
              </w:rPr>
              <w:t>Verkeer</w:t>
            </w:r>
          </w:p>
          <w:p w14:paraId="418BC0D7" w14:textId="77777777" w:rsidR="001F674E" w:rsidRPr="006235E9" w:rsidRDefault="001F674E" w:rsidP="00027273">
            <w:pPr>
              <w:spacing w:line="283" w:lineRule="atLeast"/>
              <w:rPr>
                <w:sz w:val="11"/>
                <w:szCs w:val="11"/>
              </w:rPr>
            </w:pPr>
            <w:r w:rsidRPr="006235E9">
              <w:rPr>
                <w:sz w:val="11"/>
                <w:szCs w:val="11"/>
              </w:rPr>
              <w:t>Inzet groot materieel</w:t>
            </w:r>
          </w:p>
          <w:p w14:paraId="2971BFAA" w14:textId="77777777" w:rsidR="001F674E" w:rsidRPr="006235E9" w:rsidRDefault="001F674E" w:rsidP="00027273">
            <w:pPr>
              <w:spacing w:line="283" w:lineRule="atLeast"/>
              <w:rPr>
                <w:sz w:val="11"/>
                <w:szCs w:val="11"/>
              </w:rPr>
            </w:pPr>
            <w:r w:rsidRPr="006235E9">
              <w:rPr>
                <w:sz w:val="11"/>
                <w:szCs w:val="11"/>
              </w:rPr>
              <w:t>Inzet gereedschap/ongunstige houding</w:t>
            </w:r>
          </w:p>
          <w:p w14:paraId="0BD2A225" w14:textId="77777777" w:rsidR="001F674E" w:rsidRPr="006235E9" w:rsidRDefault="001F674E" w:rsidP="00027273">
            <w:pPr>
              <w:spacing w:line="283" w:lineRule="atLeast"/>
              <w:rPr>
                <w:sz w:val="11"/>
                <w:szCs w:val="11"/>
              </w:rPr>
            </w:pPr>
            <w:r w:rsidRPr="006235E9">
              <w:rPr>
                <w:sz w:val="11"/>
                <w:szCs w:val="11"/>
              </w:rPr>
              <w:t>Dieseluitstoot</w:t>
            </w:r>
          </w:p>
          <w:p w14:paraId="2AA32090" w14:textId="77777777" w:rsidR="001F674E" w:rsidRPr="006235E9" w:rsidRDefault="001F674E" w:rsidP="00027273">
            <w:pPr>
              <w:spacing w:line="283" w:lineRule="atLeast"/>
              <w:rPr>
                <w:sz w:val="11"/>
                <w:szCs w:val="11"/>
              </w:rPr>
            </w:pPr>
            <w:r w:rsidRPr="006235E9">
              <w:rPr>
                <w:sz w:val="11"/>
                <w:szCs w:val="11"/>
              </w:rPr>
              <w:t>Stof bij onkrijdvrij maken</w:t>
            </w:r>
          </w:p>
          <w:p w14:paraId="4F24F3DA" w14:textId="77777777" w:rsidR="001F674E" w:rsidRPr="006235E9" w:rsidRDefault="001F674E" w:rsidP="00027273">
            <w:pPr>
              <w:spacing w:line="283" w:lineRule="atLeast"/>
              <w:rPr>
                <w:sz w:val="11"/>
                <w:szCs w:val="11"/>
              </w:rPr>
            </w:pPr>
            <w:r w:rsidRPr="006235E9">
              <w:rPr>
                <w:sz w:val="11"/>
                <w:szCs w:val="11"/>
              </w:rPr>
              <w:t>Afval groenvoorziening</w:t>
            </w:r>
          </w:p>
          <w:p w14:paraId="57ABCD3B"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74ED44DF" w14:textId="77777777" w:rsidR="001F674E" w:rsidRPr="006235E9" w:rsidRDefault="001F674E" w:rsidP="00027273">
            <w:pPr>
              <w:spacing w:line="283" w:lineRule="atLeast"/>
              <w:rPr>
                <w:sz w:val="11"/>
                <w:szCs w:val="11"/>
              </w:rPr>
            </w:pPr>
          </w:p>
        </w:tc>
        <w:tc>
          <w:tcPr>
            <w:tcW w:w="1426" w:type="dxa"/>
          </w:tcPr>
          <w:p w14:paraId="4D780331" w14:textId="77777777" w:rsidR="001F674E" w:rsidRPr="006235E9" w:rsidRDefault="001F674E" w:rsidP="00027273">
            <w:pPr>
              <w:spacing w:line="283" w:lineRule="atLeast"/>
              <w:rPr>
                <w:sz w:val="11"/>
                <w:szCs w:val="11"/>
              </w:rPr>
            </w:pPr>
            <w:r w:rsidRPr="006235E9">
              <w:rPr>
                <w:sz w:val="11"/>
                <w:szCs w:val="11"/>
              </w:rPr>
              <w:t>Inventarisatie locatie</w:t>
            </w:r>
          </w:p>
          <w:p w14:paraId="101F4319" w14:textId="77777777" w:rsidR="001F674E" w:rsidRPr="006235E9" w:rsidRDefault="001F674E" w:rsidP="00027273">
            <w:pPr>
              <w:spacing w:line="283" w:lineRule="atLeast"/>
              <w:rPr>
                <w:sz w:val="11"/>
                <w:szCs w:val="11"/>
              </w:rPr>
            </w:pPr>
            <w:r w:rsidRPr="006235E9">
              <w:rPr>
                <w:sz w:val="11"/>
                <w:szCs w:val="11"/>
              </w:rPr>
              <w:t>Inzet gespecialiseerd bedrijf</w:t>
            </w:r>
          </w:p>
          <w:p w14:paraId="1A5DD6D3" w14:textId="77777777" w:rsidR="001F674E" w:rsidRPr="006235E9" w:rsidRDefault="001F674E" w:rsidP="00027273">
            <w:pPr>
              <w:spacing w:line="283" w:lineRule="atLeast"/>
              <w:rPr>
                <w:sz w:val="11"/>
                <w:szCs w:val="11"/>
              </w:rPr>
            </w:pPr>
            <w:r w:rsidRPr="006235E9">
              <w:rPr>
                <w:sz w:val="11"/>
                <w:szCs w:val="11"/>
              </w:rPr>
              <w:t>Machinaal omkruidvrij maken</w:t>
            </w:r>
          </w:p>
        </w:tc>
        <w:tc>
          <w:tcPr>
            <w:tcW w:w="1426" w:type="dxa"/>
          </w:tcPr>
          <w:p w14:paraId="1D070DBC" w14:textId="77777777" w:rsidR="001F674E" w:rsidRPr="006235E9" w:rsidRDefault="001F674E" w:rsidP="00027273">
            <w:pPr>
              <w:spacing w:line="283" w:lineRule="atLeast"/>
              <w:rPr>
                <w:sz w:val="11"/>
                <w:szCs w:val="11"/>
              </w:rPr>
            </w:pPr>
            <w:r w:rsidRPr="006235E9">
              <w:rPr>
                <w:sz w:val="11"/>
                <w:szCs w:val="11"/>
              </w:rPr>
              <w:t>Hygiënische voorzieningen treffen</w:t>
            </w:r>
          </w:p>
          <w:p w14:paraId="32A697CD"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3C1A5749" w14:textId="77777777" w:rsidR="001F674E" w:rsidRPr="006235E9" w:rsidRDefault="001F674E" w:rsidP="00027273">
            <w:pPr>
              <w:spacing w:line="283" w:lineRule="atLeast"/>
              <w:rPr>
                <w:sz w:val="11"/>
                <w:szCs w:val="11"/>
              </w:rPr>
            </w:pPr>
            <w:r w:rsidRPr="006235E9">
              <w:rPr>
                <w:sz w:val="11"/>
                <w:szCs w:val="11"/>
              </w:rPr>
              <w:t>Afzetten en markeren werkgebied</w:t>
            </w:r>
          </w:p>
          <w:p w14:paraId="59934DC1"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031AD4D6" w14:textId="77777777" w:rsidR="001F674E" w:rsidRPr="006235E9" w:rsidRDefault="001F674E" w:rsidP="00027273">
            <w:pPr>
              <w:spacing w:line="283" w:lineRule="atLeast"/>
              <w:rPr>
                <w:sz w:val="11"/>
                <w:szCs w:val="11"/>
              </w:rPr>
            </w:pPr>
            <w:r w:rsidRPr="006235E9">
              <w:rPr>
                <w:sz w:val="11"/>
                <w:szCs w:val="11"/>
              </w:rPr>
              <w:t>Gesloten cabine in te zetten machine</w:t>
            </w:r>
          </w:p>
        </w:tc>
        <w:tc>
          <w:tcPr>
            <w:tcW w:w="1426" w:type="dxa"/>
          </w:tcPr>
          <w:p w14:paraId="3763C28D" w14:textId="77777777" w:rsidR="001F674E" w:rsidRPr="006235E9" w:rsidRDefault="001F674E" w:rsidP="00027273">
            <w:pPr>
              <w:spacing w:line="283" w:lineRule="atLeast"/>
              <w:rPr>
                <w:sz w:val="11"/>
                <w:szCs w:val="11"/>
              </w:rPr>
            </w:pPr>
            <w:r w:rsidRPr="006235E9">
              <w:rPr>
                <w:sz w:val="11"/>
                <w:szCs w:val="11"/>
              </w:rPr>
              <w:t>Voorlichting/Instructie personeel</w:t>
            </w:r>
          </w:p>
          <w:p w14:paraId="092B6688" w14:textId="77777777" w:rsidR="001F674E" w:rsidRPr="006235E9" w:rsidRDefault="001F674E" w:rsidP="00027273">
            <w:pPr>
              <w:spacing w:line="283" w:lineRule="atLeast"/>
              <w:rPr>
                <w:sz w:val="11"/>
                <w:szCs w:val="11"/>
              </w:rPr>
            </w:pPr>
            <w:r w:rsidRPr="006235E9">
              <w:rPr>
                <w:sz w:val="11"/>
                <w:szCs w:val="11"/>
              </w:rPr>
              <w:t>Taakroulatie</w:t>
            </w:r>
          </w:p>
          <w:p w14:paraId="61092893" w14:textId="77777777" w:rsidR="001F674E" w:rsidRPr="006235E9" w:rsidRDefault="001F674E" w:rsidP="00027273">
            <w:pPr>
              <w:spacing w:line="283" w:lineRule="atLeast"/>
              <w:rPr>
                <w:sz w:val="11"/>
                <w:szCs w:val="11"/>
              </w:rPr>
            </w:pPr>
            <w:r w:rsidRPr="006235E9">
              <w:rPr>
                <w:sz w:val="11"/>
                <w:szCs w:val="11"/>
              </w:rPr>
              <w:t>Maatregelen bij alleen werken</w:t>
            </w:r>
          </w:p>
          <w:p w14:paraId="37667FF2"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72473A02"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3189496D" w14:textId="77777777" w:rsidR="001F674E" w:rsidRPr="006235E9" w:rsidRDefault="001F674E" w:rsidP="00027273">
            <w:pPr>
              <w:spacing w:line="283" w:lineRule="atLeast"/>
              <w:rPr>
                <w:sz w:val="11"/>
                <w:szCs w:val="11"/>
              </w:rPr>
            </w:pPr>
            <w:r w:rsidRPr="006235E9">
              <w:rPr>
                <w:sz w:val="11"/>
                <w:szCs w:val="11"/>
              </w:rPr>
              <w:t>Afstand bewaren bij machinaal aanbrengen/scheiding mens en machine</w:t>
            </w:r>
          </w:p>
          <w:p w14:paraId="7AD2A73F" w14:textId="77777777" w:rsidR="001F674E" w:rsidRPr="006235E9" w:rsidRDefault="001F674E" w:rsidP="00027273">
            <w:pPr>
              <w:spacing w:line="283" w:lineRule="atLeast"/>
              <w:rPr>
                <w:sz w:val="11"/>
                <w:szCs w:val="11"/>
              </w:rPr>
            </w:pPr>
            <w:r w:rsidRPr="006235E9">
              <w:rPr>
                <w:sz w:val="11"/>
                <w:szCs w:val="11"/>
              </w:rPr>
              <w:t>Ventilatie /windrichting bepalen</w:t>
            </w:r>
          </w:p>
          <w:p w14:paraId="7E67151E" w14:textId="77777777" w:rsidR="001F674E" w:rsidRPr="006235E9" w:rsidRDefault="001F674E" w:rsidP="00027273">
            <w:pPr>
              <w:spacing w:line="283" w:lineRule="atLeast"/>
              <w:rPr>
                <w:sz w:val="11"/>
                <w:szCs w:val="11"/>
              </w:rPr>
            </w:pPr>
          </w:p>
        </w:tc>
        <w:tc>
          <w:tcPr>
            <w:tcW w:w="1426" w:type="dxa"/>
          </w:tcPr>
          <w:p w14:paraId="53A21C34" w14:textId="77777777" w:rsidR="001F674E" w:rsidRPr="006235E9" w:rsidRDefault="001F674E" w:rsidP="00027273">
            <w:pPr>
              <w:spacing w:line="283" w:lineRule="atLeast"/>
              <w:rPr>
                <w:sz w:val="11"/>
                <w:szCs w:val="11"/>
              </w:rPr>
            </w:pPr>
            <w:r w:rsidRPr="006235E9">
              <w:rPr>
                <w:sz w:val="11"/>
                <w:szCs w:val="11"/>
              </w:rPr>
              <w:t>Werkkleding,</w:t>
            </w:r>
          </w:p>
          <w:p w14:paraId="0D20DDEC" w14:textId="77777777" w:rsidR="001F674E" w:rsidRPr="006235E9" w:rsidRDefault="001F674E" w:rsidP="00027273">
            <w:pPr>
              <w:spacing w:line="283" w:lineRule="atLeast"/>
              <w:rPr>
                <w:sz w:val="11"/>
                <w:szCs w:val="11"/>
              </w:rPr>
            </w:pPr>
            <w:r w:rsidRPr="006235E9">
              <w:rPr>
                <w:sz w:val="11"/>
                <w:szCs w:val="11"/>
              </w:rPr>
              <w:t>Handschoenen,</w:t>
            </w:r>
          </w:p>
          <w:p w14:paraId="40EE50D8"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11A04B75" w14:textId="77777777" w:rsidR="001F674E" w:rsidRPr="006235E9" w:rsidRDefault="001F674E" w:rsidP="00027273">
            <w:pPr>
              <w:spacing w:line="283" w:lineRule="atLeast"/>
              <w:rPr>
                <w:sz w:val="11"/>
                <w:szCs w:val="11"/>
              </w:rPr>
            </w:pPr>
            <w:r w:rsidRPr="006235E9">
              <w:rPr>
                <w:sz w:val="11"/>
                <w:szCs w:val="11"/>
              </w:rPr>
              <w:t>Gezichtsbescherming</w:t>
            </w:r>
          </w:p>
          <w:p w14:paraId="4D7B8AF0" w14:textId="77777777" w:rsidR="001F674E" w:rsidRPr="006235E9" w:rsidRDefault="001F674E" w:rsidP="00027273">
            <w:pPr>
              <w:spacing w:line="283" w:lineRule="atLeast"/>
              <w:rPr>
                <w:sz w:val="11"/>
                <w:szCs w:val="11"/>
              </w:rPr>
            </w:pPr>
          </w:p>
        </w:tc>
        <w:tc>
          <w:tcPr>
            <w:tcW w:w="1426" w:type="dxa"/>
          </w:tcPr>
          <w:p w14:paraId="178E0550" w14:textId="77777777" w:rsidR="001F674E" w:rsidRPr="006235E9" w:rsidRDefault="001F674E" w:rsidP="00027273">
            <w:pPr>
              <w:spacing w:line="283" w:lineRule="atLeast"/>
              <w:rPr>
                <w:sz w:val="11"/>
                <w:szCs w:val="11"/>
              </w:rPr>
            </w:pPr>
            <w:hyperlink r:id="rId87" w:anchor="https://www.abomafoon.nl/werkoverleg" w:history="1">
              <w:r w:rsidRPr="006235E9">
                <w:rPr>
                  <w:sz w:val="11"/>
                  <w:szCs w:val="11"/>
                </w:rPr>
                <w:t>https://www.abomafoon.nl/werkoverleg</w:t>
              </w:r>
            </w:hyperlink>
            <w:r w:rsidRPr="006235E9">
              <w:rPr>
                <w:sz w:val="11"/>
                <w:szCs w:val="11"/>
              </w:rPr>
              <w:t>,</w:t>
            </w:r>
          </w:p>
          <w:p w14:paraId="3E6E85A9" w14:textId="77777777" w:rsidR="001F674E" w:rsidRPr="006235E9" w:rsidRDefault="001F674E" w:rsidP="00027273">
            <w:pPr>
              <w:spacing w:line="283" w:lineRule="atLeast"/>
              <w:rPr>
                <w:sz w:val="11"/>
                <w:szCs w:val="11"/>
              </w:rPr>
            </w:pPr>
            <w:hyperlink r:id="rId88"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310A75B1" w14:textId="77777777" w:rsidR="001F674E" w:rsidRPr="006235E9" w:rsidRDefault="001F674E" w:rsidP="00027273">
            <w:pPr>
              <w:spacing w:line="283" w:lineRule="atLeast"/>
              <w:rPr>
                <w:sz w:val="11"/>
                <w:szCs w:val="11"/>
              </w:rPr>
            </w:pPr>
            <w:hyperlink r:id="rId89" w:anchor="https://www.abomafoon.nl/fysieke-belasting-bouw" w:history="1">
              <w:r w:rsidRPr="006235E9">
                <w:rPr>
                  <w:sz w:val="11"/>
                  <w:szCs w:val="11"/>
                </w:rPr>
                <w:t>https://www.abomafoon.nl/fysieke-belasting-bouw</w:t>
              </w:r>
            </w:hyperlink>
            <w:r w:rsidRPr="006235E9">
              <w:rPr>
                <w:sz w:val="11"/>
                <w:szCs w:val="11"/>
              </w:rPr>
              <w:t>,</w:t>
            </w:r>
          </w:p>
          <w:p w14:paraId="7951E435" w14:textId="77777777" w:rsidR="001F674E" w:rsidRPr="006235E9" w:rsidRDefault="001F674E" w:rsidP="00027273">
            <w:pPr>
              <w:spacing w:line="283" w:lineRule="atLeast"/>
              <w:rPr>
                <w:sz w:val="11"/>
                <w:szCs w:val="11"/>
              </w:rPr>
            </w:pPr>
            <w:hyperlink r:id="rId90" w:anchor="https://www.abomafoon.nl/lawaai-op-arbeidsplaats" w:history="1">
              <w:r w:rsidRPr="006235E9">
                <w:rPr>
                  <w:sz w:val="11"/>
                  <w:szCs w:val="11"/>
                </w:rPr>
                <w:t>https://www.abomafoon.nl/lawaai-op-arbeidsplaats</w:t>
              </w:r>
            </w:hyperlink>
            <w:r w:rsidRPr="006235E9">
              <w:rPr>
                <w:sz w:val="11"/>
                <w:szCs w:val="11"/>
              </w:rPr>
              <w:t>,</w:t>
            </w:r>
          </w:p>
          <w:p w14:paraId="55ACCE72" w14:textId="77777777" w:rsidR="001F674E" w:rsidRPr="006235E9" w:rsidRDefault="001F674E" w:rsidP="00027273">
            <w:pPr>
              <w:spacing w:line="283" w:lineRule="atLeast"/>
              <w:rPr>
                <w:sz w:val="11"/>
                <w:szCs w:val="11"/>
              </w:rPr>
            </w:pPr>
            <w:hyperlink r:id="rId91" w:anchor="https://www.abomafoon.nl/hygienische-voorzieningen-op-bouw" w:history="1">
              <w:r w:rsidRPr="006235E9">
                <w:rPr>
                  <w:sz w:val="11"/>
                  <w:szCs w:val="11"/>
                </w:rPr>
                <w:t>https://www.abomafoon.nl/hygienische-voorzieningen-op-bouw</w:t>
              </w:r>
            </w:hyperlink>
            <w:r w:rsidRPr="006235E9">
              <w:rPr>
                <w:sz w:val="11"/>
                <w:szCs w:val="11"/>
              </w:rPr>
              <w:t>,</w:t>
            </w:r>
          </w:p>
          <w:p w14:paraId="6178DBBB" w14:textId="77777777" w:rsidR="001F674E" w:rsidRPr="006235E9" w:rsidRDefault="001F674E" w:rsidP="00027273">
            <w:pPr>
              <w:spacing w:line="283" w:lineRule="atLeast"/>
              <w:rPr>
                <w:sz w:val="11"/>
                <w:szCs w:val="11"/>
              </w:rPr>
            </w:pPr>
            <w:hyperlink r:id="rId92" w:anchor="https://www.abomafoon.nl/voorkomen-van-aanrijdgevaar" w:history="1">
              <w:r w:rsidRPr="006235E9">
                <w:rPr>
                  <w:sz w:val="11"/>
                  <w:szCs w:val="11"/>
                </w:rPr>
                <w:t>https://www.abomafoon.nl/voorkomen-van-aanrijdgevaar</w:t>
              </w:r>
            </w:hyperlink>
            <w:r w:rsidRPr="006235E9">
              <w:rPr>
                <w:sz w:val="11"/>
                <w:szCs w:val="11"/>
              </w:rPr>
              <w:t>,</w:t>
            </w:r>
          </w:p>
          <w:p w14:paraId="7492797C" w14:textId="77777777" w:rsidR="001F674E" w:rsidRPr="006235E9" w:rsidRDefault="001F674E" w:rsidP="00027273">
            <w:pPr>
              <w:spacing w:line="283" w:lineRule="atLeast"/>
              <w:rPr>
                <w:sz w:val="11"/>
                <w:szCs w:val="11"/>
              </w:rPr>
            </w:pPr>
            <w:hyperlink r:id="rId93" w:anchor="https://www.abomafoon.nl/maatregelen-alleen-werken" w:history="1">
              <w:r w:rsidRPr="006235E9">
                <w:rPr>
                  <w:sz w:val="11"/>
                  <w:szCs w:val="11"/>
                </w:rPr>
                <w:t>https://www.abomafoon.nl/maatregelen-alleen-werken</w:t>
              </w:r>
            </w:hyperlink>
            <w:r w:rsidRPr="006235E9">
              <w:rPr>
                <w:sz w:val="11"/>
                <w:szCs w:val="11"/>
              </w:rPr>
              <w:t>,</w:t>
            </w:r>
          </w:p>
          <w:p w14:paraId="324B811C" w14:textId="77777777" w:rsidR="001F674E" w:rsidRPr="006235E9" w:rsidRDefault="001F674E" w:rsidP="00027273">
            <w:pPr>
              <w:spacing w:line="283" w:lineRule="atLeast"/>
              <w:rPr>
                <w:sz w:val="11"/>
                <w:szCs w:val="11"/>
              </w:rPr>
            </w:pPr>
            <w:hyperlink r:id="rId94" w:anchor="https://www.abomafoon.nl/gevaarlijke-stoffen" w:history="1">
              <w:r w:rsidRPr="006235E9">
                <w:rPr>
                  <w:sz w:val="11"/>
                  <w:szCs w:val="11"/>
                </w:rPr>
                <w:t>https://www.abomafoon.nl/gevaarlijke-stoffen</w:t>
              </w:r>
            </w:hyperlink>
            <w:r w:rsidRPr="006235E9">
              <w:rPr>
                <w:sz w:val="11"/>
                <w:szCs w:val="11"/>
              </w:rPr>
              <w:t>,</w:t>
            </w:r>
          </w:p>
          <w:p w14:paraId="15A4DAC7" w14:textId="77777777" w:rsidR="001F674E" w:rsidRPr="006235E9" w:rsidRDefault="001F674E" w:rsidP="00027273">
            <w:pPr>
              <w:spacing w:line="283" w:lineRule="atLeast"/>
              <w:rPr>
                <w:sz w:val="11"/>
                <w:szCs w:val="11"/>
              </w:rPr>
            </w:pPr>
            <w:hyperlink r:id="rId95" w:anchor="https://www.abomafoon.nl/persoonlijke-beschermingsmiddelen" w:history="1">
              <w:r w:rsidRPr="006235E9">
                <w:rPr>
                  <w:sz w:val="11"/>
                  <w:szCs w:val="11"/>
                </w:rPr>
                <w:t>https://www.abomafoon.nl/persoonlijke-beschermingsmiddelen</w:t>
              </w:r>
            </w:hyperlink>
            <w:r w:rsidRPr="006235E9">
              <w:rPr>
                <w:sz w:val="11"/>
                <w:szCs w:val="11"/>
              </w:rPr>
              <w:t>,</w:t>
            </w:r>
          </w:p>
          <w:p w14:paraId="7069C255" w14:textId="77777777" w:rsidR="001F674E" w:rsidRPr="006235E9" w:rsidRDefault="001F674E" w:rsidP="00027273">
            <w:pPr>
              <w:spacing w:line="283" w:lineRule="atLeast"/>
              <w:rPr>
                <w:sz w:val="11"/>
                <w:szCs w:val="11"/>
              </w:rPr>
            </w:pPr>
            <w:hyperlink r:id="rId96" w:anchor="https://www.abomafoon.nl/veiligheidskleding" w:history="1">
              <w:r w:rsidRPr="006235E9">
                <w:rPr>
                  <w:sz w:val="11"/>
                  <w:szCs w:val="11"/>
                </w:rPr>
                <w:t>https://www.abomafoon.nl/veiligheidskleding</w:t>
              </w:r>
            </w:hyperlink>
            <w:r w:rsidRPr="006235E9">
              <w:rPr>
                <w:sz w:val="11"/>
                <w:szCs w:val="11"/>
              </w:rPr>
              <w:t>,</w:t>
            </w:r>
          </w:p>
          <w:p w14:paraId="24512001" w14:textId="77777777" w:rsidR="001F674E" w:rsidRPr="006235E9" w:rsidRDefault="001F674E" w:rsidP="00027273">
            <w:pPr>
              <w:spacing w:line="283" w:lineRule="atLeast"/>
              <w:rPr>
                <w:sz w:val="11"/>
                <w:szCs w:val="11"/>
              </w:rPr>
            </w:pPr>
            <w:hyperlink r:id="rId97" w:anchor="https://www.abomafoon.nl/handbescherming" w:history="1">
              <w:r w:rsidRPr="006235E9">
                <w:rPr>
                  <w:sz w:val="11"/>
                  <w:szCs w:val="11"/>
                </w:rPr>
                <w:t>https://www.abomafoon.nl/handbescherming</w:t>
              </w:r>
            </w:hyperlink>
            <w:r w:rsidRPr="006235E9">
              <w:rPr>
                <w:sz w:val="11"/>
                <w:szCs w:val="11"/>
              </w:rPr>
              <w:t>,</w:t>
            </w:r>
          </w:p>
          <w:p w14:paraId="57459A35" w14:textId="77777777" w:rsidR="001F674E" w:rsidRPr="006235E9" w:rsidRDefault="001F674E" w:rsidP="00027273">
            <w:pPr>
              <w:spacing w:line="283" w:lineRule="atLeast"/>
              <w:rPr>
                <w:sz w:val="11"/>
                <w:szCs w:val="11"/>
              </w:rPr>
            </w:pPr>
            <w:hyperlink r:id="rId98" w:anchor="https://www.abomafoon.nl/adembescherming" w:history="1">
              <w:r w:rsidRPr="006235E9">
                <w:rPr>
                  <w:sz w:val="11"/>
                  <w:szCs w:val="11"/>
                </w:rPr>
                <w:t>https://www.abomafoon.nl/adembescherming</w:t>
              </w:r>
            </w:hyperlink>
          </w:p>
          <w:p w14:paraId="2439C6E9" w14:textId="77777777" w:rsidR="001F674E" w:rsidRPr="006235E9" w:rsidRDefault="001F674E" w:rsidP="00027273">
            <w:pPr>
              <w:spacing w:line="283" w:lineRule="atLeast"/>
              <w:rPr>
                <w:sz w:val="11"/>
                <w:szCs w:val="11"/>
              </w:rPr>
            </w:pPr>
          </w:p>
        </w:tc>
      </w:tr>
      <w:tr w:rsidR="001F674E" w:rsidRPr="006235E9" w14:paraId="76981667" w14:textId="77777777" w:rsidTr="00027273">
        <w:tc>
          <w:tcPr>
            <w:tcW w:w="658" w:type="dxa"/>
          </w:tcPr>
          <w:p w14:paraId="62B4EC65" w14:textId="77777777" w:rsidR="001F674E" w:rsidRPr="006235E9" w:rsidRDefault="001F674E" w:rsidP="00027273">
            <w:pPr>
              <w:spacing w:line="283" w:lineRule="atLeast"/>
              <w:rPr>
                <w:sz w:val="11"/>
                <w:szCs w:val="11"/>
              </w:rPr>
            </w:pPr>
            <w:r w:rsidRPr="006235E9">
              <w:rPr>
                <w:sz w:val="11"/>
                <w:szCs w:val="11"/>
              </w:rPr>
              <w:t>121030, 221030, 321030, 421040, 521030, 621020</w:t>
            </w:r>
          </w:p>
        </w:tc>
        <w:tc>
          <w:tcPr>
            <w:tcW w:w="658" w:type="dxa"/>
          </w:tcPr>
          <w:p w14:paraId="51DDB7A1" w14:textId="77777777" w:rsidR="001F674E" w:rsidRPr="006235E9" w:rsidRDefault="001F674E" w:rsidP="00027273">
            <w:pPr>
              <w:spacing w:line="283" w:lineRule="atLeast"/>
              <w:rPr>
                <w:sz w:val="11"/>
                <w:szCs w:val="11"/>
              </w:rPr>
            </w:pPr>
            <w:r w:rsidRPr="006235E9">
              <w:rPr>
                <w:sz w:val="11"/>
                <w:szCs w:val="11"/>
              </w:rPr>
              <w:t>514403</w:t>
            </w:r>
          </w:p>
        </w:tc>
        <w:tc>
          <w:tcPr>
            <w:tcW w:w="2413" w:type="dxa"/>
          </w:tcPr>
          <w:p w14:paraId="41DA8CA1" w14:textId="77777777" w:rsidR="001F674E" w:rsidRPr="006235E9" w:rsidRDefault="001F674E" w:rsidP="00027273">
            <w:pPr>
              <w:spacing w:line="283" w:lineRule="atLeast"/>
              <w:rPr>
                <w:sz w:val="11"/>
                <w:szCs w:val="11"/>
              </w:rPr>
            </w:pPr>
            <w:r w:rsidRPr="006235E9">
              <w:rPr>
                <w:sz w:val="11"/>
                <w:szCs w:val="11"/>
              </w:rPr>
              <w:t>Onkruidvrij maken haagvoet</w:t>
            </w:r>
          </w:p>
        </w:tc>
        <w:tc>
          <w:tcPr>
            <w:tcW w:w="1426" w:type="dxa"/>
          </w:tcPr>
          <w:p w14:paraId="7851E0F7" w14:textId="77777777" w:rsidR="001F674E" w:rsidRPr="006235E9" w:rsidRDefault="001F674E" w:rsidP="00027273">
            <w:pPr>
              <w:spacing w:line="283" w:lineRule="atLeast"/>
              <w:rPr>
                <w:sz w:val="11"/>
                <w:szCs w:val="11"/>
              </w:rPr>
            </w:pPr>
            <w:r w:rsidRPr="006235E9">
              <w:rPr>
                <w:sz w:val="11"/>
                <w:szCs w:val="11"/>
              </w:rPr>
              <w:t>Aanrijden</w:t>
            </w:r>
          </w:p>
          <w:p w14:paraId="783053D2" w14:textId="77777777" w:rsidR="001F674E" w:rsidRPr="006235E9" w:rsidRDefault="001F674E" w:rsidP="00027273">
            <w:pPr>
              <w:spacing w:line="283" w:lineRule="atLeast"/>
              <w:rPr>
                <w:sz w:val="11"/>
                <w:szCs w:val="11"/>
              </w:rPr>
            </w:pPr>
            <w:r w:rsidRPr="006235E9">
              <w:rPr>
                <w:sz w:val="11"/>
                <w:szCs w:val="11"/>
              </w:rPr>
              <w:t>Fysieke belasting</w:t>
            </w:r>
          </w:p>
          <w:p w14:paraId="710C954C" w14:textId="77777777" w:rsidR="001F674E" w:rsidRPr="006235E9" w:rsidRDefault="001F674E" w:rsidP="00027273">
            <w:pPr>
              <w:spacing w:line="283" w:lineRule="atLeast"/>
              <w:rPr>
                <w:sz w:val="11"/>
                <w:szCs w:val="11"/>
              </w:rPr>
            </w:pPr>
            <w:r w:rsidRPr="006235E9">
              <w:rPr>
                <w:sz w:val="11"/>
                <w:szCs w:val="11"/>
              </w:rPr>
              <w:t>Lawaai</w:t>
            </w:r>
          </w:p>
          <w:p w14:paraId="0AC8881D" w14:textId="77777777" w:rsidR="001F674E" w:rsidRPr="006235E9" w:rsidRDefault="001F674E" w:rsidP="00027273">
            <w:pPr>
              <w:spacing w:line="283" w:lineRule="atLeast"/>
              <w:rPr>
                <w:sz w:val="11"/>
                <w:szCs w:val="11"/>
              </w:rPr>
            </w:pPr>
            <w:r w:rsidRPr="006235E9">
              <w:rPr>
                <w:sz w:val="11"/>
                <w:szCs w:val="11"/>
              </w:rPr>
              <w:t>Stofblootstelling</w:t>
            </w:r>
          </w:p>
          <w:p w14:paraId="4A1A6B9E"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729F773E" w14:textId="77777777" w:rsidR="001F674E" w:rsidRPr="006235E9" w:rsidRDefault="001F674E" w:rsidP="00027273">
            <w:pPr>
              <w:spacing w:line="283" w:lineRule="atLeast"/>
              <w:rPr>
                <w:sz w:val="11"/>
                <w:szCs w:val="11"/>
              </w:rPr>
            </w:pPr>
            <w:r w:rsidRPr="006235E9">
              <w:rPr>
                <w:sz w:val="11"/>
                <w:szCs w:val="11"/>
              </w:rPr>
              <w:t>Verkeer</w:t>
            </w:r>
          </w:p>
          <w:p w14:paraId="6AAE8679" w14:textId="77777777" w:rsidR="001F674E" w:rsidRPr="006235E9" w:rsidRDefault="001F674E" w:rsidP="00027273">
            <w:pPr>
              <w:spacing w:line="283" w:lineRule="atLeast"/>
              <w:rPr>
                <w:sz w:val="11"/>
                <w:szCs w:val="11"/>
              </w:rPr>
            </w:pPr>
            <w:r w:rsidRPr="006235E9">
              <w:rPr>
                <w:sz w:val="11"/>
                <w:szCs w:val="11"/>
              </w:rPr>
              <w:t>Inzet groot materieel</w:t>
            </w:r>
          </w:p>
          <w:p w14:paraId="4469C106" w14:textId="77777777" w:rsidR="001F674E" w:rsidRPr="006235E9" w:rsidRDefault="001F674E" w:rsidP="00027273">
            <w:pPr>
              <w:spacing w:line="283" w:lineRule="atLeast"/>
              <w:rPr>
                <w:sz w:val="11"/>
                <w:szCs w:val="11"/>
              </w:rPr>
            </w:pPr>
            <w:r w:rsidRPr="006235E9">
              <w:rPr>
                <w:sz w:val="11"/>
                <w:szCs w:val="11"/>
              </w:rPr>
              <w:t>Inzet gereedschap/ongunstige houding</w:t>
            </w:r>
          </w:p>
          <w:p w14:paraId="281EE0B1" w14:textId="77777777" w:rsidR="001F674E" w:rsidRPr="006235E9" w:rsidRDefault="001F674E" w:rsidP="00027273">
            <w:pPr>
              <w:spacing w:line="283" w:lineRule="atLeast"/>
              <w:rPr>
                <w:sz w:val="11"/>
                <w:szCs w:val="11"/>
              </w:rPr>
            </w:pPr>
            <w:r w:rsidRPr="006235E9">
              <w:rPr>
                <w:sz w:val="11"/>
                <w:szCs w:val="11"/>
              </w:rPr>
              <w:t>Dieseluitstoot</w:t>
            </w:r>
          </w:p>
          <w:p w14:paraId="439EB427" w14:textId="77777777" w:rsidR="001F674E" w:rsidRPr="006235E9" w:rsidRDefault="001F674E" w:rsidP="00027273">
            <w:pPr>
              <w:spacing w:line="283" w:lineRule="atLeast"/>
              <w:rPr>
                <w:sz w:val="11"/>
                <w:szCs w:val="11"/>
              </w:rPr>
            </w:pPr>
            <w:r w:rsidRPr="006235E9">
              <w:rPr>
                <w:sz w:val="11"/>
                <w:szCs w:val="11"/>
              </w:rPr>
              <w:lastRenderedPageBreak/>
              <w:t>Stof bij onkrijdvrij maken</w:t>
            </w:r>
          </w:p>
          <w:p w14:paraId="3A720B71" w14:textId="77777777" w:rsidR="001F674E" w:rsidRPr="006235E9" w:rsidRDefault="001F674E" w:rsidP="00027273">
            <w:pPr>
              <w:spacing w:line="283" w:lineRule="atLeast"/>
              <w:rPr>
                <w:sz w:val="11"/>
                <w:szCs w:val="11"/>
              </w:rPr>
            </w:pPr>
            <w:r w:rsidRPr="006235E9">
              <w:rPr>
                <w:sz w:val="11"/>
                <w:szCs w:val="11"/>
              </w:rPr>
              <w:t>Afval groenvoorziening</w:t>
            </w:r>
          </w:p>
          <w:p w14:paraId="442DCEA2"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2C5CFBDD" w14:textId="77777777" w:rsidR="001F674E" w:rsidRPr="006235E9" w:rsidRDefault="001F674E" w:rsidP="00027273">
            <w:pPr>
              <w:spacing w:line="283" w:lineRule="atLeast"/>
              <w:rPr>
                <w:sz w:val="11"/>
                <w:szCs w:val="11"/>
              </w:rPr>
            </w:pPr>
          </w:p>
        </w:tc>
        <w:tc>
          <w:tcPr>
            <w:tcW w:w="1426" w:type="dxa"/>
          </w:tcPr>
          <w:p w14:paraId="06370D0E" w14:textId="77777777" w:rsidR="001F674E" w:rsidRPr="006235E9" w:rsidRDefault="001F674E" w:rsidP="00027273">
            <w:pPr>
              <w:spacing w:line="283" w:lineRule="atLeast"/>
              <w:rPr>
                <w:sz w:val="11"/>
                <w:szCs w:val="11"/>
              </w:rPr>
            </w:pPr>
            <w:r w:rsidRPr="006235E9">
              <w:rPr>
                <w:sz w:val="11"/>
                <w:szCs w:val="11"/>
              </w:rPr>
              <w:t>Inventarisatie locatie</w:t>
            </w:r>
          </w:p>
          <w:p w14:paraId="08FC754E" w14:textId="77777777" w:rsidR="001F674E" w:rsidRPr="006235E9" w:rsidRDefault="001F674E" w:rsidP="00027273">
            <w:pPr>
              <w:spacing w:line="283" w:lineRule="atLeast"/>
              <w:rPr>
                <w:sz w:val="11"/>
                <w:szCs w:val="11"/>
              </w:rPr>
            </w:pPr>
            <w:r w:rsidRPr="006235E9">
              <w:rPr>
                <w:sz w:val="11"/>
                <w:szCs w:val="11"/>
              </w:rPr>
              <w:t>Inzet gespecialiseerd bedrijf</w:t>
            </w:r>
          </w:p>
          <w:p w14:paraId="582CF30C" w14:textId="77777777" w:rsidR="001F674E" w:rsidRPr="006235E9" w:rsidRDefault="001F674E" w:rsidP="00027273">
            <w:pPr>
              <w:spacing w:line="283" w:lineRule="atLeast"/>
              <w:rPr>
                <w:sz w:val="11"/>
                <w:szCs w:val="11"/>
              </w:rPr>
            </w:pPr>
            <w:r w:rsidRPr="006235E9">
              <w:rPr>
                <w:sz w:val="11"/>
                <w:szCs w:val="11"/>
              </w:rPr>
              <w:t>Machinaal omkruidvrij maken</w:t>
            </w:r>
          </w:p>
        </w:tc>
        <w:tc>
          <w:tcPr>
            <w:tcW w:w="1426" w:type="dxa"/>
          </w:tcPr>
          <w:p w14:paraId="4F74F8A9" w14:textId="77777777" w:rsidR="001F674E" w:rsidRPr="006235E9" w:rsidRDefault="001F674E" w:rsidP="00027273">
            <w:pPr>
              <w:spacing w:line="283" w:lineRule="atLeast"/>
              <w:rPr>
                <w:sz w:val="11"/>
                <w:szCs w:val="11"/>
              </w:rPr>
            </w:pPr>
            <w:r w:rsidRPr="006235E9">
              <w:rPr>
                <w:sz w:val="11"/>
                <w:szCs w:val="11"/>
              </w:rPr>
              <w:t>Hygiënische voorzieningen treffen</w:t>
            </w:r>
          </w:p>
          <w:p w14:paraId="55745B69"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6BE3BA30" w14:textId="77777777" w:rsidR="001F674E" w:rsidRPr="006235E9" w:rsidRDefault="001F674E" w:rsidP="00027273">
            <w:pPr>
              <w:spacing w:line="283" w:lineRule="atLeast"/>
              <w:rPr>
                <w:sz w:val="11"/>
                <w:szCs w:val="11"/>
              </w:rPr>
            </w:pPr>
            <w:r w:rsidRPr="006235E9">
              <w:rPr>
                <w:sz w:val="11"/>
                <w:szCs w:val="11"/>
              </w:rPr>
              <w:lastRenderedPageBreak/>
              <w:t>Afzetten en markeren werkgebied</w:t>
            </w:r>
          </w:p>
          <w:p w14:paraId="1A6AA49F"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083A31DF" w14:textId="77777777" w:rsidR="001F674E" w:rsidRPr="006235E9" w:rsidRDefault="001F674E" w:rsidP="00027273">
            <w:pPr>
              <w:spacing w:line="283" w:lineRule="atLeast"/>
              <w:rPr>
                <w:sz w:val="11"/>
                <w:szCs w:val="11"/>
              </w:rPr>
            </w:pPr>
            <w:r w:rsidRPr="006235E9">
              <w:rPr>
                <w:sz w:val="11"/>
                <w:szCs w:val="11"/>
              </w:rPr>
              <w:t>Gesloten cabine in te zetten machine</w:t>
            </w:r>
          </w:p>
        </w:tc>
        <w:tc>
          <w:tcPr>
            <w:tcW w:w="1426" w:type="dxa"/>
          </w:tcPr>
          <w:p w14:paraId="3B97DDC7" w14:textId="77777777" w:rsidR="001F674E" w:rsidRPr="006235E9" w:rsidRDefault="001F674E" w:rsidP="00027273">
            <w:pPr>
              <w:spacing w:line="283" w:lineRule="atLeast"/>
              <w:rPr>
                <w:sz w:val="11"/>
                <w:szCs w:val="11"/>
              </w:rPr>
            </w:pPr>
            <w:r w:rsidRPr="006235E9">
              <w:rPr>
                <w:sz w:val="11"/>
                <w:szCs w:val="11"/>
              </w:rPr>
              <w:lastRenderedPageBreak/>
              <w:t>Voorlichting/Instructie personeel</w:t>
            </w:r>
          </w:p>
          <w:p w14:paraId="4C23E3C0" w14:textId="77777777" w:rsidR="001F674E" w:rsidRPr="006235E9" w:rsidRDefault="001F674E" w:rsidP="00027273">
            <w:pPr>
              <w:spacing w:line="283" w:lineRule="atLeast"/>
              <w:rPr>
                <w:sz w:val="11"/>
                <w:szCs w:val="11"/>
              </w:rPr>
            </w:pPr>
            <w:r w:rsidRPr="006235E9">
              <w:rPr>
                <w:sz w:val="11"/>
                <w:szCs w:val="11"/>
              </w:rPr>
              <w:t>Taakroulatie</w:t>
            </w:r>
          </w:p>
          <w:p w14:paraId="17E50908" w14:textId="77777777" w:rsidR="001F674E" w:rsidRPr="006235E9" w:rsidRDefault="001F674E" w:rsidP="00027273">
            <w:pPr>
              <w:spacing w:line="283" w:lineRule="atLeast"/>
              <w:rPr>
                <w:sz w:val="11"/>
                <w:szCs w:val="11"/>
              </w:rPr>
            </w:pPr>
            <w:r w:rsidRPr="006235E9">
              <w:rPr>
                <w:sz w:val="11"/>
                <w:szCs w:val="11"/>
              </w:rPr>
              <w:t>Maatregelen bij alleen werken</w:t>
            </w:r>
          </w:p>
          <w:p w14:paraId="489827EF" w14:textId="77777777" w:rsidR="001F674E" w:rsidRPr="006235E9" w:rsidRDefault="001F674E" w:rsidP="00027273">
            <w:pPr>
              <w:spacing w:line="283" w:lineRule="atLeast"/>
              <w:rPr>
                <w:sz w:val="11"/>
                <w:szCs w:val="11"/>
              </w:rPr>
            </w:pPr>
            <w:r w:rsidRPr="006235E9">
              <w:rPr>
                <w:sz w:val="11"/>
                <w:szCs w:val="11"/>
              </w:rPr>
              <w:lastRenderedPageBreak/>
              <w:t xml:space="preserve">Werken conform CROW-publicatie 96 </w:t>
            </w:r>
          </w:p>
          <w:p w14:paraId="1040E63A"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24CCEFDA" w14:textId="77777777" w:rsidR="001F674E" w:rsidRPr="006235E9" w:rsidRDefault="001F674E" w:rsidP="00027273">
            <w:pPr>
              <w:spacing w:line="283" w:lineRule="atLeast"/>
              <w:rPr>
                <w:sz w:val="11"/>
                <w:szCs w:val="11"/>
              </w:rPr>
            </w:pPr>
            <w:r w:rsidRPr="006235E9">
              <w:rPr>
                <w:sz w:val="11"/>
                <w:szCs w:val="11"/>
              </w:rPr>
              <w:t>Afstand bewaren bij machinaal aanbrengen/scheiding mens en machine</w:t>
            </w:r>
          </w:p>
          <w:p w14:paraId="651A3B2F" w14:textId="77777777" w:rsidR="001F674E" w:rsidRPr="006235E9" w:rsidRDefault="001F674E" w:rsidP="00027273">
            <w:pPr>
              <w:spacing w:line="283" w:lineRule="atLeast"/>
              <w:rPr>
                <w:sz w:val="11"/>
                <w:szCs w:val="11"/>
              </w:rPr>
            </w:pPr>
            <w:r w:rsidRPr="006235E9">
              <w:rPr>
                <w:sz w:val="11"/>
                <w:szCs w:val="11"/>
              </w:rPr>
              <w:t>Ventilatie /windrichting bepalen</w:t>
            </w:r>
          </w:p>
          <w:p w14:paraId="3A5D74BC" w14:textId="77777777" w:rsidR="001F674E" w:rsidRPr="006235E9" w:rsidRDefault="001F674E" w:rsidP="00027273">
            <w:pPr>
              <w:spacing w:line="283" w:lineRule="atLeast"/>
              <w:rPr>
                <w:sz w:val="11"/>
                <w:szCs w:val="11"/>
              </w:rPr>
            </w:pPr>
          </w:p>
        </w:tc>
        <w:tc>
          <w:tcPr>
            <w:tcW w:w="1426" w:type="dxa"/>
          </w:tcPr>
          <w:p w14:paraId="2E541109" w14:textId="77777777" w:rsidR="001F674E" w:rsidRPr="006235E9" w:rsidRDefault="001F674E" w:rsidP="00027273">
            <w:pPr>
              <w:spacing w:line="283" w:lineRule="atLeast"/>
              <w:rPr>
                <w:sz w:val="11"/>
                <w:szCs w:val="11"/>
              </w:rPr>
            </w:pPr>
            <w:r w:rsidRPr="006235E9">
              <w:rPr>
                <w:sz w:val="11"/>
                <w:szCs w:val="11"/>
              </w:rPr>
              <w:lastRenderedPageBreak/>
              <w:t>Werkkleding,</w:t>
            </w:r>
          </w:p>
          <w:p w14:paraId="6A1E5DB5" w14:textId="77777777" w:rsidR="001F674E" w:rsidRPr="006235E9" w:rsidRDefault="001F674E" w:rsidP="00027273">
            <w:pPr>
              <w:spacing w:line="283" w:lineRule="atLeast"/>
              <w:rPr>
                <w:sz w:val="11"/>
                <w:szCs w:val="11"/>
              </w:rPr>
            </w:pPr>
            <w:r w:rsidRPr="006235E9">
              <w:rPr>
                <w:sz w:val="11"/>
                <w:szCs w:val="11"/>
              </w:rPr>
              <w:t>Handschoenen,</w:t>
            </w:r>
          </w:p>
          <w:p w14:paraId="29FDE7FC"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0CB9725C" w14:textId="77777777" w:rsidR="001F674E" w:rsidRPr="006235E9" w:rsidRDefault="001F674E" w:rsidP="00027273">
            <w:pPr>
              <w:spacing w:line="283" w:lineRule="atLeast"/>
              <w:rPr>
                <w:sz w:val="11"/>
                <w:szCs w:val="11"/>
              </w:rPr>
            </w:pPr>
            <w:r w:rsidRPr="006235E9">
              <w:rPr>
                <w:sz w:val="11"/>
                <w:szCs w:val="11"/>
              </w:rPr>
              <w:t>Gezichtsbescherming</w:t>
            </w:r>
          </w:p>
          <w:p w14:paraId="4164F5A9" w14:textId="77777777" w:rsidR="001F674E" w:rsidRPr="006235E9" w:rsidRDefault="001F674E" w:rsidP="00027273">
            <w:pPr>
              <w:spacing w:line="283" w:lineRule="atLeast"/>
              <w:rPr>
                <w:sz w:val="11"/>
                <w:szCs w:val="11"/>
              </w:rPr>
            </w:pPr>
          </w:p>
        </w:tc>
        <w:tc>
          <w:tcPr>
            <w:tcW w:w="1426" w:type="dxa"/>
          </w:tcPr>
          <w:p w14:paraId="59311DC0" w14:textId="77777777" w:rsidR="001F674E" w:rsidRPr="006235E9" w:rsidRDefault="001F674E" w:rsidP="00027273">
            <w:pPr>
              <w:spacing w:line="283" w:lineRule="atLeast"/>
              <w:rPr>
                <w:sz w:val="11"/>
                <w:szCs w:val="11"/>
              </w:rPr>
            </w:pPr>
            <w:hyperlink r:id="rId99" w:anchor="https://www.abomafoon.nl/werkoverleg" w:history="1">
              <w:r w:rsidRPr="006235E9">
                <w:rPr>
                  <w:sz w:val="11"/>
                  <w:szCs w:val="11"/>
                </w:rPr>
                <w:t>https://www.abomafoon.nl/werkoverleg</w:t>
              </w:r>
            </w:hyperlink>
            <w:r w:rsidRPr="006235E9">
              <w:rPr>
                <w:sz w:val="11"/>
                <w:szCs w:val="11"/>
              </w:rPr>
              <w:t>,</w:t>
            </w:r>
          </w:p>
          <w:p w14:paraId="4C4F21EC" w14:textId="77777777" w:rsidR="001F674E" w:rsidRPr="006235E9" w:rsidRDefault="001F674E" w:rsidP="00027273">
            <w:pPr>
              <w:spacing w:line="283" w:lineRule="atLeast"/>
              <w:rPr>
                <w:sz w:val="11"/>
                <w:szCs w:val="11"/>
              </w:rPr>
            </w:pPr>
            <w:hyperlink r:id="rId100"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12D5260A" w14:textId="77777777" w:rsidR="001F674E" w:rsidRPr="006235E9" w:rsidRDefault="001F674E" w:rsidP="00027273">
            <w:pPr>
              <w:spacing w:line="283" w:lineRule="atLeast"/>
              <w:rPr>
                <w:sz w:val="11"/>
                <w:szCs w:val="11"/>
              </w:rPr>
            </w:pPr>
            <w:hyperlink r:id="rId101" w:anchor="https://www.abomafoon.nl/fysieke-belasting-bouw" w:history="1">
              <w:r w:rsidRPr="006235E9">
                <w:rPr>
                  <w:sz w:val="11"/>
                  <w:szCs w:val="11"/>
                </w:rPr>
                <w:t>https://www.abomafoon.nl/fysieke-belasting-bouw</w:t>
              </w:r>
            </w:hyperlink>
            <w:r w:rsidRPr="006235E9">
              <w:rPr>
                <w:sz w:val="11"/>
                <w:szCs w:val="11"/>
              </w:rPr>
              <w:t>,</w:t>
            </w:r>
          </w:p>
          <w:p w14:paraId="1621162B" w14:textId="77777777" w:rsidR="001F674E" w:rsidRPr="006235E9" w:rsidRDefault="001F674E" w:rsidP="00027273">
            <w:pPr>
              <w:spacing w:line="283" w:lineRule="atLeast"/>
              <w:rPr>
                <w:sz w:val="11"/>
                <w:szCs w:val="11"/>
              </w:rPr>
            </w:pPr>
            <w:hyperlink r:id="rId102" w:anchor="https://www.abomafoon.nl/lawaai-op-arbeidsplaats" w:history="1">
              <w:r w:rsidRPr="006235E9">
                <w:rPr>
                  <w:sz w:val="11"/>
                  <w:szCs w:val="11"/>
                </w:rPr>
                <w:t>https://www.abomafoon.nl/lawaai-op-arbeidsplaats</w:t>
              </w:r>
            </w:hyperlink>
            <w:r w:rsidRPr="006235E9">
              <w:rPr>
                <w:sz w:val="11"/>
                <w:szCs w:val="11"/>
              </w:rPr>
              <w:t>,</w:t>
            </w:r>
          </w:p>
          <w:p w14:paraId="0E5C1C82" w14:textId="77777777" w:rsidR="001F674E" w:rsidRPr="006235E9" w:rsidRDefault="001F674E" w:rsidP="00027273">
            <w:pPr>
              <w:spacing w:line="283" w:lineRule="atLeast"/>
              <w:rPr>
                <w:sz w:val="11"/>
                <w:szCs w:val="11"/>
              </w:rPr>
            </w:pPr>
            <w:hyperlink r:id="rId103" w:anchor="https://www.abomafoon.nl/hygienische-voorzieningen-op-bouw" w:history="1">
              <w:r w:rsidRPr="006235E9">
                <w:rPr>
                  <w:sz w:val="11"/>
                  <w:szCs w:val="11"/>
                </w:rPr>
                <w:t>https://www.abomafoon.nl/hygienische-voorzieningen-op-bouw</w:t>
              </w:r>
            </w:hyperlink>
            <w:r w:rsidRPr="006235E9">
              <w:rPr>
                <w:sz w:val="11"/>
                <w:szCs w:val="11"/>
              </w:rPr>
              <w:t>,</w:t>
            </w:r>
          </w:p>
          <w:p w14:paraId="7EBE5322" w14:textId="77777777" w:rsidR="001F674E" w:rsidRPr="006235E9" w:rsidRDefault="001F674E" w:rsidP="00027273">
            <w:pPr>
              <w:spacing w:line="283" w:lineRule="atLeast"/>
              <w:rPr>
                <w:sz w:val="11"/>
                <w:szCs w:val="11"/>
              </w:rPr>
            </w:pPr>
            <w:hyperlink r:id="rId104" w:anchor="https://www.abomafoon.nl/voorkomen-van-aanrijdgevaar" w:history="1">
              <w:r w:rsidRPr="006235E9">
                <w:rPr>
                  <w:sz w:val="11"/>
                  <w:szCs w:val="11"/>
                </w:rPr>
                <w:t>https://www.abomafoon.nl/voorkomen-van-aanrijdgevaar</w:t>
              </w:r>
            </w:hyperlink>
            <w:r w:rsidRPr="006235E9">
              <w:rPr>
                <w:sz w:val="11"/>
                <w:szCs w:val="11"/>
              </w:rPr>
              <w:t>,</w:t>
            </w:r>
          </w:p>
          <w:p w14:paraId="66882A1F" w14:textId="77777777" w:rsidR="001F674E" w:rsidRPr="006235E9" w:rsidRDefault="001F674E" w:rsidP="00027273">
            <w:pPr>
              <w:spacing w:line="283" w:lineRule="atLeast"/>
              <w:rPr>
                <w:sz w:val="11"/>
                <w:szCs w:val="11"/>
              </w:rPr>
            </w:pPr>
            <w:hyperlink r:id="rId105" w:anchor="https://www.abomafoon.nl/maatregelen-alleen-werken" w:history="1">
              <w:r w:rsidRPr="006235E9">
                <w:rPr>
                  <w:sz w:val="11"/>
                  <w:szCs w:val="11"/>
                </w:rPr>
                <w:t>https://www.abomafoon.nl/maatregelen-alleen-werken</w:t>
              </w:r>
            </w:hyperlink>
            <w:r w:rsidRPr="006235E9">
              <w:rPr>
                <w:sz w:val="11"/>
                <w:szCs w:val="11"/>
              </w:rPr>
              <w:t>,</w:t>
            </w:r>
          </w:p>
          <w:p w14:paraId="10C4E153" w14:textId="77777777" w:rsidR="001F674E" w:rsidRPr="006235E9" w:rsidRDefault="001F674E" w:rsidP="00027273">
            <w:pPr>
              <w:spacing w:line="283" w:lineRule="atLeast"/>
              <w:rPr>
                <w:sz w:val="11"/>
                <w:szCs w:val="11"/>
              </w:rPr>
            </w:pPr>
            <w:hyperlink r:id="rId106" w:anchor="https://www.abomafoon.nl/gevaarlijke-stoffen" w:history="1">
              <w:r w:rsidRPr="006235E9">
                <w:rPr>
                  <w:sz w:val="11"/>
                  <w:szCs w:val="11"/>
                </w:rPr>
                <w:t>https://www.abomafoon.nl/gevaarlijke-stoffen</w:t>
              </w:r>
            </w:hyperlink>
            <w:r w:rsidRPr="006235E9">
              <w:rPr>
                <w:sz w:val="11"/>
                <w:szCs w:val="11"/>
              </w:rPr>
              <w:t>,</w:t>
            </w:r>
          </w:p>
          <w:p w14:paraId="6C04DC81" w14:textId="77777777" w:rsidR="001F674E" w:rsidRPr="006235E9" w:rsidRDefault="001F674E" w:rsidP="00027273">
            <w:pPr>
              <w:spacing w:line="283" w:lineRule="atLeast"/>
              <w:rPr>
                <w:sz w:val="11"/>
                <w:szCs w:val="11"/>
              </w:rPr>
            </w:pPr>
            <w:hyperlink r:id="rId107" w:anchor="https://www.abomafoon.nl/persoonlijke-beschermingsmiddelen" w:history="1">
              <w:r w:rsidRPr="006235E9">
                <w:rPr>
                  <w:sz w:val="11"/>
                  <w:szCs w:val="11"/>
                </w:rPr>
                <w:t>https://www.abomafoon.nl/persoonlijke-beschermingsmiddelen</w:t>
              </w:r>
            </w:hyperlink>
            <w:r w:rsidRPr="006235E9">
              <w:rPr>
                <w:sz w:val="11"/>
                <w:szCs w:val="11"/>
              </w:rPr>
              <w:t>,</w:t>
            </w:r>
          </w:p>
          <w:p w14:paraId="118C3947" w14:textId="77777777" w:rsidR="001F674E" w:rsidRPr="006235E9" w:rsidRDefault="001F674E" w:rsidP="00027273">
            <w:pPr>
              <w:spacing w:line="283" w:lineRule="atLeast"/>
              <w:rPr>
                <w:sz w:val="11"/>
                <w:szCs w:val="11"/>
              </w:rPr>
            </w:pPr>
            <w:hyperlink r:id="rId108" w:anchor="https://www.abomafoon.nl/veiligheidskleding" w:history="1">
              <w:r w:rsidRPr="006235E9">
                <w:rPr>
                  <w:sz w:val="11"/>
                  <w:szCs w:val="11"/>
                </w:rPr>
                <w:t>https://www.abomafoon.nl/veiligheidskleding</w:t>
              </w:r>
            </w:hyperlink>
            <w:r w:rsidRPr="006235E9">
              <w:rPr>
                <w:sz w:val="11"/>
                <w:szCs w:val="11"/>
              </w:rPr>
              <w:t>,</w:t>
            </w:r>
          </w:p>
          <w:p w14:paraId="4B7E085F" w14:textId="77777777" w:rsidR="001F674E" w:rsidRPr="006235E9" w:rsidRDefault="001F674E" w:rsidP="00027273">
            <w:pPr>
              <w:spacing w:line="283" w:lineRule="atLeast"/>
              <w:rPr>
                <w:sz w:val="11"/>
                <w:szCs w:val="11"/>
              </w:rPr>
            </w:pPr>
            <w:hyperlink r:id="rId109" w:anchor="https://www.abomafoon.nl/handbescherming" w:history="1">
              <w:r w:rsidRPr="006235E9">
                <w:rPr>
                  <w:sz w:val="11"/>
                  <w:szCs w:val="11"/>
                </w:rPr>
                <w:t>https://www.abomafoon.nl/handbescherming</w:t>
              </w:r>
            </w:hyperlink>
            <w:r w:rsidRPr="006235E9">
              <w:rPr>
                <w:sz w:val="11"/>
                <w:szCs w:val="11"/>
              </w:rPr>
              <w:t>,</w:t>
            </w:r>
          </w:p>
          <w:p w14:paraId="3D140B77" w14:textId="77777777" w:rsidR="001F674E" w:rsidRPr="006235E9" w:rsidRDefault="001F674E" w:rsidP="00027273">
            <w:pPr>
              <w:spacing w:line="283" w:lineRule="atLeast"/>
              <w:rPr>
                <w:sz w:val="11"/>
                <w:szCs w:val="11"/>
              </w:rPr>
            </w:pPr>
            <w:hyperlink r:id="rId110" w:anchor="https://www.abomafoon.nl/adembescherming" w:history="1">
              <w:r w:rsidRPr="006235E9">
                <w:rPr>
                  <w:sz w:val="11"/>
                  <w:szCs w:val="11"/>
                </w:rPr>
                <w:t>https://www.abomafoon.nl/adembescherming</w:t>
              </w:r>
            </w:hyperlink>
          </w:p>
          <w:p w14:paraId="45089DBC" w14:textId="77777777" w:rsidR="001F674E" w:rsidRPr="006235E9" w:rsidRDefault="001F674E" w:rsidP="00027273">
            <w:pPr>
              <w:spacing w:line="283" w:lineRule="atLeast"/>
              <w:rPr>
                <w:sz w:val="11"/>
                <w:szCs w:val="11"/>
              </w:rPr>
            </w:pPr>
          </w:p>
        </w:tc>
      </w:tr>
      <w:tr w:rsidR="001F674E" w:rsidRPr="006235E9" w14:paraId="04F271B7" w14:textId="77777777" w:rsidTr="00027273">
        <w:tc>
          <w:tcPr>
            <w:tcW w:w="658" w:type="dxa"/>
          </w:tcPr>
          <w:p w14:paraId="43A056D8" w14:textId="77777777" w:rsidR="001F674E" w:rsidRPr="006235E9" w:rsidRDefault="001F674E" w:rsidP="00027273">
            <w:pPr>
              <w:spacing w:line="283" w:lineRule="atLeast"/>
              <w:rPr>
                <w:sz w:val="11"/>
                <w:szCs w:val="11"/>
              </w:rPr>
            </w:pPr>
            <w:r w:rsidRPr="006235E9">
              <w:rPr>
                <w:sz w:val="11"/>
                <w:szCs w:val="11"/>
              </w:rPr>
              <w:lastRenderedPageBreak/>
              <w:t>120060, 220060, 320040, 420040, 520060, 620040</w:t>
            </w:r>
          </w:p>
        </w:tc>
        <w:tc>
          <w:tcPr>
            <w:tcW w:w="658" w:type="dxa"/>
          </w:tcPr>
          <w:p w14:paraId="793065D2" w14:textId="77777777" w:rsidR="001F674E" w:rsidRPr="006235E9" w:rsidRDefault="001F674E" w:rsidP="00027273">
            <w:pPr>
              <w:spacing w:line="283" w:lineRule="atLeast"/>
              <w:rPr>
                <w:sz w:val="11"/>
                <w:szCs w:val="11"/>
              </w:rPr>
            </w:pPr>
            <w:r w:rsidRPr="006235E9">
              <w:rPr>
                <w:sz w:val="11"/>
                <w:szCs w:val="11"/>
              </w:rPr>
              <w:t>514404</w:t>
            </w:r>
          </w:p>
        </w:tc>
        <w:tc>
          <w:tcPr>
            <w:tcW w:w="2413" w:type="dxa"/>
          </w:tcPr>
          <w:p w14:paraId="50BF22D2" w14:textId="77777777" w:rsidR="001F674E" w:rsidRPr="006235E9" w:rsidRDefault="001F674E" w:rsidP="00027273">
            <w:pPr>
              <w:spacing w:line="283" w:lineRule="atLeast"/>
              <w:rPr>
                <w:sz w:val="11"/>
                <w:szCs w:val="11"/>
              </w:rPr>
            </w:pPr>
            <w:r w:rsidRPr="006235E9">
              <w:rPr>
                <w:sz w:val="11"/>
                <w:szCs w:val="11"/>
              </w:rPr>
              <w:t>Onkruidvrij maken haagvoet (blokhaag)</w:t>
            </w:r>
          </w:p>
        </w:tc>
        <w:tc>
          <w:tcPr>
            <w:tcW w:w="1426" w:type="dxa"/>
          </w:tcPr>
          <w:p w14:paraId="4FA7C41B" w14:textId="77777777" w:rsidR="001F674E" w:rsidRPr="006235E9" w:rsidRDefault="001F674E" w:rsidP="00027273">
            <w:pPr>
              <w:spacing w:line="283" w:lineRule="atLeast"/>
              <w:rPr>
                <w:sz w:val="11"/>
                <w:szCs w:val="11"/>
              </w:rPr>
            </w:pPr>
            <w:r w:rsidRPr="006235E9">
              <w:rPr>
                <w:sz w:val="11"/>
                <w:szCs w:val="11"/>
              </w:rPr>
              <w:t>Aanrijden</w:t>
            </w:r>
          </w:p>
          <w:p w14:paraId="721B1646" w14:textId="77777777" w:rsidR="001F674E" w:rsidRPr="006235E9" w:rsidRDefault="001F674E" w:rsidP="00027273">
            <w:pPr>
              <w:spacing w:line="283" w:lineRule="atLeast"/>
              <w:rPr>
                <w:sz w:val="11"/>
                <w:szCs w:val="11"/>
              </w:rPr>
            </w:pPr>
            <w:r w:rsidRPr="006235E9">
              <w:rPr>
                <w:sz w:val="11"/>
                <w:szCs w:val="11"/>
              </w:rPr>
              <w:t>Fysieke belasting</w:t>
            </w:r>
          </w:p>
          <w:p w14:paraId="14326CCD" w14:textId="77777777" w:rsidR="001F674E" w:rsidRPr="006235E9" w:rsidRDefault="001F674E" w:rsidP="00027273">
            <w:pPr>
              <w:spacing w:line="283" w:lineRule="atLeast"/>
              <w:rPr>
                <w:sz w:val="11"/>
                <w:szCs w:val="11"/>
              </w:rPr>
            </w:pPr>
            <w:r w:rsidRPr="006235E9">
              <w:rPr>
                <w:sz w:val="11"/>
                <w:szCs w:val="11"/>
              </w:rPr>
              <w:t>Lawaai</w:t>
            </w:r>
          </w:p>
          <w:p w14:paraId="6D84A134" w14:textId="77777777" w:rsidR="001F674E" w:rsidRPr="006235E9" w:rsidRDefault="001F674E" w:rsidP="00027273">
            <w:pPr>
              <w:spacing w:line="283" w:lineRule="atLeast"/>
              <w:rPr>
                <w:sz w:val="11"/>
                <w:szCs w:val="11"/>
              </w:rPr>
            </w:pPr>
            <w:r w:rsidRPr="006235E9">
              <w:rPr>
                <w:sz w:val="11"/>
                <w:szCs w:val="11"/>
              </w:rPr>
              <w:t>Stofblootstelling</w:t>
            </w:r>
          </w:p>
          <w:p w14:paraId="14293297"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0B869783" w14:textId="77777777" w:rsidR="001F674E" w:rsidRPr="006235E9" w:rsidRDefault="001F674E" w:rsidP="00027273">
            <w:pPr>
              <w:spacing w:line="283" w:lineRule="atLeast"/>
              <w:rPr>
                <w:sz w:val="11"/>
                <w:szCs w:val="11"/>
              </w:rPr>
            </w:pPr>
            <w:r w:rsidRPr="006235E9">
              <w:rPr>
                <w:sz w:val="11"/>
                <w:szCs w:val="11"/>
              </w:rPr>
              <w:t>Verkeer</w:t>
            </w:r>
          </w:p>
          <w:p w14:paraId="456F2919" w14:textId="77777777" w:rsidR="001F674E" w:rsidRPr="006235E9" w:rsidRDefault="001F674E" w:rsidP="00027273">
            <w:pPr>
              <w:spacing w:line="283" w:lineRule="atLeast"/>
              <w:rPr>
                <w:sz w:val="11"/>
                <w:szCs w:val="11"/>
              </w:rPr>
            </w:pPr>
            <w:r w:rsidRPr="006235E9">
              <w:rPr>
                <w:sz w:val="11"/>
                <w:szCs w:val="11"/>
              </w:rPr>
              <w:t>Inzet groot materieel</w:t>
            </w:r>
          </w:p>
          <w:p w14:paraId="548879E0" w14:textId="77777777" w:rsidR="001F674E" w:rsidRPr="006235E9" w:rsidRDefault="001F674E" w:rsidP="00027273">
            <w:pPr>
              <w:spacing w:line="283" w:lineRule="atLeast"/>
              <w:rPr>
                <w:sz w:val="11"/>
                <w:szCs w:val="11"/>
              </w:rPr>
            </w:pPr>
            <w:r w:rsidRPr="006235E9">
              <w:rPr>
                <w:sz w:val="11"/>
                <w:szCs w:val="11"/>
              </w:rPr>
              <w:t>Inzet gereedschap/ongunstige houding</w:t>
            </w:r>
          </w:p>
          <w:p w14:paraId="12B85F65" w14:textId="77777777" w:rsidR="001F674E" w:rsidRPr="006235E9" w:rsidRDefault="001F674E" w:rsidP="00027273">
            <w:pPr>
              <w:spacing w:line="283" w:lineRule="atLeast"/>
              <w:rPr>
                <w:sz w:val="11"/>
                <w:szCs w:val="11"/>
              </w:rPr>
            </w:pPr>
            <w:r w:rsidRPr="006235E9">
              <w:rPr>
                <w:sz w:val="11"/>
                <w:szCs w:val="11"/>
              </w:rPr>
              <w:t>Dieseluitstoot</w:t>
            </w:r>
          </w:p>
          <w:p w14:paraId="46305113" w14:textId="77777777" w:rsidR="001F674E" w:rsidRPr="006235E9" w:rsidRDefault="001F674E" w:rsidP="00027273">
            <w:pPr>
              <w:spacing w:line="283" w:lineRule="atLeast"/>
              <w:rPr>
                <w:sz w:val="11"/>
                <w:szCs w:val="11"/>
              </w:rPr>
            </w:pPr>
            <w:r w:rsidRPr="006235E9">
              <w:rPr>
                <w:sz w:val="11"/>
                <w:szCs w:val="11"/>
              </w:rPr>
              <w:t>Stof bij onkrijdvrij maken</w:t>
            </w:r>
          </w:p>
          <w:p w14:paraId="46A32643" w14:textId="77777777" w:rsidR="001F674E" w:rsidRPr="006235E9" w:rsidRDefault="001F674E" w:rsidP="00027273">
            <w:pPr>
              <w:spacing w:line="283" w:lineRule="atLeast"/>
              <w:rPr>
                <w:sz w:val="11"/>
                <w:szCs w:val="11"/>
              </w:rPr>
            </w:pPr>
            <w:r w:rsidRPr="006235E9">
              <w:rPr>
                <w:sz w:val="11"/>
                <w:szCs w:val="11"/>
              </w:rPr>
              <w:t>Afval groenvoorziening</w:t>
            </w:r>
          </w:p>
          <w:p w14:paraId="7BFFA271"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1907BB8B" w14:textId="77777777" w:rsidR="001F674E" w:rsidRPr="006235E9" w:rsidRDefault="001F674E" w:rsidP="00027273">
            <w:pPr>
              <w:spacing w:line="283" w:lineRule="atLeast"/>
              <w:rPr>
                <w:sz w:val="11"/>
                <w:szCs w:val="11"/>
              </w:rPr>
            </w:pPr>
          </w:p>
        </w:tc>
        <w:tc>
          <w:tcPr>
            <w:tcW w:w="1426" w:type="dxa"/>
          </w:tcPr>
          <w:p w14:paraId="58B28BF3" w14:textId="77777777" w:rsidR="001F674E" w:rsidRPr="006235E9" w:rsidRDefault="001F674E" w:rsidP="00027273">
            <w:pPr>
              <w:spacing w:line="283" w:lineRule="atLeast"/>
              <w:rPr>
                <w:sz w:val="11"/>
                <w:szCs w:val="11"/>
              </w:rPr>
            </w:pPr>
            <w:r w:rsidRPr="006235E9">
              <w:rPr>
                <w:sz w:val="11"/>
                <w:szCs w:val="11"/>
              </w:rPr>
              <w:t>Inventarisatie locatie</w:t>
            </w:r>
          </w:p>
          <w:p w14:paraId="54AFDBEB" w14:textId="77777777" w:rsidR="001F674E" w:rsidRPr="006235E9" w:rsidRDefault="001F674E" w:rsidP="00027273">
            <w:pPr>
              <w:spacing w:line="283" w:lineRule="atLeast"/>
              <w:rPr>
                <w:sz w:val="11"/>
                <w:szCs w:val="11"/>
              </w:rPr>
            </w:pPr>
            <w:r w:rsidRPr="006235E9">
              <w:rPr>
                <w:sz w:val="11"/>
                <w:szCs w:val="11"/>
              </w:rPr>
              <w:t>Inzet gespecialiseerd bedrijf</w:t>
            </w:r>
          </w:p>
          <w:p w14:paraId="79949CC3" w14:textId="77777777" w:rsidR="001F674E" w:rsidRPr="006235E9" w:rsidRDefault="001F674E" w:rsidP="00027273">
            <w:pPr>
              <w:spacing w:line="283" w:lineRule="atLeast"/>
              <w:rPr>
                <w:sz w:val="11"/>
                <w:szCs w:val="11"/>
              </w:rPr>
            </w:pPr>
            <w:r w:rsidRPr="006235E9">
              <w:rPr>
                <w:sz w:val="11"/>
                <w:szCs w:val="11"/>
              </w:rPr>
              <w:t>Machinaal omkruidvrij maken</w:t>
            </w:r>
          </w:p>
        </w:tc>
        <w:tc>
          <w:tcPr>
            <w:tcW w:w="1426" w:type="dxa"/>
          </w:tcPr>
          <w:p w14:paraId="554ECF3D" w14:textId="77777777" w:rsidR="001F674E" w:rsidRPr="006235E9" w:rsidRDefault="001F674E" w:rsidP="00027273">
            <w:pPr>
              <w:spacing w:line="283" w:lineRule="atLeast"/>
              <w:rPr>
                <w:sz w:val="11"/>
                <w:szCs w:val="11"/>
              </w:rPr>
            </w:pPr>
            <w:r w:rsidRPr="006235E9">
              <w:rPr>
                <w:sz w:val="11"/>
                <w:szCs w:val="11"/>
              </w:rPr>
              <w:t>Hygiënische voorzieningen treffen</w:t>
            </w:r>
          </w:p>
          <w:p w14:paraId="4B712E4D"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500A2354" w14:textId="77777777" w:rsidR="001F674E" w:rsidRPr="006235E9" w:rsidRDefault="001F674E" w:rsidP="00027273">
            <w:pPr>
              <w:spacing w:line="283" w:lineRule="atLeast"/>
              <w:rPr>
                <w:sz w:val="11"/>
                <w:szCs w:val="11"/>
              </w:rPr>
            </w:pPr>
            <w:r w:rsidRPr="006235E9">
              <w:rPr>
                <w:sz w:val="11"/>
                <w:szCs w:val="11"/>
              </w:rPr>
              <w:t>Afzetten en markeren werkgebied</w:t>
            </w:r>
          </w:p>
          <w:p w14:paraId="2FFA21D0"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29EFE94D" w14:textId="77777777" w:rsidR="001F674E" w:rsidRPr="006235E9" w:rsidRDefault="001F674E" w:rsidP="00027273">
            <w:pPr>
              <w:spacing w:line="283" w:lineRule="atLeast"/>
              <w:rPr>
                <w:sz w:val="11"/>
                <w:szCs w:val="11"/>
              </w:rPr>
            </w:pPr>
            <w:r w:rsidRPr="006235E9">
              <w:rPr>
                <w:sz w:val="11"/>
                <w:szCs w:val="11"/>
              </w:rPr>
              <w:t>Gesloten cabine in te zetten machine</w:t>
            </w:r>
          </w:p>
        </w:tc>
        <w:tc>
          <w:tcPr>
            <w:tcW w:w="1426" w:type="dxa"/>
          </w:tcPr>
          <w:p w14:paraId="73D60669" w14:textId="77777777" w:rsidR="001F674E" w:rsidRPr="006235E9" w:rsidRDefault="001F674E" w:rsidP="00027273">
            <w:pPr>
              <w:spacing w:line="283" w:lineRule="atLeast"/>
              <w:rPr>
                <w:sz w:val="11"/>
                <w:szCs w:val="11"/>
              </w:rPr>
            </w:pPr>
            <w:r w:rsidRPr="006235E9">
              <w:rPr>
                <w:sz w:val="11"/>
                <w:szCs w:val="11"/>
              </w:rPr>
              <w:t>Voorlichting/Instructie personeel</w:t>
            </w:r>
          </w:p>
          <w:p w14:paraId="74C0E95F" w14:textId="77777777" w:rsidR="001F674E" w:rsidRPr="006235E9" w:rsidRDefault="001F674E" w:rsidP="00027273">
            <w:pPr>
              <w:spacing w:line="283" w:lineRule="atLeast"/>
              <w:rPr>
                <w:sz w:val="11"/>
                <w:szCs w:val="11"/>
              </w:rPr>
            </w:pPr>
            <w:r w:rsidRPr="006235E9">
              <w:rPr>
                <w:sz w:val="11"/>
                <w:szCs w:val="11"/>
              </w:rPr>
              <w:t>Taakroulatie</w:t>
            </w:r>
          </w:p>
          <w:p w14:paraId="27C5CBD6" w14:textId="77777777" w:rsidR="001F674E" w:rsidRPr="006235E9" w:rsidRDefault="001F674E" w:rsidP="00027273">
            <w:pPr>
              <w:spacing w:line="283" w:lineRule="atLeast"/>
              <w:rPr>
                <w:sz w:val="11"/>
                <w:szCs w:val="11"/>
              </w:rPr>
            </w:pPr>
            <w:r w:rsidRPr="006235E9">
              <w:rPr>
                <w:sz w:val="11"/>
                <w:szCs w:val="11"/>
              </w:rPr>
              <w:t>Maatregelen bij alleen werken</w:t>
            </w:r>
          </w:p>
          <w:p w14:paraId="6A29A0FD"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5A11F85A"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7E718ADB" w14:textId="77777777" w:rsidR="001F674E" w:rsidRPr="006235E9" w:rsidRDefault="001F674E" w:rsidP="00027273">
            <w:pPr>
              <w:spacing w:line="283" w:lineRule="atLeast"/>
              <w:rPr>
                <w:sz w:val="11"/>
                <w:szCs w:val="11"/>
              </w:rPr>
            </w:pPr>
            <w:r w:rsidRPr="006235E9">
              <w:rPr>
                <w:sz w:val="11"/>
                <w:szCs w:val="11"/>
              </w:rPr>
              <w:t>Afstand bewaren bij machinaal aanbrengen/scheiding mens en machine</w:t>
            </w:r>
          </w:p>
          <w:p w14:paraId="64E8DE8E" w14:textId="77777777" w:rsidR="001F674E" w:rsidRPr="006235E9" w:rsidRDefault="001F674E" w:rsidP="00027273">
            <w:pPr>
              <w:spacing w:line="283" w:lineRule="atLeast"/>
              <w:rPr>
                <w:sz w:val="11"/>
                <w:szCs w:val="11"/>
              </w:rPr>
            </w:pPr>
            <w:r w:rsidRPr="006235E9">
              <w:rPr>
                <w:sz w:val="11"/>
                <w:szCs w:val="11"/>
              </w:rPr>
              <w:t>Ventilatie /windrichting bepalen</w:t>
            </w:r>
          </w:p>
          <w:p w14:paraId="54AED61C" w14:textId="77777777" w:rsidR="001F674E" w:rsidRPr="006235E9" w:rsidRDefault="001F674E" w:rsidP="00027273">
            <w:pPr>
              <w:spacing w:line="283" w:lineRule="atLeast"/>
              <w:rPr>
                <w:sz w:val="11"/>
                <w:szCs w:val="11"/>
              </w:rPr>
            </w:pPr>
          </w:p>
        </w:tc>
        <w:tc>
          <w:tcPr>
            <w:tcW w:w="1426" w:type="dxa"/>
          </w:tcPr>
          <w:p w14:paraId="5258D8EC" w14:textId="77777777" w:rsidR="001F674E" w:rsidRPr="006235E9" w:rsidRDefault="001F674E" w:rsidP="00027273">
            <w:pPr>
              <w:spacing w:line="283" w:lineRule="atLeast"/>
              <w:rPr>
                <w:sz w:val="11"/>
                <w:szCs w:val="11"/>
              </w:rPr>
            </w:pPr>
            <w:r w:rsidRPr="006235E9">
              <w:rPr>
                <w:sz w:val="11"/>
                <w:szCs w:val="11"/>
              </w:rPr>
              <w:t>Werkkleding,</w:t>
            </w:r>
          </w:p>
          <w:p w14:paraId="3586AD07" w14:textId="77777777" w:rsidR="001F674E" w:rsidRPr="006235E9" w:rsidRDefault="001F674E" w:rsidP="00027273">
            <w:pPr>
              <w:spacing w:line="283" w:lineRule="atLeast"/>
              <w:rPr>
                <w:sz w:val="11"/>
                <w:szCs w:val="11"/>
              </w:rPr>
            </w:pPr>
            <w:r w:rsidRPr="006235E9">
              <w:rPr>
                <w:sz w:val="11"/>
                <w:szCs w:val="11"/>
              </w:rPr>
              <w:t>Handschoenen,</w:t>
            </w:r>
          </w:p>
          <w:p w14:paraId="0AA8B07A"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0486DE03" w14:textId="77777777" w:rsidR="001F674E" w:rsidRPr="006235E9" w:rsidRDefault="001F674E" w:rsidP="00027273">
            <w:pPr>
              <w:spacing w:line="283" w:lineRule="atLeast"/>
              <w:rPr>
                <w:sz w:val="11"/>
                <w:szCs w:val="11"/>
              </w:rPr>
            </w:pPr>
            <w:r w:rsidRPr="006235E9">
              <w:rPr>
                <w:sz w:val="11"/>
                <w:szCs w:val="11"/>
              </w:rPr>
              <w:t>Gezichtsbescherming</w:t>
            </w:r>
          </w:p>
          <w:p w14:paraId="44FFDA94" w14:textId="77777777" w:rsidR="001F674E" w:rsidRPr="006235E9" w:rsidRDefault="001F674E" w:rsidP="00027273">
            <w:pPr>
              <w:spacing w:line="283" w:lineRule="atLeast"/>
              <w:rPr>
                <w:sz w:val="11"/>
                <w:szCs w:val="11"/>
              </w:rPr>
            </w:pPr>
          </w:p>
        </w:tc>
        <w:tc>
          <w:tcPr>
            <w:tcW w:w="1426" w:type="dxa"/>
          </w:tcPr>
          <w:p w14:paraId="2671302A" w14:textId="77777777" w:rsidR="001F674E" w:rsidRPr="006235E9" w:rsidRDefault="001F674E" w:rsidP="00027273">
            <w:pPr>
              <w:spacing w:line="283" w:lineRule="atLeast"/>
              <w:rPr>
                <w:sz w:val="11"/>
                <w:szCs w:val="11"/>
              </w:rPr>
            </w:pPr>
            <w:hyperlink r:id="rId111" w:anchor="https://www.abomafoon.nl/werkoverleg" w:history="1">
              <w:r w:rsidRPr="006235E9">
                <w:rPr>
                  <w:sz w:val="11"/>
                  <w:szCs w:val="11"/>
                </w:rPr>
                <w:t>https://www.abomafoon.nl/werkoverleg</w:t>
              </w:r>
            </w:hyperlink>
            <w:r w:rsidRPr="006235E9">
              <w:rPr>
                <w:sz w:val="11"/>
                <w:szCs w:val="11"/>
              </w:rPr>
              <w:t>,</w:t>
            </w:r>
          </w:p>
          <w:p w14:paraId="5F519146" w14:textId="77777777" w:rsidR="001F674E" w:rsidRPr="006235E9" w:rsidRDefault="001F674E" w:rsidP="00027273">
            <w:pPr>
              <w:spacing w:line="283" w:lineRule="atLeast"/>
              <w:rPr>
                <w:sz w:val="11"/>
                <w:szCs w:val="11"/>
              </w:rPr>
            </w:pPr>
            <w:hyperlink r:id="rId112"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573F1859" w14:textId="77777777" w:rsidR="001F674E" w:rsidRPr="006235E9" w:rsidRDefault="001F674E" w:rsidP="00027273">
            <w:pPr>
              <w:spacing w:line="283" w:lineRule="atLeast"/>
              <w:rPr>
                <w:sz w:val="11"/>
                <w:szCs w:val="11"/>
              </w:rPr>
            </w:pPr>
            <w:hyperlink r:id="rId113" w:anchor="https://www.abomafoon.nl/fysieke-belasting-bouw" w:history="1">
              <w:r w:rsidRPr="006235E9">
                <w:rPr>
                  <w:sz w:val="11"/>
                  <w:szCs w:val="11"/>
                </w:rPr>
                <w:t>https://www.abomafoon.nl/fysieke-belasting-bouw</w:t>
              </w:r>
            </w:hyperlink>
            <w:r w:rsidRPr="006235E9">
              <w:rPr>
                <w:sz w:val="11"/>
                <w:szCs w:val="11"/>
              </w:rPr>
              <w:t>,</w:t>
            </w:r>
          </w:p>
          <w:p w14:paraId="2A95FA15" w14:textId="77777777" w:rsidR="001F674E" w:rsidRPr="006235E9" w:rsidRDefault="001F674E" w:rsidP="00027273">
            <w:pPr>
              <w:spacing w:line="283" w:lineRule="atLeast"/>
              <w:rPr>
                <w:sz w:val="11"/>
                <w:szCs w:val="11"/>
              </w:rPr>
            </w:pPr>
            <w:hyperlink r:id="rId114" w:anchor="https://www.abomafoon.nl/lawaai-op-arbeidsplaats" w:history="1">
              <w:r w:rsidRPr="006235E9">
                <w:rPr>
                  <w:sz w:val="11"/>
                  <w:szCs w:val="11"/>
                </w:rPr>
                <w:t>https://www.abomafoon.nl/lawaai-op-arbeidsplaats</w:t>
              </w:r>
            </w:hyperlink>
            <w:r w:rsidRPr="006235E9">
              <w:rPr>
                <w:sz w:val="11"/>
                <w:szCs w:val="11"/>
              </w:rPr>
              <w:t>,</w:t>
            </w:r>
          </w:p>
          <w:p w14:paraId="56A7B2BF" w14:textId="77777777" w:rsidR="001F674E" w:rsidRPr="006235E9" w:rsidRDefault="001F674E" w:rsidP="00027273">
            <w:pPr>
              <w:spacing w:line="283" w:lineRule="atLeast"/>
              <w:rPr>
                <w:sz w:val="11"/>
                <w:szCs w:val="11"/>
              </w:rPr>
            </w:pPr>
            <w:hyperlink r:id="rId115" w:anchor="https://www.abomafoon.nl/hygienische-voorzieningen-op-bouw" w:history="1">
              <w:r w:rsidRPr="006235E9">
                <w:rPr>
                  <w:sz w:val="11"/>
                  <w:szCs w:val="11"/>
                </w:rPr>
                <w:t>https://www.abomafoon.nl/hygienische-voorzieningen-op-bouw</w:t>
              </w:r>
            </w:hyperlink>
            <w:r w:rsidRPr="006235E9">
              <w:rPr>
                <w:sz w:val="11"/>
                <w:szCs w:val="11"/>
              </w:rPr>
              <w:t>,</w:t>
            </w:r>
          </w:p>
          <w:p w14:paraId="7A812F49" w14:textId="77777777" w:rsidR="001F674E" w:rsidRPr="006235E9" w:rsidRDefault="001F674E" w:rsidP="00027273">
            <w:pPr>
              <w:spacing w:line="283" w:lineRule="atLeast"/>
              <w:rPr>
                <w:sz w:val="11"/>
                <w:szCs w:val="11"/>
              </w:rPr>
            </w:pPr>
            <w:hyperlink r:id="rId116" w:anchor="https://www.abomafoon.nl/voorkomen-van-aanrijdgevaar" w:history="1">
              <w:r w:rsidRPr="006235E9">
                <w:rPr>
                  <w:sz w:val="11"/>
                  <w:szCs w:val="11"/>
                </w:rPr>
                <w:t>https://www.abomafoon.nl/voorkomen-van-aanrijdgevaar</w:t>
              </w:r>
            </w:hyperlink>
            <w:r w:rsidRPr="006235E9">
              <w:rPr>
                <w:sz w:val="11"/>
                <w:szCs w:val="11"/>
              </w:rPr>
              <w:t>,</w:t>
            </w:r>
          </w:p>
          <w:p w14:paraId="490004EC" w14:textId="77777777" w:rsidR="001F674E" w:rsidRPr="006235E9" w:rsidRDefault="001F674E" w:rsidP="00027273">
            <w:pPr>
              <w:spacing w:line="283" w:lineRule="atLeast"/>
              <w:rPr>
                <w:sz w:val="11"/>
                <w:szCs w:val="11"/>
              </w:rPr>
            </w:pPr>
            <w:hyperlink r:id="rId117" w:anchor="https://www.abomafoon.nl/maatregelen-alleen-werken" w:history="1">
              <w:r w:rsidRPr="006235E9">
                <w:rPr>
                  <w:sz w:val="11"/>
                  <w:szCs w:val="11"/>
                </w:rPr>
                <w:t>https://www.abomafoon.nl/maatregelen-alleen-werken</w:t>
              </w:r>
            </w:hyperlink>
            <w:r w:rsidRPr="006235E9">
              <w:rPr>
                <w:sz w:val="11"/>
                <w:szCs w:val="11"/>
              </w:rPr>
              <w:t>,</w:t>
            </w:r>
          </w:p>
          <w:p w14:paraId="20C99FE3" w14:textId="77777777" w:rsidR="001F674E" w:rsidRPr="006235E9" w:rsidRDefault="001F674E" w:rsidP="00027273">
            <w:pPr>
              <w:spacing w:line="283" w:lineRule="atLeast"/>
              <w:rPr>
                <w:sz w:val="11"/>
                <w:szCs w:val="11"/>
              </w:rPr>
            </w:pPr>
            <w:hyperlink r:id="rId118" w:anchor="https://www.abomafoon.nl/gevaarlijke-stoffen" w:history="1">
              <w:r w:rsidRPr="006235E9">
                <w:rPr>
                  <w:sz w:val="11"/>
                  <w:szCs w:val="11"/>
                </w:rPr>
                <w:t>https://www.abomafoon.nl/gevaarlijke-stoffen</w:t>
              </w:r>
            </w:hyperlink>
            <w:r w:rsidRPr="006235E9">
              <w:rPr>
                <w:sz w:val="11"/>
                <w:szCs w:val="11"/>
              </w:rPr>
              <w:t>,</w:t>
            </w:r>
          </w:p>
          <w:p w14:paraId="72078C3F" w14:textId="77777777" w:rsidR="001F674E" w:rsidRPr="006235E9" w:rsidRDefault="001F674E" w:rsidP="00027273">
            <w:pPr>
              <w:spacing w:line="283" w:lineRule="atLeast"/>
              <w:rPr>
                <w:sz w:val="11"/>
                <w:szCs w:val="11"/>
              </w:rPr>
            </w:pPr>
            <w:hyperlink r:id="rId119" w:anchor="https://www.abomafoon.nl/persoonlijke-beschermingsmiddelen" w:history="1">
              <w:r w:rsidRPr="006235E9">
                <w:rPr>
                  <w:sz w:val="11"/>
                  <w:szCs w:val="11"/>
                </w:rPr>
                <w:t>https://www.abomafoon.nl/persoonlijke-beschermingsmiddelen</w:t>
              </w:r>
            </w:hyperlink>
            <w:r w:rsidRPr="006235E9">
              <w:rPr>
                <w:sz w:val="11"/>
                <w:szCs w:val="11"/>
              </w:rPr>
              <w:t>,</w:t>
            </w:r>
          </w:p>
          <w:p w14:paraId="269C435A" w14:textId="77777777" w:rsidR="001F674E" w:rsidRPr="006235E9" w:rsidRDefault="001F674E" w:rsidP="00027273">
            <w:pPr>
              <w:spacing w:line="283" w:lineRule="atLeast"/>
              <w:rPr>
                <w:sz w:val="11"/>
                <w:szCs w:val="11"/>
              </w:rPr>
            </w:pPr>
            <w:hyperlink r:id="rId120" w:anchor="https://www.abomafoon.nl/veiligheidskleding" w:history="1">
              <w:r w:rsidRPr="006235E9">
                <w:rPr>
                  <w:sz w:val="11"/>
                  <w:szCs w:val="11"/>
                </w:rPr>
                <w:t>https://www.abomafoon.nl/veiligheidskleding</w:t>
              </w:r>
            </w:hyperlink>
            <w:r w:rsidRPr="006235E9">
              <w:rPr>
                <w:sz w:val="11"/>
                <w:szCs w:val="11"/>
              </w:rPr>
              <w:t>,</w:t>
            </w:r>
          </w:p>
          <w:p w14:paraId="53D08DEA" w14:textId="77777777" w:rsidR="001F674E" w:rsidRPr="006235E9" w:rsidRDefault="001F674E" w:rsidP="00027273">
            <w:pPr>
              <w:spacing w:line="283" w:lineRule="atLeast"/>
              <w:rPr>
                <w:sz w:val="11"/>
                <w:szCs w:val="11"/>
              </w:rPr>
            </w:pPr>
            <w:hyperlink r:id="rId121" w:anchor="https://www.abomafoon.nl/handbescherming" w:history="1">
              <w:r w:rsidRPr="006235E9">
                <w:rPr>
                  <w:sz w:val="11"/>
                  <w:szCs w:val="11"/>
                </w:rPr>
                <w:t>https://www.abomafoon.nl/handbescherming</w:t>
              </w:r>
            </w:hyperlink>
            <w:r w:rsidRPr="006235E9">
              <w:rPr>
                <w:sz w:val="11"/>
                <w:szCs w:val="11"/>
              </w:rPr>
              <w:t>,</w:t>
            </w:r>
          </w:p>
          <w:p w14:paraId="02E12905" w14:textId="77777777" w:rsidR="001F674E" w:rsidRPr="006235E9" w:rsidRDefault="001F674E" w:rsidP="00027273">
            <w:pPr>
              <w:spacing w:line="283" w:lineRule="atLeast"/>
              <w:rPr>
                <w:sz w:val="11"/>
                <w:szCs w:val="11"/>
              </w:rPr>
            </w:pPr>
            <w:hyperlink r:id="rId122" w:anchor="https://www.abomafoon.nl/adembescherming" w:history="1">
              <w:r w:rsidRPr="006235E9">
                <w:rPr>
                  <w:sz w:val="11"/>
                  <w:szCs w:val="11"/>
                </w:rPr>
                <w:t>https://www.abomafoon.nl/adembescherming</w:t>
              </w:r>
            </w:hyperlink>
          </w:p>
          <w:p w14:paraId="12EF6495" w14:textId="77777777" w:rsidR="001F674E" w:rsidRPr="006235E9" w:rsidRDefault="001F674E" w:rsidP="00027273">
            <w:pPr>
              <w:spacing w:line="283" w:lineRule="atLeast"/>
              <w:rPr>
                <w:sz w:val="11"/>
                <w:szCs w:val="11"/>
              </w:rPr>
            </w:pPr>
          </w:p>
        </w:tc>
      </w:tr>
      <w:tr w:rsidR="001F674E" w:rsidRPr="006235E9" w14:paraId="42624141" w14:textId="77777777" w:rsidTr="00027273">
        <w:tc>
          <w:tcPr>
            <w:tcW w:w="658" w:type="dxa"/>
          </w:tcPr>
          <w:p w14:paraId="64012BD5" w14:textId="77777777" w:rsidR="001F674E" w:rsidRPr="006235E9" w:rsidRDefault="001F674E" w:rsidP="00027273">
            <w:pPr>
              <w:spacing w:line="283" w:lineRule="atLeast"/>
              <w:rPr>
                <w:sz w:val="11"/>
                <w:szCs w:val="11"/>
              </w:rPr>
            </w:pPr>
            <w:r w:rsidRPr="006235E9">
              <w:rPr>
                <w:sz w:val="11"/>
                <w:szCs w:val="11"/>
              </w:rPr>
              <w:t>120070, 121040, 220070, 221040, 420050, 421030, 520070, 521040, 620050, 621030</w:t>
            </w:r>
          </w:p>
        </w:tc>
        <w:tc>
          <w:tcPr>
            <w:tcW w:w="658" w:type="dxa"/>
          </w:tcPr>
          <w:p w14:paraId="1BFB669E" w14:textId="77777777" w:rsidR="001F674E" w:rsidRPr="006235E9" w:rsidRDefault="001F674E" w:rsidP="00027273">
            <w:pPr>
              <w:spacing w:line="283" w:lineRule="atLeast"/>
              <w:rPr>
                <w:sz w:val="11"/>
                <w:szCs w:val="11"/>
              </w:rPr>
            </w:pPr>
            <w:r w:rsidRPr="006235E9">
              <w:rPr>
                <w:sz w:val="11"/>
                <w:szCs w:val="11"/>
              </w:rPr>
              <w:t>514413</w:t>
            </w:r>
          </w:p>
        </w:tc>
        <w:tc>
          <w:tcPr>
            <w:tcW w:w="2413" w:type="dxa"/>
          </w:tcPr>
          <w:p w14:paraId="169C85E1" w14:textId="77777777" w:rsidR="001F674E" w:rsidRPr="006235E9" w:rsidRDefault="001F674E" w:rsidP="00027273">
            <w:pPr>
              <w:spacing w:line="283" w:lineRule="atLeast"/>
              <w:rPr>
                <w:sz w:val="11"/>
                <w:szCs w:val="11"/>
              </w:rPr>
            </w:pPr>
            <w:r w:rsidRPr="006235E9">
              <w:rPr>
                <w:sz w:val="11"/>
                <w:szCs w:val="11"/>
              </w:rPr>
              <w:t>Onkruidvrij maken boomspiegel</w:t>
            </w:r>
          </w:p>
        </w:tc>
        <w:tc>
          <w:tcPr>
            <w:tcW w:w="1426" w:type="dxa"/>
          </w:tcPr>
          <w:p w14:paraId="0DC8D159" w14:textId="77777777" w:rsidR="001F674E" w:rsidRPr="006235E9" w:rsidRDefault="001F674E" w:rsidP="00027273">
            <w:pPr>
              <w:spacing w:line="283" w:lineRule="atLeast"/>
              <w:rPr>
                <w:sz w:val="11"/>
                <w:szCs w:val="11"/>
              </w:rPr>
            </w:pPr>
            <w:r w:rsidRPr="006235E9">
              <w:rPr>
                <w:sz w:val="11"/>
                <w:szCs w:val="11"/>
              </w:rPr>
              <w:t>Aanrijden</w:t>
            </w:r>
          </w:p>
          <w:p w14:paraId="6C13F72E" w14:textId="77777777" w:rsidR="001F674E" w:rsidRPr="006235E9" w:rsidRDefault="001F674E" w:rsidP="00027273">
            <w:pPr>
              <w:spacing w:line="283" w:lineRule="atLeast"/>
              <w:rPr>
                <w:sz w:val="11"/>
                <w:szCs w:val="11"/>
              </w:rPr>
            </w:pPr>
            <w:r w:rsidRPr="006235E9">
              <w:rPr>
                <w:sz w:val="11"/>
                <w:szCs w:val="11"/>
              </w:rPr>
              <w:t>Fysieke belasting</w:t>
            </w:r>
          </w:p>
          <w:p w14:paraId="54FE9439" w14:textId="77777777" w:rsidR="001F674E" w:rsidRPr="006235E9" w:rsidRDefault="001F674E" w:rsidP="00027273">
            <w:pPr>
              <w:spacing w:line="283" w:lineRule="atLeast"/>
              <w:rPr>
                <w:sz w:val="11"/>
                <w:szCs w:val="11"/>
              </w:rPr>
            </w:pPr>
            <w:r w:rsidRPr="006235E9">
              <w:rPr>
                <w:sz w:val="11"/>
                <w:szCs w:val="11"/>
              </w:rPr>
              <w:t>Snijden</w:t>
            </w:r>
          </w:p>
          <w:p w14:paraId="458939EE" w14:textId="77777777" w:rsidR="001F674E" w:rsidRPr="006235E9" w:rsidRDefault="001F674E" w:rsidP="00027273">
            <w:pPr>
              <w:spacing w:line="283" w:lineRule="atLeast"/>
              <w:rPr>
                <w:sz w:val="11"/>
                <w:szCs w:val="11"/>
              </w:rPr>
            </w:pPr>
            <w:r w:rsidRPr="006235E9">
              <w:rPr>
                <w:sz w:val="11"/>
                <w:szCs w:val="11"/>
              </w:rPr>
              <w:t>Biologische agentia</w:t>
            </w:r>
          </w:p>
          <w:p w14:paraId="3C803687"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1DB8B56F" w14:textId="77777777" w:rsidR="001F674E" w:rsidRPr="006235E9" w:rsidRDefault="001F674E" w:rsidP="00027273">
            <w:pPr>
              <w:spacing w:line="283" w:lineRule="atLeast"/>
              <w:rPr>
                <w:sz w:val="11"/>
                <w:szCs w:val="11"/>
              </w:rPr>
            </w:pPr>
            <w:r w:rsidRPr="006235E9">
              <w:rPr>
                <w:sz w:val="11"/>
                <w:szCs w:val="11"/>
              </w:rPr>
              <w:t>Verkeer</w:t>
            </w:r>
          </w:p>
          <w:p w14:paraId="52151560" w14:textId="77777777" w:rsidR="001F674E" w:rsidRPr="006235E9" w:rsidRDefault="001F674E" w:rsidP="00027273">
            <w:pPr>
              <w:spacing w:line="283" w:lineRule="atLeast"/>
              <w:rPr>
                <w:sz w:val="11"/>
                <w:szCs w:val="11"/>
              </w:rPr>
            </w:pPr>
            <w:r w:rsidRPr="006235E9">
              <w:rPr>
                <w:sz w:val="11"/>
                <w:szCs w:val="11"/>
              </w:rPr>
              <w:t>Inzet gereedschap/ongunstige houding</w:t>
            </w:r>
          </w:p>
          <w:p w14:paraId="0DE1EA9B" w14:textId="77777777" w:rsidR="001F674E" w:rsidRPr="006235E9" w:rsidRDefault="001F674E" w:rsidP="00027273">
            <w:pPr>
              <w:spacing w:line="283" w:lineRule="atLeast"/>
              <w:rPr>
                <w:sz w:val="11"/>
                <w:szCs w:val="11"/>
              </w:rPr>
            </w:pPr>
            <w:r w:rsidRPr="006235E9">
              <w:rPr>
                <w:sz w:val="11"/>
                <w:szCs w:val="11"/>
              </w:rPr>
              <w:t>Aanraking scherpe delen</w:t>
            </w:r>
          </w:p>
          <w:p w14:paraId="2EF1F0E9" w14:textId="77777777" w:rsidR="001F674E" w:rsidRPr="006235E9" w:rsidRDefault="001F674E" w:rsidP="00027273">
            <w:pPr>
              <w:spacing w:line="283" w:lineRule="atLeast"/>
              <w:rPr>
                <w:sz w:val="11"/>
                <w:szCs w:val="11"/>
              </w:rPr>
            </w:pPr>
            <w:r w:rsidRPr="006235E9">
              <w:rPr>
                <w:sz w:val="11"/>
                <w:szCs w:val="11"/>
              </w:rPr>
              <w:t>Afval groenvoorziening</w:t>
            </w:r>
          </w:p>
          <w:p w14:paraId="12B3E1C1"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19E86B0E" w14:textId="77777777" w:rsidR="001F674E" w:rsidRPr="006235E9" w:rsidRDefault="001F674E" w:rsidP="00027273">
            <w:pPr>
              <w:spacing w:line="283" w:lineRule="atLeast"/>
              <w:rPr>
                <w:sz w:val="11"/>
                <w:szCs w:val="11"/>
              </w:rPr>
            </w:pPr>
          </w:p>
        </w:tc>
        <w:tc>
          <w:tcPr>
            <w:tcW w:w="1426" w:type="dxa"/>
          </w:tcPr>
          <w:p w14:paraId="045FA592" w14:textId="77777777" w:rsidR="001F674E" w:rsidRPr="006235E9" w:rsidRDefault="001F674E" w:rsidP="00027273">
            <w:pPr>
              <w:spacing w:line="283" w:lineRule="atLeast"/>
              <w:rPr>
                <w:sz w:val="11"/>
                <w:szCs w:val="11"/>
              </w:rPr>
            </w:pPr>
            <w:r w:rsidRPr="006235E9">
              <w:rPr>
                <w:sz w:val="11"/>
                <w:szCs w:val="11"/>
              </w:rPr>
              <w:t>Inventarisatie locatie</w:t>
            </w:r>
          </w:p>
          <w:p w14:paraId="645F8F54" w14:textId="77777777" w:rsidR="001F674E" w:rsidRPr="006235E9" w:rsidRDefault="001F674E" w:rsidP="00027273">
            <w:pPr>
              <w:spacing w:line="283" w:lineRule="atLeast"/>
              <w:rPr>
                <w:sz w:val="11"/>
                <w:szCs w:val="11"/>
              </w:rPr>
            </w:pPr>
            <w:r w:rsidRPr="006235E9">
              <w:rPr>
                <w:sz w:val="11"/>
                <w:szCs w:val="11"/>
              </w:rPr>
              <w:t>Inzet gespecialiseerd bedrijf</w:t>
            </w:r>
          </w:p>
          <w:p w14:paraId="410A79AF" w14:textId="77777777" w:rsidR="001F674E" w:rsidRPr="006235E9" w:rsidRDefault="001F674E" w:rsidP="00027273">
            <w:pPr>
              <w:spacing w:line="283" w:lineRule="atLeast"/>
              <w:rPr>
                <w:sz w:val="11"/>
                <w:szCs w:val="11"/>
              </w:rPr>
            </w:pPr>
            <w:r w:rsidRPr="006235E9">
              <w:rPr>
                <w:sz w:val="11"/>
                <w:szCs w:val="11"/>
              </w:rPr>
              <w:t>Machinaal monteren verankering</w:t>
            </w:r>
          </w:p>
        </w:tc>
        <w:tc>
          <w:tcPr>
            <w:tcW w:w="1426" w:type="dxa"/>
          </w:tcPr>
          <w:p w14:paraId="49EB0531" w14:textId="77777777" w:rsidR="001F674E" w:rsidRPr="006235E9" w:rsidRDefault="001F674E" w:rsidP="00027273">
            <w:pPr>
              <w:spacing w:line="283" w:lineRule="atLeast"/>
              <w:rPr>
                <w:sz w:val="11"/>
                <w:szCs w:val="11"/>
              </w:rPr>
            </w:pPr>
            <w:r w:rsidRPr="006235E9">
              <w:rPr>
                <w:sz w:val="11"/>
                <w:szCs w:val="11"/>
              </w:rPr>
              <w:t>Hygiënische voorzieningen treffen</w:t>
            </w:r>
          </w:p>
          <w:p w14:paraId="583301BD" w14:textId="77777777" w:rsidR="001F674E" w:rsidRPr="006235E9" w:rsidRDefault="001F674E" w:rsidP="00027273">
            <w:pPr>
              <w:spacing w:line="283" w:lineRule="atLeast"/>
              <w:rPr>
                <w:sz w:val="11"/>
                <w:szCs w:val="11"/>
              </w:rPr>
            </w:pPr>
            <w:r w:rsidRPr="006235E9">
              <w:rPr>
                <w:sz w:val="11"/>
                <w:szCs w:val="11"/>
              </w:rPr>
              <w:t>Ergonomisch  gereedschap</w:t>
            </w:r>
          </w:p>
          <w:p w14:paraId="37D6A0CD" w14:textId="77777777" w:rsidR="001F674E" w:rsidRPr="006235E9" w:rsidRDefault="001F674E" w:rsidP="00027273">
            <w:pPr>
              <w:spacing w:line="283" w:lineRule="atLeast"/>
              <w:rPr>
                <w:sz w:val="11"/>
                <w:szCs w:val="11"/>
              </w:rPr>
            </w:pPr>
            <w:r w:rsidRPr="006235E9">
              <w:rPr>
                <w:sz w:val="11"/>
                <w:szCs w:val="11"/>
              </w:rPr>
              <w:t>Afzetten en markeren werkgebied</w:t>
            </w:r>
          </w:p>
          <w:p w14:paraId="3FE3BCF4" w14:textId="77777777" w:rsidR="001F674E" w:rsidRPr="006235E9" w:rsidRDefault="001F674E" w:rsidP="00027273">
            <w:pPr>
              <w:spacing w:line="283" w:lineRule="atLeast"/>
              <w:rPr>
                <w:sz w:val="11"/>
                <w:szCs w:val="11"/>
              </w:rPr>
            </w:pPr>
            <w:r w:rsidRPr="006235E9">
              <w:rPr>
                <w:sz w:val="11"/>
                <w:szCs w:val="11"/>
              </w:rPr>
              <w:t>Inzet goed onderhouden gereedschap</w:t>
            </w:r>
          </w:p>
        </w:tc>
        <w:tc>
          <w:tcPr>
            <w:tcW w:w="1426" w:type="dxa"/>
          </w:tcPr>
          <w:p w14:paraId="1ED4A65F" w14:textId="77777777" w:rsidR="001F674E" w:rsidRPr="006235E9" w:rsidRDefault="001F674E" w:rsidP="00027273">
            <w:pPr>
              <w:spacing w:line="283" w:lineRule="atLeast"/>
              <w:rPr>
                <w:sz w:val="11"/>
                <w:szCs w:val="11"/>
              </w:rPr>
            </w:pPr>
            <w:r w:rsidRPr="006235E9">
              <w:rPr>
                <w:sz w:val="11"/>
                <w:szCs w:val="11"/>
              </w:rPr>
              <w:t>Voorlichting/Instructie personeel</w:t>
            </w:r>
          </w:p>
          <w:p w14:paraId="5EFF5A29" w14:textId="77777777" w:rsidR="001F674E" w:rsidRPr="006235E9" w:rsidRDefault="001F674E" w:rsidP="00027273">
            <w:pPr>
              <w:spacing w:line="283" w:lineRule="atLeast"/>
              <w:rPr>
                <w:sz w:val="11"/>
                <w:szCs w:val="11"/>
              </w:rPr>
            </w:pPr>
            <w:r w:rsidRPr="006235E9">
              <w:rPr>
                <w:sz w:val="11"/>
                <w:szCs w:val="11"/>
              </w:rPr>
              <w:t>Taakroulatie</w:t>
            </w:r>
          </w:p>
          <w:p w14:paraId="0532B3F6"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052E8869" w14:textId="77777777" w:rsidR="001F674E" w:rsidRPr="006235E9" w:rsidRDefault="001F674E" w:rsidP="00027273">
            <w:pPr>
              <w:spacing w:line="283" w:lineRule="atLeast"/>
              <w:rPr>
                <w:sz w:val="11"/>
                <w:szCs w:val="11"/>
              </w:rPr>
            </w:pPr>
          </w:p>
          <w:p w14:paraId="6533E5C8" w14:textId="77777777" w:rsidR="001F674E" w:rsidRPr="006235E9" w:rsidRDefault="001F674E" w:rsidP="00027273">
            <w:pPr>
              <w:spacing w:line="283" w:lineRule="atLeast"/>
              <w:rPr>
                <w:sz w:val="11"/>
                <w:szCs w:val="11"/>
              </w:rPr>
            </w:pPr>
          </w:p>
        </w:tc>
        <w:tc>
          <w:tcPr>
            <w:tcW w:w="1426" w:type="dxa"/>
          </w:tcPr>
          <w:p w14:paraId="130307FE" w14:textId="77777777" w:rsidR="001F674E" w:rsidRPr="006235E9" w:rsidRDefault="001F674E" w:rsidP="00027273">
            <w:pPr>
              <w:spacing w:line="283" w:lineRule="atLeast"/>
              <w:rPr>
                <w:sz w:val="11"/>
                <w:szCs w:val="11"/>
              </w:rPr>
            </w:pPr>
            <w:r w:rsidRPr="006235E9">
              <w:rPr>
                <w:sz w:val="11"/>
                <w:szCs w:val="11"/>
              </w:rPr>
              <w:t>Werkkleding,</w:t>
            </w:r>
          </w:p>
          <w:p w14:paraId="7656690C" w14:textId="77777777" w:rsidR="001F674E" w:rsidRPr="006235E9" w:rsidRDefault="001F674E" w:rsidP="00027273">
            <w:pPr>
              <w:spacing w:line="283" w:lineRule="atLeast"/>
              <w:rPr>
                <w:sz w:val="11"/>
                <w:szCs w:val="11"/>
              </w:rPr>
            </w:pPr>
            <w:r w:rsidRPr="006235E9">
              <w:rPr>
                <w:sz w:val="11"/>
                <w:szCs w:val="11"/>
              </w:rPr>
              <w:t>Handschoenen,Veiligheidsschoeisel,</w:t>
            </w:r>
          </w:p>
          <w:p w14:paraId="6C08E007" w14:textId="77777777" w:rsidR="001F674E" w:rsidRPr="006235E9" w:rsidRDefault="001F674E" w:rsidP="00027273">
            <w:pPr>
              <w:spacing w:line="283" w:lineRule="atLeast"/>
              <w:rPr>
                <w:sz w:val="11"/>
                <w:szCs w:val="11"/>
              </w:rPr>
            </w:pPr>
            <w:r w:rsidRPr="006235E9">
              <w:rPr>
                <w:sz w:val="11"/>
                <w:szCs w:val="11"/>
              </w:rPr>
              <w:t>Gezichtsbescherming</w:t>
            </w:r>
          </w:p>
          <w:p w14:paraId="2B875153" w14:textId="77777777" w:rsidR="001F674E" w:rsidRPr="006235E9" w:rsidRDefault="001F674E" w:rsidP="00027273">
            <w:pPr>
              <w:spacing w:line="283" w:lineRule="atLeast"/>
              <w:rPr>
                <w:sz w:val="11"/>
                <w:szCs w:val="11"/>
              </w:rPr>
            </w:pPr>
          </w:p>
        </w:tc>
        <w:tc>
          <w:tcPr>
            <w:tcW w:w="1426" w:type="dxa"/>
          </w:tcPr>
          <w:p w14:paraId="01479C79" w14:textId="77777777" w:rsidR="001F674E" w:rsidRPr="006235E9" w:rsidRDefault="001F674E" w:rsidP="00027273">
            <w:pPr>
              <w:spacing w:line="283" w:lineRule="atLeast"/>
              <w:rPr>
                <w:sz w:val="11"/>
                <w:szCs w:val="11"/>
              </w:rPr>
            </w:pPr>
            <w:hyperlink r:id="rId123" w:anchor="https://www.abomafoon.nl/werkoverleg" w:history="1">
              <w:r w:rsidRPr="006235E9">
                <w:rPr>
                  <w:sz w:val="11"/>
                  <w:szCs w:val="11"/>
                </w:rPr>
                <w:t>https://www.abomafoon.nl/werkoverleg</w:t>
              </w:r>
            </w:hyperlink>
            <w:r w:rsidRPr="006235E9">
              <w:rPr>
                <w:sz w:val="11"/>
                <w:szCs w:val="11"/>
              </w:rPr>
              <w:t>,</w:t>
            </w:r>
          </w:p>
          <w:p w14:paraId="334A6DBA" w14:textId="77777777" w:rsidR="001F674E" w:rsidRPr="006235E9" w:rsidRDefault="001F674E" w:rsidP="00027273">
            <w:pPr>
              <w:spacing w:line="283" w:lineRule="atLeast"/>
              <w:rPr>
                <w:sz w:val="11"/>
                <w:szCs w:val="11"/>
              </w:rPr>
            </w:pPr>
            <w:hyperlink r:id="rId124"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49605302" w14:textId="77777777" w:rsidR="001F674E" w:rsidRPr="006235E9" w:rsidRDefault="001F674E" w:rsidP="00027273">
            <w:pPr>
              <w:spacing w:line="283" w:lineRule="atLeast"/>
              <w:rPr>
                <w:sz w:val="11"/>
                <w:szCs w:val="11"/>
              </w:rPr>
            </w:pPr>
            <w:hyperlink r:id="rId125" w:anchor="https://www.abomafoon.nl/fysieke-belasting-bouw" w:history="1">
              <w:r w:rsidRPr="006235E9">
                <w:rPr>
                  <w:sz w:val="11"/>
                  <w:szCs w:val="11"/>
                </w:rPr>
                <w:t>https://www.abomafoon.nl/fysieke-belasting-bouw</w:t>
              </w:r>
            </w:hyperlink>
            <w:r w:rsidRPr="006235E9">
              <w:rPr>
                <w:sz w:val="11"/>
                <w:szCs w:val="11"/>
              </w:rPr>
              <w:t>,</w:t>
            </w:r>
          </w:p>
          <w:p w14:paraId="0F5D6249" w14:textId="77777777" w:rsidR="001F674E" w:rsidRPr="006235E9" w:rsidRDefault="001F674E" w:rsidP="00027273">
            <w:pPr>
              <w:spacing w:line="283" w:lineRule="atLeast"/>
              <w:rPr>
                <w:sz w:val="11"/>
                <w:szCs w:val="11"/>
              </w:rPr>
            </w:pPr>
            <w:hyperlink r:id="rId126" w:anchor="https://www.abomafoon.nl/hygienische-voorzieningen-op-bouw" w:history="1">
              <w:r w:rsidRPr="006235E9">
                <w:rPr>
                  <w:sz w:val="11"/>
                  <w:szCs w:val="11"/>
                </w:rPr>
                <w:t>https://www.abomafoon.nl/hygienische-voorzieningen-op-bouw</w:t>
              </w:r>
            </w:hyperlink>
            <w:r w:rsidRPr="006235E9">
              <w:rPr>
                <w:sz w:val="11"/>
                <w:szCs w:val="11"/>
              </w:rPr>
              <w:t>,</w:t>
            </w:r>
          </w:p>
          <w:p w14:paraId="0C90518E" w14:textId="77777777" w:rsidR="001F674E" w:rsidRPr="006235E9" w:rsidRDefault="001F674E" w:rsidP="00027273">
            <w:pPr>
              <w:spacing w:line="283" w:lineRule="atLeast"/>
              <w:rPr>
                <w:sz w:val="11"/>
                <w:szCs w:val="11"/>
              </w:rPr>
            </w:pPr>
            <w:hyperlink r:id="rId127" w:anchor="https://www.abomafoon.nl/voorkomen-van-aanrijdgevaar" w:history="1">
              <w:r w:rsidRPr="006235E9">
                <w:rPr>
                  <w:sz w:val="11"/>
                  <w:szCs w:val="11"/>
                </w:rPr>
                <w:t>https://www.abomafoon.nl/voorkomen-van-aanrijdgevaar</w:t>
              </w:r>
            </w:hyperlink>
            <w:r w:rsidRPr="006235E9">
              <w:rPr>
                <w:sz w:val="11"/>
                <w:szCs w:val="11"/>
              </w:rPr>
              <w:t>,</w:t>
            </w:r>
          </w:p>
          <w:p w14:paraId="17956F8F" w14:textId="77777777" w:rsidR="001F674E" w:rsidRPr="006235E9" w:rsidRDefault="001F674E" w:rsidP="00027273">
            <w:pPr>
              <w:spacing w:line="283" w:lineRule="atLeast"/>
              <w:rPr>
                <w:sz w:val="11"/>
                <w:szCs w:val="11"/>
              </w:rPr>
            </w:pPr>
            <w:hyperlink r:id="rId128" w:anchor="https://www.abomafoon.nl/maatregelen-alleen-werken" w:history="1">
              <w:r w:rsidRPr="006235E9">
                <w:rPr>
                  <w:sz w:val="11"/>
                  <w:szCs w:val="11"/>
                </w:rPr>
                <w:t>https://www.abomafoon.nl/maatregelen-alleen-werken</w:t>
              </w:r>
            </w:hyperlink>
            <w:r w:rsidRPr="006235E9">
              <w:rPr>
                <w:sz w:val="11"/>
                <w:szCs w:val="11"/>
              </w:rPr>
              <w:t>,</w:t>
            </w:r>
          </w:p>
          <w:p w14:paraId="5AE5728D" w14:textId="77777777" w:rsidR="001F674E" w:rsidRPr="006235E9" w:rsidRDefault="001F674E" w:rsidP="00027273">
            <w:pPr>
              <w:spacing w:line="283" w:lineRule="atLeast"/>
              <w:rPr>
                <w:sz w:val="11"/>
                <w:szCs w:val="11"/>
              </w:rPr>
            </w:pPr>
            <w:hyperlink r:id="rId129" w:anchor="https://www.abomafoon.nl/biologische-agentia" w:history="1">
              <w:r w:rsidRPr="006235E9">
                <w:rPr>
                  <w:sz w:val="11"/>
                  <w:szCs w:val="11"/>
                </w:rPr>
                <w:t>https://www.abomafoon.nl/biologische-agentia</w:t>
              </w:r>
            </w:hyperlink>
            <w:r w:rsidRPr="006235E9">
              <w:rPr>
                <w:sz w:val="11"/>
                <w:szCs w:val="11"/>
              </w:rPr>
              <w:t>,</w:t>
            </w:r>
          </w:p>
          <w:p w14:paraId="2F686E81" w14:textId="77777777" w:rsidR="001F674E" w:rsidRPr="006235E9" w:rsidRDefault="001F674E" w:rsidP="00027273">
            <w:pPr>
              <w:spacing w:line="283" w:lineRule="atLeast"/>
              <w:rPr>
                <w:sz w:val="11"/>
                <w:szCs w:val="11"/>
              </w:rPr>
            </w:pPr>
            <w:hyperlink r:id="rId130" w:anchor="https://www.abomafoon.nl/persoonlijke-beschermingsmiddelen" w:history="1">
              <w:r w:rsidRPr="006235E9">
                <w:rPr>
                  <w:sz w:val="11"/>
                  <w:szCs w:val="11"/>
                </w:rPr>
                <w:t>https://www.abomafoon.nl/persoonlijke-beschermingsmiddelen</w:t>
              </w:r>
            </w:hyperlink>
            <w:r w:rsidRPr="006235E9">
              <w:rPr>
                <w:sz w:val="11"/>
                <w:szCs w:val="11"/>
              </w:rPr>
              <w:t>,</w:t>
            </w:r>
          </w:p>
          <w:p w14:paraId="54641830" w14:textId="77777777" w:rsidR="001F674E" w:rsidRPr="006235E9" w:rsidRDefault="001F674E" w:rsidP="00027273">
            <w:pPr>
              <w:spacing w:line="283" w:lineRule="atLeast"/>
              <w:rPr>
                <w:sz w:val="11"/>
                <w:szCs w:val="11"/>
              </w:rPr>
            </w:pPr>
            <w:hyperlink r:id="rId131" w:anchor="https://www.abomafoon.nl/veiligheidskleding" w:history="1">
              <w:r w:rsidRPr="006235E9">
                <w:rPr>
                  <w:sz w:val="11"/>
                  <w:szCs w:val="11"/>
                </w:rPr>
                <w:t>https://www.abomafoon.nl/veiligheidskleding</w:t>
              </w:r>
            </w:hyperlink>
            <w:r w:rsidRPr="006235E9">
              <w:rPr>
                <w:sz w:val="11"/>
                <w:szCs w:val="11"/>
              </w:rPr>
              <w:t>,</w:t>
            </w:r>
          </w:p>
          <w:p w14:paraId="1F00D4AA" w14:textId="77777777" w:rsidR="001F674E" w:rsidRPr="006235E9" w:rsidRDefault="001F674E" w:rsidP="00027273">
            <w:pPr>
              <w:spacing w:line="283" w:lineRule="atLeast"/>
              <w:rPr>
                <w:sz w:val="11"/>
                <w:szCs w:val="11"/>
              </w:rPr>
            </w:pPr>
            <w:hyperlink r:id="rId132" w:anchor="https://www.abomafoon.nl/handbescherming" w:history="1">
              <w:r w:rsidRPr="006235E9">
                <w:rPr>
                  <w:sz w:val="11"/>
                  <w:szCs w:val="11"/>
                </w:rPr>
                <w:t>https://www.abomafoon.nl/handbescherming</w:t>
              </w:r>
            </w:hyperlink>
          </w:p>
          <w:p w14:paraId="7DEB2E75" w14:textId="77777777" w:rsidR="001F674E" w:rsidRPr="006235E9" w:rsidRDefault="001F674E" w:rsidP="00027273">
            <w:pPr>
              <w:spacing w:line="283" w:lineRule="atLeast"/>
              <w:rPr>
                <w:sz w:val="11"/>
                <w:szCs w:val="11"/>
              </w:rPr>
            </w:pPr>
          </w:p>
        </w:tc>
      </w:tr>
      <w:tr w:rsidR="001F674E" w:rsidRPr="006235E9" w14:paraId="2F4AFD6D" w14:textId="77777777" w:rsidTr="00027273">
        <w:tc>
          <w:tcPr>
            <w:tcW w:w="658" w:type="dxa"/>
          </w:tcPr>
          <w:p w14:paraId="4E6E331A" w14:textId="77777777" w:rsidR="001F674E" w:rsidRPr="006235E9" w:rsidRDefault="001F674E" w:rsidP="00027273">
            <w:pPr>
              <w:spacing w:line="283" w:lineRule="atLeast"/>
              <w:rPr>
                <w:sz w:val="11"/>
                <w:szCs w:val="11"/>
              </w:rPr>
            </w:pPr>
            <w:r w:rsidRPr="006235E9">
              <w:rPr>
                <w:sz w:val="11"/>
                <w:szCs w:val="11"/>
              </w:rPr>
              <w:t>110050, 210050, 410060, 510050, 610100, 610110</w:t>
            </w:r>
          </w:p>
        </w:tc>
        <w:tc>
          <w:tcPr>
            <w:tcW w:w="658" w:type="dxa"/>
          </w:tcPr>
          <w:p w14:paraId="74AB5A23" w14:textId="77777777" w:rsidR="001F674E" w:rsidRPr="006235E9" w:rsidRDefault="001F674E" w:rsidP="00027273">
            <w:pPr>
              <w:spacing w:line="283" w:lineRule="atLeast"/>
              <w:rPr>
                <w:sz w:val="11"/>
                <w:szCs w:val="11"/>
              </w:rPr>
            </w:pPr>
            <w:r w:rsidRPr="006235E9">
              <w:rPr>
                <w:sz w:val="11"/>
                <w:szCs w:val="11"/>
              </w:rPr>
              <w:t>514421</w:t>
            </w:r>
          </w:p>
        </w:tc>
        <w:tc>
          <w:tcPr>
            <w:tcW w:w="2413" w:type="dxa"/>
          </w:tcPr>
          <w:p w14:paraId="6CADEDEB" w14:textId="77777777" w:rsidR="001F674E" w:rsidRPr="006235E9" w:rsidRDefault="001F674E" w:rsidP="00027273">
            <w:pPr>
              <w:spacing w:line="283" w:lineRule="atLeast"/>
              <w:rPr>
                <w:sz w:val="11"/>
                <w:szCs w:val="11"/>
              </w:rPr>
            </w:pPr>
            <w:r w:rsidRPr="006235E9">
              <w:rPr>
                <w:sz w:val="11"/>
                <w:szCs w:val="11"/>
              </w:rPr>
              <w:t>Uitmaaien beplantingsvak</w:t>
            </w:r>
          </w:p>
        </w:tc>
        <w:tc>
          <w:tcPr>
            <w:tcW w:w="1426" w:type="dxa"/>
          </w:tcPr>
          <w:p w14:paraId="678D3E4A" w14:textId="77777777" w:rsidR="001F674E" w:rsidRPr="006235E9" w:rsidRDefault="001F674E" w:rsidP="00027273">
            <w:pPr>
              <w:spacing w:line="283" w:lineRule="atLeast"/>
              <w:rPr>
                <w:sz w:val="11"/>
                <w:szCs w:val="11"/>
              </w:rPr>
            </w:pPr>
            <w:r w:rsidRPr="006235E9">
              <w:rPr>
                <w:sz w:val="11"/>
                <w:szCs w:val="11"/>
              </w:rPr>
              <w:t>Aanrijden</w:t>
            </w:r>
          </w:p>
          <w:p w14:paraId="309B88B5" w14:textId="77777777" w:rsidR="001F674E" w:rsidRPr="006235E9" w:rsidRDefault="001F674E" w:rsidP="00027273">
            <w:pPr>
              <w:spacing w:line="283" w:lineRule="atLeast"/>
              <w:rPr>
                <w:sz w:val="11"/>
                <w:szCs w:val="11"/>
              </w:rPr>
            </w:pPr>
            <w:r w:rsidRPr="006235E9">
              <w:rPr>
                <w:sz w:val="11"/>
                <w:szCs w:val="11"/>
              </w:rPr>
              <w:t>Fysieke belasting</w:t>
            </w:r>
          </w:p>
          <w:p w14:paraId="59D849D7" w14:textId="77777777" w:rsidR="001F674E" w:rsidRPr="006235E9" w:rsidRDefault="001F674E" w:rsidP="00027273">
            <w:pPr>
              <w:spacing w:line="283" w:lineRule="atLeast"/>
              <w:rPr>
                <w:sz w:val="11"/>
                <w:szCs w:val="11"/>
              </w:rPr>
            </w:pPr>
            <w:r w:rsidRPr="006235E9">
              <w:rPr>
                <w:sz w:val="11"/>
                <w:szCs w:val="11"/>
              </w:rPr>
              <w:t>Lawaai</w:t>
            </w:r>
          </w:p>
          <w:p w14:paraId="59959EE3"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5BFD45E0" w14:textId="77777777" w:rsidR="001F674E" w:rsidRPr="006235E9" w:rsidRDefault="001F674E" w:rsidP="00027273">
            <w:pPr>
              <w:spacing w:line="283" w:lineRule="atLeast"/>
              <w:rPr>
                <w:sz w:val="11"/>
                <w:szCs w:val="11"/>
              </w:rPr>
            </w:pPr>
            <w:r w:rsidRPr="006235E9">
              <w:rPr>
                <w:sz w:val="11"/>
                <w:szCs w:val="11"/>
              </w:rPr>
              <w:t>Transport/verkeer</w:t>
            </w:r>
          </w:p>
          <w:p w14:paraId="1E6E934B" w14:textId="77777777" w:rsidR="001F674E" w:rsidRPr="006235E9" w:rsidRDefault="001F674E" w:rsidP="00027273">
            <w:pPr>
              <w:spacing w:line="283" w:lineRule="atLeast"/>
              <w:rPr>
                <w:sz w:val="11"/>
                <w:szCs w:val="11"/>
              </w:rPr>
            </w:pPr>
            <w:r w:rsidRPr="006235E9">
              <w:rPr>
                <w:sz w:val="11"/>
                <w:szCs w:val="11"/>
              </w:rPr>
              <w:t>Inzet gereedschappen</w:t>
            </w:r>
          </w:p>
          <w:p w14:paraId="131573D3" w14:textId="77777777" w:rsidR="001F674E" w:rsidRPr="006235E9" w:rsidRDefault="001F674E" w:rsidP="00027273">
            <w:pPr>
              <w:spacing w:line="283" w:lineRule="atLeast"/>
              <w:rPr>
                <w:sz w:val="11"/>
                <w:szCs w:val="11"/>
              </w:rPr>
            </w:pPr>
            <w:r w:rsidRPr="006235E9">
              <w:rPr>
                <w:sz w:val="11"/>
                <w:szCs w:val="11"/>
              </w:rPr>
              <w:t>Tillen/werkhouding</w:t>
            </w:r>
          </w:p>
          <w:p w14:paraId="39091562" w14:textId="77777777" w:rsidR="001F674E" w:rsidRPr="006235E9" w:rsidRDefault="001F674E" w:rsidP="00027273">
            <w:pPr>
              <w:spacing w:line="283" w:lineRule="atLeast"/>
              <w:rPr>
                <w:sz w:val="11"/>
                <w:szCs w:val="11"/>
              </w:rPr>
            </w:pPr>
            <w:r w:rsidRPr="006235E9">
              <w:rPr>
                <w:sz w:val="11"/>
                <w:szCs w:val="11"/>
              </w:rPr>
              <w:t>Afvalblootstelling</w:t>
            </w:r>
          </w:p>
          <w:p w14:paraId="2C861F21" w14:textId="77777777" w:rsidR="001F674E" w:rsidRPr="006235E9" w:rsidRDefault="001F674E" w:rsidP="00027273">
            <w:pPr>
              <w:spacing w:line="283" w:lineRule="atLeast"/>
              <w:rPr>
                <w:sz w:val="11"/>
                <w:szCs w:val="11"/>
              </w:rPr>
            </w:pPr>
          </w:p>
        </w:tc>
        <w:tc>
          <w:tcPr>
            <w:tcW w:w="1426" w:type="dxa"/>
          </w:tcPr>
          <w:p w14:paraId="3064F641" w14:textId="77777777" w:rsidR="001F674E" w:rsidRPr="006235E9" w:rsidRDefault="001F674E" w:rsidP="00027273">
            <w:pPr>
              <w:spacing w:line="283" w:lineRule="atLeast"/>
              <w:rPr>
                <w:sz w:val="11"/>
                <w:szCs w:val="11"/>
              </w:rPr>
            </w:pPr>
          </w:p>
        </w:tc>
        <w:tc>
          <w:tcPr>
            <w:tcW w:w="1426" w:type="dxa"/>
          </w:tcPr>
          <w:p w14:paraId="2C47D71C" w14:textId="77777777" w:rsidR="001F674E" w:rsidRPr="006235E9" w:rsidRDefault="001F674E" w:rsidP="00027273">
            <w:pPr>
              <w:spacing w:line="283" w:lineRule="atLeast"/>
              <w:rPr>
                <w:sz w:val="11"/>
                <w:szCs w:val="11"/>
              </w:rPr>
            </w:pPr>
            <w:r w:rsidRPr="006235E9">
              <w:rPr>
                <w:sz w:val="11"/>
                <w:szCs w:val="11"/>
              </w:rPr>
              <w:t>Inventarisatie locatie</w:t>
            </w:r>
          </w:p>
          <w:p w14:paraId="5B140930" w14:textId="77777777" w:rsidR="001F674E" w:rsidRPr="006235E9" w:rsidRDefault="001F674E" w:rsidP="00027273">
            <w:pPr>
              <w:spacing w:line="283" w:lineRule="atLeast"/>
              <w:rPr>
                <w:sz w:val="11"/>
                <w:szCs w:val="11"/>
              </w:rPr>
            </w:pPr>
            <w:r w:rsidRPr="006235E9">
              <w:rPr>
                <w:sz w:val="11"/>
                <w:szCs w:val="11"/>
              </w:rPr>
              <w:t>Inzet gespecialiseerd bedrijf</w:t>
            </w:r>
          </w:p>
          <w:p w14:paraId="2AB1633C"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7238C4BE" w14:textId="77777777" w:rsidR="001F674E" w:rsidRPr="006235E9" w:rsidRDefault="001F674E" w:rsidP="00027273">
            <w:pPr>
              <w:spacing w:line="283" w:lineRule="atLeast"/>
              <w:rPr>
                <w:sz w:val="11"/>
                <w:szCs w:val="11"/>
              </w:rPr>
            </w:pPr>
            <w:r w:rsidRPr="006235E9">
              <w:rPr>
                <w:sz w:val="11"/>
                <w:szCs w:val="11"/>
              </w:rPr>
              <w:t>Hygiënische voorzieningen treffen</w:t>
            </w:r>
          </w:p>
          <w:p w14:paraId="06E0A5F6" w14:textId="77777777" w:rsidR="001F674E" w:rsidRPr="006235E9" w:rsidRDefault="001F674E" w:rsidP="00027273">
            <w:pPr>
              <w:spacing w:line="283" w:lineRule="atLeast"/>
              <w:rPr>
                <w:sz w:val="11"/>
                <w:szCs w:val="11"/>
              </w:rPr>
            </w:pPr>
            <w:r w:rsidRPr="006235E9">
              <w:rPr>
                <w:sz w:val="11"/>
                <w:szCs w:val="11"/>
              </w:rPr>
              <w:t>Geluidsgedemt gereedschap</w:t>
            </w:r>
          </w:p>
          <w:p w14:paraId="734B886F" w14:textId="77777777" w:rsidR="001F674E" w:rsidRPr="006235E9" w:rsidRDefault="001F674E" w:rsidP="00027273">
            <w:pPr>
              <w:spacing w:line="283" w:lineRule="atLeast"/>
              <w:rPr>
                <w:sz w:val="11"/>
                <w:szCs w:val="11"/>
              </w:rPr>
            </w:pPr>
            <w:r w:rsidRPr="006235E9">
              <w:rPr>
                <w:sz w:val="11"/>
                <w:szCs w:val="11"/>
              </w:rPr>
              <w:t>Ergonomisch gereedschap</w:t>
            </w:r>
          </w:p>
          <w:p w14:paraId="33BE01C3"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1B565E00" w14:textId="77777777" w:rsidR="001F674E" w:rsidRPr="006235E9" w:rsidRDefault="001F674E" w:rsidP="00027273">
            <w:pPr>
              <w:spacing w:line="283" w:lineRule="atLeast"/>
              <w:rPr>
                <w:sz w:val="11"/>
                <w:szCs w:val="11"/>
              </w:rPr>
            </w:pPr>
            <w:r w:rsidRPr="006235E9">
              <w:rPr>
                <w:sz w:val="11"/>
                <w:szCs w:val="11"/>
              </w:rPr>
              <w:t>Voorlichting/Instructie personeel</w:t>
            </w:r>
          </w:p>
          <w:p w14:paraId="5B60D667" w14:textId="77777777" w:rsidR="001F674E" w:rsidRPr="006235E9" w:rsidRDefault="001F674E" w:rsidP="00027273">
            <w:pPr>
              <w:spacing w:line="283" w:lineRule="atLeast"/>
              <w:rPr>
                <w:sz w:val="11"/>
                <w:szCs w:val="11"/>
              </w:rPr>
            </w:pPr>
            <w:r w:rsidRPr="006235E9">
              <w:rPr>
                <w:sz w:val="11"/>
                <w:szCs w:val="11"/>
              </w:rPr>
              <w:t>Taakroulatie</w:t>
            </w:r>
          </w:p>
          <w:p w14:paraId="2D0E144C" w14:textId="77777777" w:rsidR="001F674E" w:rsidRPr="006235E9" w:rsidRDefault="001F674E" w:rsidP="00027273">
            <w:pPr>
              <w:spacing w:line="283" w:lineRule="atLeast"/>
              <w:rPr>
                <w:sz w:val="11"/>
                <w:szCs w:val="11"/>
              </w:rPr>
            </w:pPr>
            <w:r w:rsidRPr="006235E9">
              <w:rPr>
                <w:sz w:val="11"/>
                <w:szCs w:val="11"/>
              </w:rPr>
              <w:t>Maatregelen bij alleen werken</w:t>
            </w:r>
          </w:p>
          <w:p w14:paraId="102D6A26" w14:textId="77777777" w:rsidR="001F674E" w:rsidRPr="006235E9" w:rsidRDefault="001F674E" w:rsidP="00027273">
            <w:pPr>
              <w:spacing w:line="283" w:lineRule="atLeast"/>
              <w:rPr>
                <w:sz w:val="11"/>
                <w:szCs w:val="11"/>
              </w:rPr>
            </w:pPr>
            <w:r w:rsidRPr="006235E9">
              <w:rPr>
                <w:sz w:val="11"/>
                <w:szCs w:val="11"/>
              </w:rPr>
              <w:t>Werken conform CROW-publicatie 96</w:t>
            </w:r>
          </w:p>
          <w:p w14:paraId="394DF2AC"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7E63732B" w14:textId="77777777" w:rsidR="001F674E" w:rsidRPr="006235E9" w:rsidRDefault="001F674E" w:rsidP="00027273">
            <w:pPr>
              <w:spacing w:line="283" w:lineRule="atLeast"/>
              <w:rPr>
                <w:sz w:val="11"/>
                <w:szCs w:val="11"/>
              </w:rPr>
            </w:pPr>
            <w:r w:rsidRPr="006235E9">
              <w:rPr>
                <w:sz w:val="11"/>
                <w:szCs w:val="11"/>
              </w:rPr>
              <w:t>Werkkleding,</w:t>
            </w:r>
          </w:p>
          <w:p w14:paraId="48462BC9" w14:textId="77777777" w:rsidR="001F674E" w:rsidRPr="006235E9" w:rsidRDefault="001F674E" w:rsidP="00027273">
            <w:pPr>
              <w:spacing w:line="283" w:lineRule="atLeast"/>
              <w:rPr>
                <w:sz w:val="11"/>
                <w:szCs w:val="11"/>
              </w:rPr>
            </w:pPr>
            <w:r w:rsidRPr="006235E9">
              <w:rPr>
                <w:sz w:val="11"/>
                <w:szCs w:val="11"/>
              </w:rPr>
              <w:t>Handschoenen,</w:t>
            </w:r>
          </w:p>
          <w:p w14:paraId="470A9EE7"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7D7ED86F" w14:textId="77777777" w:rsidR="001F674E" w:rsidRPr="006235E9" w:rsidRDefault="001F674E" w:rsidP="00027273">
            <w:pPr>
              <w:spacing w:line="283" w:lineRule="atLeast"/>
              <w:rPr>
                <w:sz w:val="11"/>
                <w:szCs w:val="11"/>
              </w:rPr>
            </w:pPr>
          </w:p>
        </w:tc>
        <w:tc>
          <w:tcPr>
            <w:tcW w:w="1426" w:type="dxa"/>
          </w:tcPr>
          <w:p w14:paraId="06421656" w14:textId="77777777" w:rsidR="001F674E" w:rsidRPr="006235E9" w:rsidRDefault="001F674E" w:rsidP="00027273">
            <w:pPr>
              <w:spacing w:line="283" w:lineRule="atLeast"/>
              <w:rPr>
                <w:sz w:val="11"/>
                <w:szCs w:val="11"/>
              </w:rPr>
            </w:pPr>
            <w:hyperlink r:id="rId133" w:anchor="https://www.abomafoon.nl/fysieke-belasting-bouw" w:history="1">
              <w:r w:rsidRPr="006235E9">
                <w:rPr>
                  <w:sz w:val="11"/>
                  <w:szCs w:val="11"/>
                </w:rPr>
                <w:t>https://www.abomafoon.nl/fysieke-belasting-bouw</w:t>
              </w:r>
            </w:hyperlink>
            <w:r w:rsidRPr="006235E9">
              <w:rPr>
                <w:sz w:val="11"/>
                <w:szCs w:val="11"/>
              </w:rPr>
              <w:t>,</w:t>
            </w:r>
          </w:p>
          <w:p w14:paraId="305F8609" w14:textId="77777777" w:rsidR="001F674E" w:rsidRPr="006235E9" w:rsidRDefault="001F674E" w:rsidP="00027273">
            <w:pPr>
              <w:spacing w:line="283" w:lineRule="atLeast"/>
              <w:rPr>
                <w:sz w:val="11"/>
                <w:szCs w:val="11"/>
              </w:rPr>
            </w:pPr>
            <w:hyperlink r:id="rId134" w:anchor="https://www.abomafoon.nl/lawaai-op-arbeidsplaats" w:history="1">
              <w:r w:rsidRPr="006235E9">
                <w:rPr>
                  <w:sz w:val="11"/>
                  <w:szCs w:val="11"/>
                </w:rPr>
                <w:t>https://www.abomafoon.nl/lawaai-op-arbeidsplaats</w:t>
              </w:r>
            </w:hyperlink>
            <w:r w:rsidRPr="006235E9">
              <w:rPr>
                <w:sz w:val="11"/>
                <w:szCs w:val="11"/>
              </w:rPr>
              <w:t>,</w:t>
            </w:r>
          </w:p>
          <w:p w14:paraId="5BA5C1DD" w14:textId="77777777" w:rsidR="001F674E" w:rsidRPr="006235E9" w:rsidRDefault="001F674E" w:rsidP="00027273">
            <w:pPr>
              <w:spacing w:line="283" w:lineRule="atLeast"/>
              <w:rPr>
                <w:sz w:val="11"/>
                <w:szCs w:val="11"/>
              </w:rPr>
            </w:pPr>
            <w:hyperlink r:id="rId135" w:anchor="https://www.abomafoon.nl/hygienische-voorzieningen-op-bouw" w:history="1">
              <w:r w:rsidRPr="006235E9">
                <w:rPr>
                  <w:sz w:val="11"/>
                  <w:szCs w:val="11"/>
                </w:rPr>
                <w:t>https://www.abomafoon.nl/hygienische-voorzieningen-op-bouw</w:t>
              </w:r>
            </w:hyperlink>
            <w:r w:rsidRPr="006235E9">
              <w:rPr>
                <w:sz w:val="11"/>
                <w:szCs w:val="11"/>
              </w:rPr>
              <w:t>,</w:t>
            </w:r>
          </w:p>
          <w:p w14:paraId="010B16C7" w14:textId="77777777" w:rsidR="001F674E" w:rsidRPr="006235E9" w:rsidRDefault="001F674E" w:rsidP="00027273">
            <w:pPr>
              <w:spacing w:line="283" w:lineRule="atLeast"/>
              <w:rPr>
                <w:sz w:val="11"/>
                <w:szCs w:val="11"/>
              </w:rPr>
            </w:pPr>
            <w:hyperlink r:id="rId136" w:anchor="https://www.abomafoon.nl/voorkomen-van-aanrijdgevaar" w:history="1">
              <w:r w:rsidRPr="006235E9">
                <w:rPr>
                  <w:sz w:val="11"/>
                  <w:szCs w:val="11"/>
                </w:rPr>
                <w:t>https://www.abomafoon.nl/voorkomen-van-aanrijdgevaar</w:t>
              </w:r>
            </w:hyperlink>
            <w:r w:rsidRPr="006235E9">
              <w:rPr>
                <w:sz w:val="11"/>
                <w:szCs w:val="11"/>
              </w:rPr>
              <w:t>,</w:t>
            </w:r>
          </w:p>
          <w:p w14:paraId="21757B74" w14:textId="77777777" w:rsidR="001F674E" w:rsidRPr="006235E9" w:rsidRDefault="001F674E" w:rsidP="00027273">
            <w:pPr>
              <w:spacing w:line="283" w:lineRule="atLeast"/>
              <w:rPr>
                <w:sz w:val="11"/>
                <w:szCs w:val="11"/>
              </w:rPr>
            </w:pPr>
            <w:hyperlink r:id="rId137" w:anchor="https://www.abomafoon.nl/maatregelen-alleen-werken" w:history="1">
              <w:r w:rsidRPr="006235E9">
                <w:rPr>
                  <w:sz w:val="11"/>
                  <w:szCs w:val="11"/>
                </w:rPr>
                <w:t>https://www.abomafoon.nl/maatregelen-alleen-werken</w:t>
              </w:r>
            </w:hyperlink>
            <w:r w:rsidRPr="006235E9">
              <w:rPr>
                <w:sz w:val="11"/>
                <w:szCs w:val="11"/>
              </w:rPr>
              <w:t>,</w:t>
            </w:r>
          </w:p>
          <w:p w14:paraId="330DDC99" w14:textId="77777777" w:rsidR="001F674E" w:rsidRPr="006235E9" w:rsidRDefault="001F674E" w:rsidP="00027273">
            <w:pPr>
              <w:spacing w:line="283" w:lineRule="atLeast"/>
              <w:rPr>
                <w:sz w:val="11"/>
                <w:szCs w:val="11"/>
              </w:rPr>
            </w:pPr>
            <w:hyperlink r:id="rId138" w:anchor="https://www.abomafoon.nl/biologische-agentia" w:history="1">
              <w:r w:rsidRPr="006235E9">
                <w:rPr>
                  <w:sz w:val="11"/>
                  <w:szCs w:val="11"/>
                </w:rPr>
                <w:t>https://www.abomafoon.nl/biologische-agentia</w:t>
              </w:r>
            </w:hyperlink>
            <w:r w:rsidRPr="006235E9">
              <w:rPr>
                <w:sz w:val="11"/>
                <w:szCs w:val="11"/>
              </w:rPr>
              <w:t>,</w:t>
            </w:r>
          </w:p>
          <w:p w14:paraId="35D49530" w14:textId="77777777" w:rsidR="001F674E" w:rsidRPr="006235E9" w:rsidRDefault="001F674E" w:rsidP="00027273">
            <w:pPr>
              <w:spacing w:line="283" w:lineRule="atLeast"/>
              <w:rPr>
                <w:sz w:val="11"/>
                <w:szCs w:val="11"/>
              </w:rPr>
            </w:pPr>
            <w:hyperlink r:id="rId139" w:anchor="https://www.abomafoon.nl/persoonlijke-beschermingsmiddelen" w:history="1">
              <w:r w:rsidRPr="006235E9">
                <w:rPr>
                  <w:sz w:val="11"/>
                  <w:szCs w:val="11"/>
                </w:rPr>
                <w:t>https://www.abomafoon.nl/persoonlijke-beschermingsmiddelen</w:t>
              </w:r>
            </w:hyperlink>
            <w:r w:rsidRPr="006235E9">
              <w:rPr>
                <w:sz w:val="11"/>
                <w:szCs w:val="11"/>
              </w:rPr>
              <w:t>,</w:t>
            </w:r>
          </w:p>
          <w:p w14:paraId="376C2C17" w14:textId="77777777" w:rsidR="001F674E" w:rsidRPr="006235E9" w:rsidRDefault="001F674E" w:rsidP="00027273">
            <w:pPr>
              <w:spacing w:line="283" w:lineRule="atLeast"/>
              <w:rPr>
                <w:sz w:val="11"/>
                <w:szCs w:val="11"/>
              </w:rPr>
            </w:pPr>
            <w:hyperlink r:id="rId140" w:anchor="https://www.abomafoon.nl/veiligheidskleding" w:history="1">
              <w:r w:rsidRPr="006235E9">
                <w:rPr>
                  <w:sz w:val="11"/>
                  <w:szCs w:val="11"/>
                </w:rPr>
                <w:t>https://www.abomafoon.nl/veiligheidskleding</w:t>
              </w:r>
            </w:hyperlink>
            <w:r w:rsidRPr="006235E9">
              <w:rPr>
                <w:sz w:val="11"/>
                <w:szCs w:val="11"/>
              </w:rPr>
              <w:t>,</w:t>
            </w:r>
          </w:p>
          <w:p w14:paraId="4BE441D3" w14:textId="77777777" w:rsidR="001F674E" w:rsidRPr="006235E9" w:rsidRDefault="001F674E" w:rsidP="00027273">
            <w:pPr>
              <w:spacing w:line="283" w:lineRule="atLeast"/>
              <w:rPr>
                <w:sz w:val="11"/>
                <w:szCs w:val="11"/>
              </w:rPr>
            </w:pPr>
            <w:hyperlink r:id="rId141" w:anchor="https://www.abomafoon.nl/handbescherming" w:history="1">
              <w:r w:rsidRPr="006235E9">
                <w:rPr>
                  <w:sz w:val="11"/>
                  <w:szCs w:val="11"/>
                </w:rPr>
                <w:t>https://www.abomafoon.nl/handbescherming</w:t>
              </w:r>
            </w:hyperlink>
          </w:p>
          <w:p w14:paraId="0EBE22D5" w14:textId="77777777" w:rsidR="001F674E" w:rsidRPr="006235E9" w:rsidRDefault="001F674E" w:rsidP="00027273">
            <w:pPr>
              <w:spacing w:line="283" w:lineRule="atLeast"/>
              <w:rPr>
                <w:sz w:val="11"/>
                <w:szCs w:val="11"/>
              </w:rPr>
            </w:pPr>
          </w:p>
        </w:tc>
      </w:tr>
      <w:tr w:rsidR="001F674E" w:rsidRPr="006235E9" w14:paraId="44F746B8" w14:textId="77777777" w:rsidTr="00027273">
        <w:tc>
          <w:tcPr>
            <w:tcW w:w="658" w:type="dxa"/>
          </w:tcPr>
          <w:p w14:paraId="6AE91357" w14:textId="77777777" w:rsidR="001F674E" w:rsidRPr="006235E9" w:rsidRDefault="001F674E" w:rsidP="00027273">
            <w:pPr>
              <w:spacing w:line="283" w:lineRule="atLeast"/>
              <w:rPr>
                <w:sz w:val="11"/>
                <w:szCs w:val="11"/>
              </w:rPr>
            </w:pPr>
            <w:r w:rsidRPr="006235E9">
              <w:rPr>
                <w:sz w:val="11"/>
                <w:szCs w:val="11"/>
              </w:rPr>
              <w:t>610030</w:t>
            </w:r>
          </w:p>
        </w:tc>
        <w:tc>
          <w:tcPr>
            <w:tcW w:w="658" w:type="dxa"/>
          </w:tcPr>
          <w:p w14:paraId="0A97DB28" w14:textId="77777777" w:rsidR="001F674E" w:rsidRPr="006235E9" w:rsidRDefault="001F674E" w:rsidP="00027273">
            <w:pPr>
              <w:spacing w:line="283" w:lineRule="atLeast"/>
              <w:rPr>
                <w:sz w:val="11"/>
                <w:szCs w:val="11"/>
              </w:rPr>
            </w:pPr>
            <w:r w:rsidRPr="006235E9">
              <w:rPr>
                <w:sz w:val="11"/>
                <w:szCs w:val="11"/>
              </w:rPr>
              <w:t>514423</w:t>
            </w:r>
          </w:p>
        </w:tc>
        <w:tc>
          <w:tcPr>
            <w:tcW w:w="2413" w:type="dxa"/>
          </w:tcPr>
          <w:p w14:paraId="7EBF4C65" w14:textId="77777777" w:rsidR="001F674E" w:rsidRPr="006235E9" w:rsidRDefault="001F674E" w:rsidP="00027273">
            <w:pPr>
              <w:spacing w:line="283" w:lineRule="atLeast"/>
              <w:rPr>
                <w:sz w:val="11"/>
                <w:szCs w:val="11"/>
              </w:rPr>
            </w:pPr>
            <w:r w:rsidRPr="006235E9">
              <w:rPr>
                <w:sz w:val="11"/>
                <w:szCs w:val="11"/>
              </w:rPr>
              <w:t>Maaien loof van bolgewassen</w:t>
            </w:r>
          </w:p>
        </w:tc>
        <w:tc>
          <w:tcPr>
            <w:tcW w:w="1426" w:type="dxa"/>
          </w:tcPr>
          <w:p w14:paraId="0BE2A7BF" w14:textId="77777777" w:rsidR="001F674E" w:rsidRPr="006235E9" w:rsidRDefault="001F674E" w:rsidP="00027273">
            <w:pPr>
              <w:spacing w:line="283" w:lineRule="atLeast"/>
              <w:rPr>
                <w:sz w:val="11"/>
                <w:szCs w:val="11"/>
              </w:rPr>
            </w:pPr>
            <w:r w:rsidRPr="006235E9">
              <w:rPr>
                <w:sz w:val="11"/>
                <w:szCs w:val="11"/>
              </w:rPr>
              <w:t>Aanrijden</w:t>
            </w:r>
          </w:p>
          <w:p w14:paraId="1149F0FA" w14:textId="77777777" w:rsidR="001F674E" w:rsidRPr="006235E9" w:rsidRDefault="001F674E" w:rsidP="00027273">
            <w:pPr>
              <w:spacing w:line="283" w:lineRule="atLeast"/>
              <w:rPr>
                <w:sz w:val="11"/>
                <w:szCs w:val="11"/>
              </w:rPr>
            </w:pPr>
            <w:r w:rsidRPr="006235E9">
              <w:rPr>
                <w:sz w:val="11"/>
                <w:szCs w:val="11"/>
              </w:rPr>
              <w:t>Fysieke belasting</w:t>
            </w:r>
          </w:p>
          <w:p w14:paraId="5CAE6F33" w14:textId="77777777" w:rsidR="001F674E" w:rsidRPr="006235E9" w:rsidRDefault="001F674E" w:rsidP="00027273">
            <w:pPr>
              <w:spacing w:line="283" w:lineRule="atLeast"/>
              <w:rPr>
                <w:sz w:val="11"/>
                <w:szCs w:val="11"/>
              </w:rPr>
            </w:pPr>
            <w:r w:rsidRPr="006235E9">
              <w:rPr>
                <w:sz w:val="11"/>
                <w:szCs w:val="11"/>
              </w:rPr>
              <w:t>Lawaai</w:t>
            </w:r>
          </w:p>
          <w:p w14:paraId="2AECE333" w14:textId="77777777" w:rsidR="001F674E" w:rsidRPr="006235E9" w:rsidRDefault="001F674E" w:rsidP="00027273">
            <w:pPr>
              <w:spacing w:line="283" w:lineRule="atLeast"/>
              <w:rPr>
                <w:sz w:val="11"/>
                <w:szCs w:val="11"/>
              </w:rPr>
            </w:pPr>
            <w:r w:rsidRPr="006235E9">
              <w:rPr>
                <w:sz w:val="11"/>
                <w:szCs w:val="11"/>
              </w:rPr>
              <w:t>Biologische agentia</w:t>
            </w:r>
          </w:p>
        </w:tc>
        <w:tc>
          <w:tcPr>
            <w:tcW w:w="1426" w:type="dxa"/>
          </w:tcPr>
          <w:p w14:paraId="5CD4F60A" w14:textId="77777777" w:rsidR="001F674E" w:rsidRPr="006235E9" w:rsidRDefault="001F674E" w:rsidP="00027273">
            <w:pPr>
              <w:spacing w:line="283" w:lineRule="atLeast"/>
              <w:rPr>
                <w:sz w:val="11"/>
                <w:szCs w:val="11"/>
              </w:rPr>
            </w:pPr>
            <w:r w:rsidRPr="006235E9">
              <w:rPr>
                <w:sz w:val="11"/>
                <w:szCs w:val="11"/>
              </w:rPr>
              <w:t>Transport/verkeer</w:t>
            </w:r>
          </w:p>
          <w:p w14:paraId="70EFC7A7" w14:textId="77777777" w:rsidR="001F674E" w:rsidRPr="006235E9" w:rsidRDefault="001F674E" w:rsidP="00027273">
            <w:pPr>
              <w:spacing w:line="283" w:lineRule="atLeast"/>
              <w:rPr>
                <w:sz w:val="11"/>
                <w:szCs w:val="11"/>
              </w:rPr>
            </w:pPr>
            <w:r w:rsidRPr="006235E9">
              <w:rPr>
                <w:sz w:val="11"/>
                <w:szCs w:val="11"/>
              </w:rPr>
              <w:t>Inzet gereedschappen</w:t>
            </w:r>
          </w:p>
          <w:p w14:paraId="39CB52B2" w14:textId="77777777" w:rsidR="001F674E" w:rsidRPr="006235E9" w:rsidRDefault="001F674E" w:rsidP="00027273">
            <w:pPr>
              <w:spacing w:line="283" w:lineRule="atLeast"/>
              <w:rPr>
                <w:sz w:val="11"/>
                <w:szCs w:val="11"/>
              </w:rPr>
            </w:pPr>
            <w:r w:rsidRPr="006235E9">
              <w:rPr>
                <w:sz w:val="11"/>
                <w:szCs w:val="11"/>
              </w:rPr>
              <w:t>Tillen/werkhouding</w:t>
            </w:r>
          </w:p>
          <w:p w14:paraId="48304869" w14:textId="77777777" w:rsidR="001F674E" w:rsidRPr="006235E9" w:rsidRDefault="001F674E" w:rsidP="00027273">
            <w:pPr>
              <w:spacing w:line="283" w:lineRule="atLeast"/>
              <w:rPr>
                <w:sz w:val="11"/>
                <w:szCs w:val="11"/>
              </w:rPr>
            </w:pPr>
            <w:r w:rsidRPr="006235E9">
              <w:rPr>
                <w:sz w:val="11"/>
                <w:szCs w:val="11"/>
              </w:rPr>
              <w:t>Afvalblootstelling</w:t>
            </w:r>
          </w:p>
          <w:p w14:paraId="7F56C480" w14:textId="77777777" w:rsidR="001F674E" w:rsidRPr="006235E9" w:rsidRDefault="001F674E" w:rsidP="00027273">
            <w:pPr>
              <w:spacing w:line="283" w:lineRule="atLeast"/>
              <w:rPr>
                <w:sz w:val="11"/>
                <w:szCs w:val="11"/>
              </w:rPr>
            </w:pPr>
          </w:p>
        </w:tc>
        <w:tc>
          <w:tcPr>
            <w:tcW w:w="1426" w:type="dxa"/>
          </w:tcPr>
          <w:p w14:paraId="3EBD52F8" w14:textId="77777777" w:rsidR="001F674E" w:rsidRPr="006235E9" w:rsidRDefault="001F674E" w:rsidP="00027273">
            <w:pPr>
              <w:spacing w:line="283" w:lineRule="atLeast"/>
              <w:rPr>
                <w:sz w:val="11"/>
                <w:szCs w:val="11"/>
              </w:rPr>
            </w:pPr>
          </w:p>
        </w:tc>
        <w:tc>
          <w:tcPr>
            <w:tcW w:w="1426" w:type="dxa"/>
          </w:tcPr>
          <w:p w14:paraId="0024C04D" w14:textId="77777777" w:rsidR="001F674E" w:rsidRPr="006235E9" w:rsidRDefault="001F674E" w:rsidP="00027273">
            <w:pPr>
              <w:spacing w:line="283" w:lineRule="atLeast"/>
              <w:rPr>
                <w:sz w:val="11"/>
                <w:szCs w:val="11"/>
              </w:rPr>
            </w:pPr>
            <w:r w:rsidRPr="006235E9">
              <w:rPr>
                <w:sz w:val="11"/>
                <w:szCs w:val="11"/>
              </w:rPr>
              <w:t>Inventarisatie locatie</w:t>
            </w:r>
          </w:p>
          <w:p w14:paraId="1CF1F309" w14:textId="77777777" w:rsidR="001F674E" w:rsidRPr="006235E9" w:rsidRDefault="001F674E" w:rsidP="00027273">
            <w:pPr>
              <w:spacing w:line="283" w:lineRule="atLeast"/>
              <w:rPr>
                <w:sz w:val="11"/>
                <w:szCs w:val="11"/>
              </w:rPr>
            </w:pPr>
            <w:r w:rsidRPr="006235E9">
              <w:rPr>
                <w:sz w:val="11"/>
                <w:szCs w:val="11"/>
              </w:rPr>
              <w:t>Inzet gespecialiseerd bedrijf</w:t>
            </w:r>
          </w:p>
          <w:p w14:paraId="0905686E" w14:textId="77777777" w:rsidR="001F674E" w:rsidRPr="006235E9" w:rsidRDefault="001F674E" w:rsidP="00027273">
            <w:pPr>
              <w:spacing w:line="283" w:lineRule="atLeast"/>
              <w:rPr>
                <w:sz w:val="11"/>
                <w:szCs w:val="11"/>
              </w:rPr>
            </w:pPr>
            <w:r w:rsidRPr="006235E9">
              <w:rPr>
                <w:sz w:val="11"/>
                <w:szCs w:val="11"/>
              </w:rPr>
              <w:t>Machinaal maaien</w:t>
            </w:r>
          </w:p>
        </w:tc>
        <w:tc>
          <w:tcPr>
            <w:tcW w:w="1426" w:type="dxa"/>
          </w:tcPr>
          <w:p w14:paraId="2F8402C1" w14:textId="77777777" w:rsidR="001F674E" w:rsidRPr="006235E9" w:rsidRDefault="001F674E" w:rsidP="00027273">
            <w:pPr>
              <w:spacing w:line="283" w:lineRule="atLeast"/>
              <w:rPr>
                <w:sz w:val="11"/>
                <w:szCs w:val="11"/>
              </w:rPr>
            </w:pPr>
            <w:r w:rsidRPr="006235E9">
              <w:rPr>
                <w:sz w:val="11"/>
                <w:szCs w:val="11"/>
              </w:rPr>
              <w:t>Hygiënische voorzieningen treffen</w:t>
            </w:r>
          </w:p>
          <w:p w14:paraId="766A61D4" w14:textId="77777777" w:rsidR="001F674E" w:rsidRPr="006235E9" w:rsidRDefault="001F674E" w:rsidP="00027273">
            <w:pPr>
              <w:spacing w:line="283" w:lineRule="atLeast"/>
              <w:rPr>
                <w:sz w:val="11"/>
                <w:szCs w:val="11"/>
              </w:rPr>
            </w:pPr>
            <w:r w:rsidRPr="006235E9">
              <w:rPr>
                <w:sz w:val="11"/>
                <w:szCs w:val="11"/>
              </w:rPr>
              <w:t>Geluidsgedemt gereedschap</w:t>
            </w:r>
          </w:p>
          <w:p w14:paraId="6A37F94D" w14:textId="77777777" w:rsidR="001F674E" w:rsidRPr="006235E9" w:rsidRDefault="001F674E" w:rsidP="00027273">
            <w:pPr>
              <w:spacing w:line="283" w:lineRule="atLeast"/>
              <w:rPr>
                <w:sz w:val="11"/>
                <w:szCs w:val="11"/>
              </w:rPr>
            </w:pPr>
            <w:r w:rsidRPr="006235E9">
              <w:rPr>
                <w:sz w:val="11"/>
                <w:szCs w:val="11"/>
              </w:rPr>
              <w:t>Ergonomisch gereedschap</w:t>
            </w:r>
          </w:p>
          <w:p w14:paraId="0063DF69" w14:textId="77777777" w:rsidR="001F674E" w:rsidRPr="006235E9" w:rsidRDefault="001F674E" w:rsidP="00027273">
            <w:pPr>
              <w:spacing w:line="283" w:lineRule="atLeast"/>
              <w:rPr>
                <w:sz w:val="11"/>
                <w:szCs w:val="11"/>
              </w:rPr>
            </w:pPr>
            <w:r w:rsidRPr="006235E9">
              <w:rPr>
                <w:sz w:val="11"/>
                <w:szCs w:val="11"/>
              </w:rPr>
              <w:t>Afzetten werkgebied/markeren</w:t>
            </w:r>
          </w:p>
        </w:tc>
        <w:tc>
          <w:tcPr>
            <w:tcW w:w="1426" w:type="dxa"/>
          </w:tcPr>
          <w:p w14:paraId="127E69DB" w14:textId="77777777" w:rsidR="001F674E" w:rsidRPr="006235E9" w:rsidRDefault="001F674E" w:rsidP="00027273">
            <w:pPr>
              <w:spacing w:line="283" w:lineRule="atLeast"/>
              <w:rPr>
                <w:sz w:val="11"/>
                <w:szCs w:val="11"/>
              </w:rPr>
            </w:pPr>
            <w:r w:rsidRPr="006235E9">
              <w:rPr>
                <w:sz w:val="11"/>
                <w:szCs w:val="11"/>
              </w:rPr>
              <w:t>Voorlichting/Instructie personeel</w:t>
            </w:r>
          </w:p>
          <w:p w14:paraId="16AFBE92" w14:textId="77777777" w:rsidR="001F674E" w:rsidRPr="006235E9" w:rsidRDefault="001F674E" w:rsidP="00027273">
            <w:pPr>
              <w:spacing w:line="283" w:lineRule="atLeast"/>
              <w:rPr>
                <w:sz w:val="11"/>
                <w:szCs w:val="11"/>
              </w:rPr>
            </w:pPr>
            <w:r w:rsidRPr="006235E9">
              <w:rPr>
                <w:sz w:val="11"/>
                <w:szCs w:val="11"/>
              </w:rPr>
              <w:t>Taakroulatie</w:t>
            </w:r>
          </w:p>
          <w:p w14:paraId="6F2E97DF" w14:textId="77777777" w:rsidR="001F674E" w:rsidRPr="006235E9" w:rsidRDefault="001F674E" w:rsidP="00027273">
            <w:pPr>
              <w:spacing w:line="283" w:lineRule="atLeast"/>
              <w:rPr>
                <w:sz w:val="11"/>
                <w:szCs w:val="11"/>
              </w:rPr>
            </w:pPr>
            <w:r w:rsidRPr="006235E9">
              <w:rPr>
                <w:sz w:val="11"/>
                <w:szCs w:val="11"/>
              </w:rPr>
              <w:t>Maatregelen bij alleen werken</w:t>
            </w:r>
          </w:p>
          <w:p w14:paraId="6985382E" w14:textId="77777777" w:rsidR="001F674E" w:rsidRPr="006235E9" w:rsidRDefault="001F674E" w:rsidP="00027273">
            <w:pPr>
              <w:spacing w:line="283" w:lineRule="atLeast"/>
              <w:rPr>
                <w:sz w:val="11"/>
                <w:szCs w:val="11"/>
              </w:rPr>
            </w:pPr>
            <w:r w:rsidRPr="006235E9">
              <w:rPr>
                <w:sz w:val="11"/>
                <w:szCs w:val="11"/>
              </w:rPr>
              <w:t>Werken conform CROW-publicatie 96</w:t>
            </w:r>
          </w:p>
          <w:p w14:paraId="36C93DF7" w14:textId="77777777" w:rsidR="001F674E" w:rsidRPr="006235E9" w:rsidRDefault="001F674E" w:rsidP="00027273">
            <w:pPr>
              <w:spacing w:line="283" w:lineRule="atLeast"/>
              <w:rPr>
                <w:sz w:val="11"/>
                <w:szCs w:val="11"/>
              </w:rPr>
            </w:pPr>
            <w:r w:rsidRPr="006235E9">
              <w:rPr>
                <w:sz w:val="11"/>
                <w:szCs w:val="11"/>
              </w:rPr>
              <w:t>Schone en opgeruimde werkplek</w:t>
            </w:r>
          </w:p>
        </w:tc>
        <w:tc>
          <w:tcPr>
            <w:tcW w:w="1426" w:type="dxa"/>
          </w:tcPr>
          <w:p w14:paraId="615AECDE" w14:textId="77777777" w:rsidR="001F674E" w:rsidRPr="006235E9" w:rsidRDefault="001F674E" w:rsidP="00027273">
            <w:pPr>
              <w:spacing w:line="283" w:lineRule="atLeast"/>
              <w:rPr>
                <w:sz w:val="11"/>
                <w:szCs w:val="11"/>
              </w:rPr>
            </w:pPr>
            <w:r w:rsidRPr="006235E9">
              <w:rPr>
                <w:sz w:val="11"/>
                <w:szCs w:val="11"/>
              </w:rPr>
              <w:t>Werkkleding,</w:t>
            </w:r>
          </w:p>
          <w:p w14:paraId="783DED11" w14:textId="77777777" w:rsidR="001F674E" w:rsidRPr="006235E9" w:rsidRDefault="001F674E" w:rsidP="00027273">
            <w:pPr>
              <w:spacing w:line="283" w:lineRule="atLeast"/>
              <w:rPr>
                <w:sz w:val="11"/>
                <w:szCs w:val="11"/>
              </w:rPr>
            </w:pPr>
            <w:r w:rsidRPr="006235E9">
              <w:rPr>
                <w:sz w:val="11"/>
                <w:szCs w:val="11"/>
              </w:rPr>
              <w:t>Handschoenen,</w:t>
            </w:r>
          </w:p>
          <w:p w14:paraId="7ABC9F02" w14:textId="77777777" w:rsidR="001F674E" w:rsidRPr="006235E9" w:rsidRDefault="001F674E" w:rsidP="00027273">
            <w:pPr>
              <w:spacing w:line="283" w:lineRule="atLeast"/>
              <w:rPr>
                <w:sz w:val="11"/>
                <w:szCs w:val="11"/>
              </w:rPr>
            </w:pPr>
            <w:r w:rsidRPr="006235E9">
              <w:rPr>
                <w:sz w:val="11"/>
                <w:szCs w:val="11"/>
              </w:rPr>
              <w:t>Oogbescherming, Veiligheidsschoeisel, gehoorbescherming</w:t>
            </w:r>
          </w:p>
          <w:p w14:paraId="312CF70E" w14:textId="77777777" w:rsidR="001F674E" w:rsidRPr="006235E9" w:rsidRDefault="001F674E" w:rsidP="00027273">
            <w:pPr>
              <w:spacing w:line="283" w:lineRule="atLeast"/>
              <w:rPr>
                <w:sz w:val="11"/>
                <w:szCs w:val="11"/>
              </w:rPr>
            </w:pPr>
          </w:p>
        </w:tc>
        <w:tc>
          <w:tcPr>
            <w:tcW w:w="1426" w:type="dxa"/>
          </w:tcPr>
          <w:p w14:paraId="250E9A25" w14:textId="77777777" w:rsidR="001F674E" w:rsidRPr="006235E9" w:rsidRDefault="001F674E" w:rsidP="00027273">
            <w:pPr>
              <w:spacing w:line="283" w:lineRule="atLeast"/>
              <w:rPr>
                <w:sz w:val="11"/>
                <w:szCs w:val="11"/>
              </w:rPr>
            </w:pPr>
            <w:hyperlink r:id="rId142" w:anchor="https://www.abomafoon.nl/fysieke-belasting-bouw" w:history="1">
              <w:r w:rsidRPr="006235E9">
                <w:rPr>
                  <w:sz w:val="11"/>
                  <w:szCs w:val="11"/>
                </w:rPr>
                <w:t>https://www.abomafoon.nl/fysieke-belasting-bouw</w:t>
              </w:r>
            </w:hyperlink>
            <w:r w:rsidRPr="006235E9">
              <w:rPr>
                <w:sz w:val="11"/>
                <w:szCs w:val="11"/>
              </w:rPr>
              <w:t>,</w:t>
            </w:r>
          </w:p>
          <w:p w14:paraId="3C3C50E9" w14:textId="77777777" w:rsidR="001F674E" w:rsidRPr="006235E9" w:rsidRDefault="001F674E" w:rsidP="00027273">
            <w:pPr>
              <w:spacing w:line="283" w:lineRule="atLeast"/>
              <w:rPr>
                <w:sz w:val="11"/>
                <w:szCs w:val="11"/>
              </w:rPr>
            </w:pPr>
            <w:hyperlink r:id="rId143" w:anchor="https://www.abomafoon.nl/lawaai-op-arbeidsplaats" w:history="1">
              <w:r w:rsidRPr="006235E9">
                <w:rPr>
                  <w:sz w:val="11"/>
                  <w:szCs w:val="11"/>
                </w:rPr>
                <w:t>https://www.abomafoon.nl/lawaai-op-arbeidsplaats</w:t>
              </w:r>
            </w:hyperlink>
            <w:r w:rsidRPr="006235E9">
              <w:rPr>
                <w:sz w:val="11"/>
                <w:szCs w:val="11"/>
              </w:rPr>
              <w:t>,</w:t>
            </w:r>
          </w:p>
          <w:p w14:paraId="70F8E1D1" w14:textId="77777777" w:rsidR="001F674E" w:rsidRPr="006235E9" w:rsidRDefault="001F674E" w:rsidP="00027273">
            <w:pPr>
              <w:spacing w:line="283" w:lineRule="atLeast"/>
              <w:rPr>
                <w:sz w:val="11"/>
                <w:szCs w:val="11"/>
              </w:rPr>
            </w:pPr>
            <w:hyperlink r:id="rId144" w:anchor="https://www.abomafoon.nl/hygienische-voorzieningen-op-bouw" w:history="1">
              <w:r w:rsidRPr="006235E9">
                <w:rPr>
                  <w:sz w:val="11"/>
                  <w:szCs w:val="11"/>
                </w:rPr>
                <w:t>https://www.abomafoon.nl/hygienische-voorzieningen-op-bouw</w:t>
              </w:r>
            </w:hyperlink>
            <w:r w:rsidRPr="006235E9">
              <w:rPr>
                <w:sz w:val="11"/>
                <w:szCs w:val="11"/>
              </w:rPr>
              <w:t>,</w:t>
            </w:r>
          </w:p>
          <w:p w14:paraId="16FC13B4" w14:textId="77777777" w:rsidR="001F674E" w:rsidRPr="006235E9" w:rsidRDefault="001F674E" w:rsidP="00027273">
            <w:pPr>
              <w:spacing w:line="283" w:lineRule="atLeast"/>
              <w:rPr>
                <w:sz w:val="11"/>
                <w:szCs w:val="11"/>
              </w:rPr>
            </w:pPr>
            <w:hyperlink r:id="rId145" w:anchor="https://www.abomafoon.nl/voorkomen-van-aanrijdgevaar" w:history="1">
              <w:r w:rsidRPr="006235E9">
                <w:rPr>
                  <w:sz w:val="11"/>
                  <w:szCs w:val="11"/>
                </w:rPr>
                <w:t>https://www.abomafoon.nl/voorkomen-van-aanrijdgevaar</w:t>
              </w:r>
            </w:hyperlink>
            <w:r w:rsidRPr="006235E9">
              <w:rPr>
                <w:sz w:val="11"/>
                <w:szCs w:val="11"/>
              </w:rPr>
              <w:t>,</w:t>
            </w:r>
          </w:p>
          <w:p w14:paraId="5F8C8EC5" w14:textId="77777777" w:rsidR="001F674E" w:rsidRPr="006235E9" w:rsidRDefault="001F674E" w:rsidP="00027273">
            <w:pPr>
              <w:spacing w:line="283" w:lineRule="atLeast"/>
              <w:rPr>
                <w:sz w:val="11"/>
                <w:szCs w:val="11"/>
              </w:rPr>
            </w:pPr>
            <w:hyperlink r:id="rId146" w:anchor="https://www.abomafoon.nl/maatregelen-alleen-werken" w:history="1">
              <w:r w:rsidRPr="006235E9">
                <w:rPr>
                  <w:sz w:val="11"/>
                  <w:szCs w:val="11"/>
                </w:rPr>
                <w:t>https://www.abomafoon.nl/maatregelen-alleen-werken</w:t>
              </w:r>
            </w:hyperlink>
            <w:r w:rsidRPr="006235E9">
              <w:rPr>
                <w:sz w:val="11"/>
                <w:szCs w:val="11"/>
              </w:rPr>
              <w:t>,</w:t>
            </w:r>
          </w:p>
          <w:p w14:paraId="2E4E061E" w14:textId="77777777" w:rsidR="001F674E" w:rsidRPr="006235E9" w:rsidRDefault="001F674E" w:rsidP="00027273">
            <w:pPr>
              <w:spacing w:line="283" w:lineRule="atLeast"/>
              <w:rPr>
                <w:sz w:val="11"/>
                <w:szCs w:val="11"/>
              </w:rPr>
            </w:pPr>
            <w:hyperlink r:id="rId147" w:anchor="https://www.abomafoon.nl/biologische-agentia" w:history="1">
              <w:r w:rsidRPr="006235E9">
                <w:rPr>
                  <w:sz w:val="11"/>
                  <w:szCs w:val="11"/>
                </w:rPr>
                <w:t>https://www.abomafoon.nl/biologische-agentia</w:t>
              </w:r>
            </w:hyperlink>
            <w:r w:rsidRPr="006235E9">
              <w:rPr>
                <w:sz w:val="11"/>
                <w:szCs w:val="11"/>
              </w:rPr>
              <w:t>,</w:t>
            </w:r>
          </w:p>
          <w:p w14:paraId="024D6B9E" w14:textId="77777777" w:rsidR="001F674E" w:rsidRPr="006235E9" w:rsidRDefault="001F674E" w:rsidP="00027273">
            <w:pPr>
              <w:spacing w:line="283" w:lineRule="atLeast"/>
              <w:rPr>
                <w:sz w:val="11"/>
                <w:szCs w:val="11"/>
              </w:rPr>
            </w:pPr>
            <w:hyperlink r:id="rId148" w:anchor="https://www.abomafoon.nl/persoonlijke-beschermingsmiddelen" w:history="1">
              <w:r w:rsidRPr="006235E9">
                <w:rPr>
                  <w:sz w:val="11"/>
                  <w:szCs w:val="11"/>
                </w:rPr>
                <w:t>https://www.abomafoon.nl/persoonlijke-beschermingsmiddelen</w:t>
              </w:r>
            </w:hyperlink>
            <w:r w:rsidRPr="006235E9">
              <w:rPr>
                <w:sz w:val="11"/>
                <w:szCs w:val="11"/>
              </w:rPr>
              <w:t>,</w:t>
            </w:r>
          </w:p>
          <w:p w14:paraId="6F264125" w14:textId="77777777" w:rsidR="001F674E" w:rsidRPr="006235E9" w:rsidRDefault="001F674E" w:rsidP="00027273">
            <w:pPr>
              <w:spacing w:line="283" w:lineRule="atLeast"/>
              <w:rPr>
                <w:sz w:val="11"/>
                <w:szCs w:val="11"/>
              </w:rPr>
            </w:pPr>
            <w:hyperlink r:id="rId149" w:anchor="https://www.abomafoon.nl/veiligheidskleding" w:history="1">
              <w:r w:rsidRPr="006235E9">
                <w:rPr>
                  <w:sz w:val="11"/>
                  <w:szCs w:val="11"/>
                </w:rPr>
                <w:t>https://www.abomafoon.nl/veiligheidskleding</w:t>
              </w:r>
            </w:hyperlink>
            <w:r w:rsidRPr="006235E9">
              <w:rPr>
                <w:sz w:val="11"/>
                <w:szCs w:val="11"/>
              </w:rPr>
              <w:t>,</w:t>
            </w:r>
          </w:p>
          <w:p w14:paraId="299E23DA" w14:textId="77777777" w:rsidR="001F674E" w:rsidRPr="006235E9" w:rsidRDefault="001F674E" w:rsidP="00027273">
            <w:pPr>
              <w:spacing w:line="283" w:lineRule="atLeast"/>
              <w:rPr>
                <w:sz w:val="11"/>
                <w:szCs w:val="11"/>
              </w:rPr>
            </w:pPr>
            <w:hyperlink r:id="rId150" w:anchor="https://www.abomafoon.nl/handbescherming" w:history="1">
              <w:r w:rsidRPr="006235E9">
                <w:rPr>
                  <w:sz w:val="11"/>
                  <w:szCs w:val="11"/>
                </w:rPr>
                <w:t>https://www.abomafoon.nl/handbescherming</w:t>
              </w:r>
            </w:hyperlink>
          </w:p>
          <w:p w14:paraId="32D232E5" w14:textId="77777777" w:rsidR="001F674E" w:rsidRPr="006235E9" w:rsidRDefault="001F674E" w:rsidP="00027273">
            <w:pPr>
              <w:spacing w:line="283" w:lineRule="atLeast"/>
              <w:rPr>
                <w:sz w:val="11"/>
                <w:szCs w:val="11"/>
              </w:rPr>
            </w:pPr>
          </w:p>
        </w:tc>
      </w:tr>
      <w:tr w:rsidR="001F674E" w:rsidRPr="006235E9" w14:paraId="6B486AF3" w14:textId="77777777" w:rsidTr="00027273">
        <w:tc>
          <w:tcPr>
            <w:tcW w:w="658" w:type="dxa"/>
          </w:tcPr>
          <w:p w14:paraId="5D60DE47" w14:textId="77777777" w:rsidR="001F674E" w:rsidRPr="006235E9" w:rsidRDefault="001F674E" w:rsidP="00027273">
            <w:pPr>
              <w:spacing w:line="283" w:lineRule="atLeast"/>
              <w:rPr>
                <w:sz w:val="11"/>
                <w:szCs w:val="11"/>
              </w:rPr>
            </w:pPr>
            <w:r w:rsidRPr="006235E9">
              <w:rPr>
                <w:sz w:val="11"/>
                <w:szCs w:val="11"/>
              </w:rPr>
              <w:t xml:space="preserve">140040, 140050, 140060, 140070, 140080, 240040, 240050, 240060, 240070, 240080, 340040, 340050, 440040, 440050, 440060, 440070, 540040, </w:t>
            </w:r>
            <w:r w:rsidRPr="006235E9">
              <w:rPr>
                <w:sz w:val="11"/>
                <w:szCs w:val="11"/>
              </w:rPr>
              <w:lastRenderedPageBreak/>
              <w:t>540050, 540060, 540070, 540080, 540090, 640070, 640080, 640090, 640100</w:t>
            </w:r>
          </w:p>
        </w:tc>
        <w:tc>
          <w:tcPr>
            <w:tcW w:w="658" w:type="dxa"/>
          </w:tcPr>
          <w:p w14:paraId="683C3709" w14:textId="77777777" w:rsidR="001F674E" w:rsidRPr="006235E9" w:rsidRDefault="001F674E" w:rsidP="00027273">
            <w:pPr>
              <w:spacing w:line="283" w:lineRule="atLeast"/>
              <w:rPr>
                <w:sz w:val="11"/>
                <w:szCs w:val="11"/>
              </w:rPr>
            </w:pPr>
            <w:r w:rsidRPr="006235E9">
              <w:rPr>
                <w:sz w:val="11"/>
                <w:szCs w:val="11"/>
              </w:rPr>
              <w:lastRenderedPageBreak/>
              <w:t>514424</w:t>
            </w:r>
          </w:p>
        </w:tc>
        <w:tc>
          <w:tcPr>
            <w:tcW w:w="2413" w:type="dxa"/>
          </w:tcPr>
          <w:p w14:paraId="69184E07" w14:textId="77777777" w:rsidR="001F674E" w:rsidRPr="006235E9" w:rsidRDefault="001F674E" w:rsidP="00027273">
            <w:pPr>
              <w:spacing w:line="283" w:lineRule="atLeast"/>
              <w:rPr>
                <w:sz w:val="11"/>
                <w:szCs w:val="11"/>
              </w:rPr>
            </w:pPr>
            <w:r w:rsidRPr="006235E9">
              <w:rPr>
                <w:sz w:val="11"/>
                <w:szCs w:val="11"/>
              </w:rPr>
              <w:t>Snoeien sierplantsoen</w:t>
            </w:r>
          </w:p>
        </w:tc>
        <w:tc>
          <w:tcPr>
            <w:tcW w:w="1426" w:type="dxa"/>
          </w:tcPr>
          <w:p w14:paraId="647642C0" w14:textId="77777777" w:rsidR="001F674E" w:rsidRPr="006235E9" w:rsidRDefault="001F674E" w:rsidP="00027273">
            <w:pPr>
              <w:spacing w:line="283" w:lineRule="atLeast"/>
              <w:rPr>
                <w:sz w:val="11"/>
                <w:szCs w:val="11"/>
              </w:rPr>
            </w:pPr>
            <w:r w:rsidRPr="006235E9">
              <w:rPr>
                <w:sz w:val="11"/>
                <w:szCs w:val="11"/>
              </w:rPr>
              <w:t>Aanrijden</w:t>
            </w:r>
          </w:p>
          <w:p w14:paraId="27EBA248" w14:textId="77777777" w:rsidR="001F674E" w:rsidRPr="006235E9" w:rsidRDefault="001F674E" w:rsidP="00027273">
            <w:pPr>
              <w:spacing w:line="283" w:lineRule="atLeast"/>
              <w:rPr>
                <w:sz w:val="11"/>
                <w:szCs w:val="11"/>
              </w:rPr>
            </w:pPr>
            <w:r w:rsidRPr="006235E9">
              <w:rPr>
                <w:sz w:val="11"/>
                <w:szCs w:val="11"/>
              </w:rPr>
              <w:t>Lawaai</w:t>
            </w:r>
          </w:p>
          <w:p w14:paraId="15BD7887" w14:textId="77777777" w:rsidR="001F674E" w:rsidRPr="006235E9" w:rsidRDefault="001F674E" w:rsidP="00027273">
            <w:pPr>
              <w:spacing w:line="283" w:lineRule="atLeast"/>
              <w:rPr>
                <w:sz w:val="11"/>
                <w:szCs w:val="11"/>
              </w:rPr>
            </w:pPr>
            <w:r w:rsidRPr="006235E9">
              <w:rPr>
                <w:sz w:val="11"/>
                <w:szCs w:val="11"/>
              </w:rPr>
              <w:t>Fysieke belasting</w:t>
            </w:r>
          </w:p>
          <w:p w14:paraId="20C59AC0" w14:textId="77777777" w:rsidR="001F674E" w:rsidRPr="006235E9" w:rsidRDefault="001F674E" w:rsidP="00027273">
            <w:pPr>
              <w:spacing w:line="283" w:lineRule="atLeast"/>
              <w:rPr>
                <w:sz w:val="11"/>
                <w:szCs w:val="11"/>
              </w:rPr>
            </w:pPr>
            <w:r w:rsidRPr="006235E9">
              <w:rPr>
                <w:sz w:val="11"/>
                <w:szCs w:val="11"/>
              </w:rPr>
              <w:t>Gevaarlijke stoffen</w:t>
            </w:r>
          </w:p>
          <w:p w14:paraId="57CE8B12" w14:textId="77777777" w:rsidR="001F674E" w:rsidRPr="006235E9" w:rsidRDefault="001F674E" w:rsidP="00027273">
            <w:pPr>
              <w:spacing w:line="283" w:lineRule="atLeast"/>
              <w:rPr>
                <w:sz w:val="11"/>
                <w:szCs w:val="11"/>
              </w:rPr>
            </w:pPr>
            <w:r w:rsidRPr="006235E9">
              <w:rPr>
                <w:sz w:val="11"/>
                <w:szCs w:val="11"/>
              </w:rPr>
              <w:t>Snijden</w:t>
            </w:r>
          </w:p>
          <w:p w14:paraId="29BA0AC8" w14:textId="77777777" w:rsidR="001F674E" w:rsidRPr="006235E9" w:rsidRDefault="001F674E" w:rsidP="00027273">
            <w:pPr>
              <w:spacing w:line="283" w:lineRule="atLeast"/>
              <w:rPr>
                <w:sz w:val="11"/>
                <w:szCs w:val="11"/>
              </w:rPr>
            </w:pPr>
            <w:r w:rsidRPr="006235E9">
              <w:rPr>
                <w:sz w:val="11"/>
                <w:szCs w:val="11"/>
              </w:rPr>
              <w:t>Biologische agentia</w:t>
            </w:r>
          </w:p>
          <w:p w14:paraId="613C5AF1"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6379C9E8" w14:textId="77777777" w:rsidR="001F674E" w:rsidRPr="006235E9" w:rsidRDefault="001F674E" w:rsidP="00027273">
            <w:pPr>
              <w:spacing w:line="283" w:lineRule="atLeast"/>
              <w:rPr>
                <w:sz w:val="11"/>
                <w:szCs w:val="11"/>
              </w:rPr>
            </w:pPr>
            <w:r w:rsidRPr="006235E9">
              <w:rPr>
                <w:sz w:val="11"/>
                <w:szCs w:val="11"/>
              </w:rPr>
              <w:t>Verkeer</w:t>
            </w:r>
          </w:p>
          <w:p w14:paraId="5243BADF" w14:textId="77777777" w:rsidR="001F674E" w:rsidRPr="006235E9" w:rsidRDefault="001F674E" w:rsidP="00027273">
            <w:pPr>
              <w:spacing w:line="283" w:lineRule="atLeast"/>
              <w:rPr>
                <w:sz w:val="11"/>
                <w:szCs w:val="11"/>
              </w:rPr>
            </w:pPr>
            <w:r w:rsidRPr="006235E9">
              <w:rPr>
                <w:sz w:val="11"/>
                <w:szCs w:val="11"/>
              </w:rPr>
              <w:t>Inzet groot materieel</w:t>
            </w:r>
          </w:p>
          <w:p w14:paraId="0B64E4F1" w14:textId="77777777" w:rsidR="001F674E" w:rsidRPr="006235E9" w:rsidRDefault="001F674E" w:rsidP="00027273">
            <w:pPr>
              <w:spacing w:line="283" w:lineRule="atLeast"/>
              <w:rPr>
                <w:sz w:val="11"/>
                <w:szCs w:val="11"/>
              </w:rPr>
            </w:pPr>
            <w:r w:rsidRPr="006235E9">
              <w:rPr>
                <w:sz w:val="11"/>
                <w:szCs w:val="11"/>
              </w:rPr>
              <w:t>Inzet gereedschap/ongunstige houding</w:t>
            </w:r>
          </w:p>
          <w:p w14:paraId="38AFA28E" w14:textId="77777777" w:rsidR="001F674E" w:rsidRPr="006235E9" w:rsidRDefault="001F674E" w:rsidP="00027273">
            <w:pPr>
              <w:spacing w:line="283" w:lineRule="atLeast"/>
              <w:rPr>
                <w:sz w:val="11"/>
                <w:szCs w:val="11"/>
              </w:rPr>
            </w:pPr>
            <w:r w:rsidRPr="006235E9">
              <w:rPr>
                <w:sz w:val="11"/>
                <w:szCs w:val="11"/>
              </w:rPr>
              <w:t>Dieseluitstoot</w:t>
            </w:r>
          </w:p>
          <w:p w14:paraId="44FBF37C" w14:textId="77777777" w:rsidR="001F674E" w:rsidRPr="006235E9" w:rsidRDefault="001F674E" w:rsidP="00027273">
            <w:pPr>
              <w:spacing w:line="283" w:lineRule="atLeast"/>
              <w:rPr>
                <w:sz w:val="11"/>
                <w:szCs w:val="11"/>
              </w:rPr>
            </w:pPr>
            <w:r w:rsidRPr="006235E9">
              <w:rPr>
                <w:sz w:val="11"/>
                <w:szCs w:val="11"/>
              </w:rPr>
              <w:t>Stof bij maaien</w:t>
            </w:r>
          </w:p>
          <w:p w14:paraId="10B8A3FB" w14:textId="77777777" w:rsidR="001F674E" w:rsidRPr="006235E9" w:rsidRDefault="001F674E" w:rsidP="00027273">
            <w:pPr>
              <w:spacing w:line="283" w:lineRule="atLeast"/>
              <w:rPr>
                <w:sz w:val="11"/>
                <w:szCs w:val="11"/>
              </w:rPr>
            </w:pPr>
            <w:r w:rsidRPr="006235E9">
              <w:rPr>
                <w:sz w:val="11"/>
                <w:szCs w:val="11"/>
              </w:rPr>
              <w:t>Aanraking scherpe delen</w:t>
            </w:r>
          </w:p>
          <w:p w14:paraId="1677960C" w14:textId="77777777" w:rsidR="001F674E" w:rsidRPr="006235E9" w:rsidRDefault="001F674E" w:rsidP="00027273">
            <w:pPr>
              <w:spacing w:line="283" w:lineRule="atLeast"/>
              <w:rPr>
                <w:sz w:val="11"/>
                <w:szCs w:val="11"/>
              </w:rPr>
            </w:pPr>
            <w:r w:rsidRPr="006235E9">
              <w:rPr>
                <w:sz w:val="11"/>
                <w:szCs w:val="11"/>
              </w:rPr>
              <w:t>Afval groenvoorziening</w:t>
            </w:r>
          </w:p>
          <w:p w14:paraId="04C4173D"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71BC4092" w14:textId="77777777" w:rsidR="001F674E" w:rsidRPr="006235E9" w:rsidRDefault="001F674E" w:rsidP="00027273">
            <w:pPr>
              <w:spacing w:line="283" w:lineRule="atLeast"/>
              <w:rPr>
                <w:sz w:val="11"/>
                <w:szCs w:val="11"/>
              </w:rPr>
            </w:pPr>
          </w:p>
        </w:tc>
        <w:tc>
          <w:tcPr>
            <w:tcW w:w="1426" w:type="dxa"/>
          </w:tcPr>
          <w:p w14:paraId="5E0610D5" w14:textId="77777777" w:rsidR="001F674E" w:rsidRPr="006235E9" w:rsidRDefault="001F674E" w:rsidP="00027273">
            <w:pPr>
              <w:spacing w:line="283" w:lineRule="atLeast"/>
              <w:rPr>
                <w:sz w:val="11"/>
                <w:szCs w:val="11"/>
              </w:rPr>
            </w:pPr>
            <w:r w:rsidRPr="006235E9">
              <w:rPr>
                <w:sz w:val="11"/>
                <w:szCs w:val="11"/>
              </w:rPr>
              <w:t>Inventarisatie locatie</w:t>
            </w:r>
          </w:p>
          <w:p w14:paraId="29C09585" w14:textId="77777777" w:rsidR="001F674E" w:rsidRPr="006235E9" w:rsidRDefault="001F674E" w:rsidP="00027273">
            <w:pPr>
              <w:spacing w:line="283" w:lineRule="atLeast"/>
              <w:rPr>
                <w:sz w:val="11"/>
                <w:szCs w:val="11"/>
              </w:rPr>
            </w:pPr>
            <w:r w:rsidRPr="006235E9">
              <w:rPr>
                <w:sz w:val="11"/>
                <w:szCs w:val="11"/>
              </w:rPr>
              <w:t>Inzet gespecialiseerd bedrijf</w:t>
            </w:r>
          </w:p>
          <w:p w14:paraId="5C34D67F" w14:textId="77777777" w:rsidR="001F674E" w:rsidRPr="006235E9" w:rsidRDefault="001F674E" w:rsidP="00027273">
            <w:pPr>
              <w:spacing w:line="283" w:lineRule="atLeast"/>
              <w:rPr>
                <w:sz w:val="11"/>
                <w:szCs w:val="11"/>
              </w:rPr>
            </w:pPr>
            <w:r w:rsidRPr="006235E9">
              <w:rPr>
                <w:sz w:val="11"/>
                <w:szCs w:val="11"/>
              </w:rPr>
              <w:t>Machinaal snoeien</w:t>
            </w:r>
          </w:p>
        </w:tc>
        <w:tc>
          <w:tcPr>
            <w:tcW w:w="1426" w:type="dxa"/>
          </w:tcPr>
          <w:p w14:paraId="7215B567" w14:textId="77777777" w:rsidR="001F674E" w:rsidRPr="006235E9" w:rsidRDefault="001F674E" w:rsidP="00027273">
            <w:pPr>
              <w:spacing w:line="283" w:lineRule="atLeast"/>
              <w:rPr>
                <w:sz w:val="11"/>
                <w:szCs w:val="11"/>
              </w:rPr>
            </w:pPr>
            <w:r w:rsidRPr="006235E9">
              <w:rPr>
                <w:sz w:val="11"/>
                <w:szCs w:val="11"/>
              </w:rPr>
              <w:t>Hygiënische voorzieningen treffen</w:t>
            </w:r>
          </w:p>
          <w:p w14:paraId="45DD2681"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501B06E4" w14:textId="77777777" w:rsidR="001F674E" w:rsidRPr="006235E9" w:rsidRDefault="001F674E" w:rsidP="00027273">
            <w:pPr>
              <w:spacing w:line="283" w:lineRule="atLeast"/>
              <w:rPr>
                <w:sz w:val="11"/>
                <w:szCs w:val="11"/>
              </w:rPr>
            </w:pPr>
            <w:r w:rsidRPr="006235E9">
              <w:rPr>
                <w:sz w:val="11"/>
                <w:szCs w:val="11"/>
              </w:rPr>
              <w:t>Afzetten en markeren werkgebied</w:t>
            </w:r>
          </w:p>
          <w:p w14:paraId="37E4457A"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4B4A1B55" w14:textId="77777777" w:rsidR="001F674E" w:rsidRPr="006235E9" w:rsidRDefault="001F674E" w:rsidP="00027273">
            <w:pPr>
              <w:spacing w:line="283" w:lineRule="atLeast"/>
              <w:rPr>
                <w:sz w:val="11"/>
                <w:szCs w:val="11"/>
              </w:rPr>
            </w:pPr>
            <w:r w:rsidRPr="006235E9">
              <w:rPr>
                <w:sz w:val="11"/>
                <w:szCs w:val="11"/>
              </w:rPr>
              <w:t>Gesloten cabine snoeimachine</w:t>
            </w:r>
          </w:p>
        </w:tc>
        <w:tc>
          <w:tcPr>
            <w:tcW w:w="1426" w:type="dxa"/>
          </w:tcPr>
          <w:p w14:paraId="750766B0" w14:textId="77777777" w:rsidR="001F674E" w:rsidRPr="006235E9" w:rsidRDefault="001F674E" w:rsidP="00027273">
            <w:pPr>
              <w:spacing w:line="283" w:lineRule="atLeast"/>
              <w:rPr>
                <w:sz w:val="11"/>
                <w:szCs w:val="11"/>
              </w:rPr>
            </w:pPr>
            <w:r w:rsidRPr="006235E9">
              <w:rPr>
                <w:sz w:val="11"/>
                <w:szCs w:val="11"/>
              </w:rPr>
              <w:t>Voorlichting/Instructie personeel</w:t>
            </w:r>
          </w:p>
          <w:p w14:paraId="37FB73D6" w14:textId="77777777" w:rsidR="001F674E" w:rsidRPr="006235E9" w:rsidRDefault="001F674E" w:rsidP="00027273">
            <w:pPr>
              <w:spacing w:line="283" w:lineRule="atLeast"/>
              <w:rPr>
                <w:sz w:val="11"/>
                <w:szCs w:val="11"/>
              </w:rPr>
            </w:pPr>
            <w:r w:rsidRPr="006235E9">
              <w:rPr>
                <w:sz w:val="11"/>
                <w:szCs w:val="11"/>
              </w:rPr>
              <w:t>Taakroulatie</w:t>
            </w:r>
          </w:p>
          <w:p w14:paraId="4497A2FF" w14:textId="77777777" w:rsidR="001F674E" w:rsidRPr="006235E9" w:rsidRDefault="001F674E" w:rsidP="00027273">
            <w:pPr>
              <w:spacing w:line="283" w:lineRule="atLeast"/>
              <w:rPr>
                <w:sz w:val="11"/>
                <w:szCs w:val="11"/>
              </w:rPr>
            </w:pPr>
            <w:r w:rsidRPr="006235E9">
              <w:rPr>
                <w:sz w:val="11"/>
                <w:szCs w:val="11"/>
              </w:rPr>
              <w:t>Maatregelen bij alleen werken</w:t>
            </w:r>
          </w:p>
          <w:p w14:paraId="0854EAB4"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3CBCBB9B"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2F75F656" w14:textId="77777777" w:rsidR="001F674E" w:rsidRPr="006235E9" w:rsidRDefault="001F674E" w:rsidP="00027273">
            <w:pPr>
              <w:spacing w:line="283" w:lineRule="atLeast"/>
              <w:rPr>
                <w:sz w:val="11"/>
                <w:szCs w:val="11"/>
              </w:rPr>
            </w:pPr>
            <w:r w:rsidRPr="006235E9">
              <w:rPr>
                <w:sz w:val="11"/>
                <w:szCs w:val="11"/>
              </w:rPr>
              <w:t>Afstand bewaren bij maaiwerk/scheiding mens en machine</w:t>
            </w:r>
          </w:p>
          <w:p w14:paraId="5B781097" w14:textId="77777777" w:rsidR="001F674E" w:rsidRPr="006235E9" w:rsidRDefault="001F674E" w:rsidP="00027273">
            <w:pPr>
              <w:spacing w:line="283" w:lineRule="atLeast"/>
              <w:rPr>
                <w:sz w:val="11"/>
                <w:szCs w:val="11"/>
              </w:rPr>
            </w:pPr>
            <w:r w:rsidRPr="006235E9">
              <w:rPr>
                <w:sz w:val="11"/>
                <w:szCs w:val="11"/>
              </w:rPr>
              <w:t>Ventilatie /windrichting bepalen</w:t>
            </w:r>
          </w:p>
          <w:p w14:paraId="28215868" w14:textId="77777777" w:rsidR="001F674E" w:rsidRPr="006235E9" w:rsidRDefault="001F674E" w:rsidP="00027273">
            <w:pPr>
              <w:spacing w:line="283" w:lineRule="atLeast"/>
              <w:rPr>
                <w:sz w:val="11"/>
                <w:szCs w:val="11"/>
              </w:rPr>
            </w:pPr>
          </w:p>
        </w:tc>
        <w:tc>
          <w:tcPr>
            <w:tcW w:w="1426" w:type="dxa"/>
          </w:tcPr>
          <w:p w14:paraId="224968AC" w14:textId="77777777" w:rsidR="001F674E" w:rsidRPr="006235E9" w:rsidRDefault="001F674E" w:rsidP="00027273">
            <w:pPr>
              <w:spacing w:line="283" w:lineRule="atLeast"/>
              <w:rPr>
                <w:sz w:val="11"/>
                <w:szCs w:val="11"/>
              </w:rPr>
            </w:pPr>
            <w:r w:rsidRPr="006235E9">
              <w:rPr>
                <w:sz w:val="11"/>
                <w:szCs w:val="11"/>
              </w:rPr>
              <w:t>Werkkleding,</w:t>
            </w:r>
          </w:p>
          <w:p w14:paraId="75414E9F" w14:textId="77777777" w:rsidR="001F674E" w:rsidRPr="006235E9" w:rsidRDefault="001F674E" w:rsidP="00027273">
            <w:pPr>
              <w:spacing w:line="283" w:lineRule="atLeast"/>
              <w:rPr>
                <w:sz w:val="11"/>
                <w:szCs w:val="11"/>
              </w:rPr>
            </w:pPr>
            <w:r w:rsidRPr="006235E9">
              <w:rPr>
                <w:sz w:val="11"/>
                <w:szCs w:val="11"/>
              </w:rPr>
              <w:t>Handschoenen,</w:t>
            </w:r>
          </w:p>
          <w:p w14:paraId="6572162E"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64C9DC9E" w14:textId="77777777" w:rsidR="001F674E" w:rsidRPr="006235E9" w:rsidRDefault="001F674E" w:rsidP="00027273">
            <w:pPr>
              <w:spacing w:line="283" w:lineRule="atLeast"/>
              <w:rPr>
                <w:sz w:val="11"/>
                <w:szCs w:val="11"/>
              </w:rPr>
            </w:pPr>
            <w:r w:rsidRPr="006235E9">
              <w:rPr>
                <w:sz w:val="11"/>
                <w:szCs w:val="11"/>
              </w:rPr>
              <w:t>Gezichtsbescherming</w:t>
            </w:r>
          </w:p>
          <w:p w14:paraId="2F21878B" w14:textId="77777777" w:rsidR="001F674E" w:rsidRPr="006235E9" w:rsidRDefault="001F674E" w:rsidP="00027273">
            <w:pPr>
              <w:spacing w:line="283" w:lineRule="atLeast"/>
              <w:rPr>
                <w:sz w:val="11"/>
                <w:szCs w:val="11"/>
              </w:rPr>
            </w:pPr>
          </w:p>
        </w:tc>
        <w:tc>
          <w:tcPr>
            <w:tcW w:w="1426" w:type="dxa"/>
          </w:tcPr>
          <w:p w14:paraId="3459B9C9" w14:textId="77777777" w:rsidR="001F674E" w:rsidRPr="006235E9" w:rsidRDefault="001F674E" w:rsidP="00027273">
            <w:pPr>
              <w:spacing w:line="283" w:lineRule="atLeast"/>
              <w:rPr>
                <w:sz w:val="11"/>
                <w:szCs w:val="11"/>
              </w:rPr>
            </w:pPr>
            <w:hyperlink r:id="rId151" w:anchor="https://www.abomafoon.nl/werkoverleg" w:history="1">
              <w:r w:rsidRPr="006235E9">
                <w:rPr>
                  <w:sz w:val="11"/>
                  <w:szCs w:val="11"/>
                </w:rPr>
                <w:t>https://www.abomafoon.nl/werkoverleg</w:t>
              </w:r>
            </w:hyperlink>
            <w:r w:rsidRPr="006235E9">
              <w:rPr>
                <w:sz w:val="11"/>
                <w:szCs w:val="11"/>
              </w:rPr>
              <w:t>,</w:t>
            </w:r>
          </w:p>
          <w:p w14:paraId="71392923" w14:textId="77777777" w:rsidR="001F674E" w:rsidRPr="006235E9" w:rsidRDefault="001F674E" w:rsidP="00027273">
            <w:pPr>
              <w:spacing w:line="283" w:lineRule="atLeast"/>
              <w:rPr>
                <w:sz w:val="11"/>
                <w:szCs w:val="11"/>
              </w:rPr>
            </w:pPr>
            <w:hyperlink r:id="rId152"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38EC0ABE" w14:textId="77777777" w:rsidR="001F674E" w:rsidRPr="006235E9" w:rsidRDefault="001F674E" w:rsidP="00027273">
            <w:pPr>
              <w:spacing w:line="283" w:lineRule="atLeast"/>
              <w:rPr>
                <w:sz w:val="11"/>
                <w:szCs w:val="11"/>
              </w:rPr>
            </w:pPr>
            <w:hyperlink r:id="rId153" w:anchor="https://www.abomafoon.nl/fysieke-belasting-bouw" w:history="1">
              <w:r w:rsidRPr="006235E9">
                <w:rPr>
                  <w:sz w:val="11"/>
                  <w:szCs w:val="11"/>
                </w:rPr>
                <w:t>https://www.abomafoon.nl/fysieke-belasting-bouw</w:t>
              </w:r>
            </w:hyperlink>
            <w:r w:rsidRPr="006235E9">
              <w:rPr>
                <w:sz w:val="11"/>
                <w:szCs w:val="11"/>
              </w:rPr>
              <w:t>,</w:t>
            </w:r>
          </w:p>
          <w:p w14:paraId="5264EB92" w14:textId="77777777" w:rsidR="001F674E" w:rsidRPr="006235E9" w:rsidRDefault="001F674E" w:rsidP="00027273">
            <w:pPr>
              <w:spacing w:line="283" w:lineRule="atLeast"/>
              <w:rPr>
                <w:sz w:val="11"/>
                <w:szCs w:val="11"/>
              </w:rPr>
            </w:pPr>
            <w:hyperlink r:id="rId154" w:anchor="https://www.abomafoon.nl/lawaai-op-arbeidsplaats" w:history="1">
              <w:r w:rsidRPr="006235E9">
                <w:rPr>
                  <w:sz w:val="11"/>
                  <w:szCs w:val="11"/>
                </w:rPr>
                <w:t>https://www.abomafoon.nl/lawaai-op-arbeidsplaats</w:t>
              </w:r>
            </w:hyperlink>
            <w:r w:rsidRPr="006235E9">
              <w:rPr>
                <w:sz w:val="11"/>
                <w:szCs w:val="11"/>
              </w:rPr>
              <w:t>,</w:t>
            </w:r>
          </w:p>
          <w:p w14:paraId="04AE23FF" w14:textId="77777777" w:rsidR="001F674E" w:rsidRPr="006235E9" w:rsidRDefault="001F674E" w:rsidP="00027273">
            <w:pPr>
              <w:spacing w:line="283" w:lineRule="atLeast"/>
              <w:rPr>
                <w:sz w:val="11"/>
                <w:szCs w:val="11"/>
              </w:rPr>
            </w:pPr>
            <w:hyperlink r:id="rId155" w:anchor="https://www.abomafoon.nl/hygienische-voorzieningen-op-bouw" w:history="1">
              <w:r w:rsidRPr="006235E9">
                <w:rPr>
                  <w:sz w:val="11"/>
                  <w:szCs w:val="11"/>
                </w:rPr>
                <w:t>https://www.abomafoon.nl/hygienische-voorzieningen-op-bouw</w:t>
              </w:r>
            </w:hyperlink>
            <w:r w:rsidRPr="006235E9">
              <w:rPr>
                <w:sz w:val="11"/>
                <w:szCs w:val="11"/>
              </w:rPr>
              <w:t>,</w:t>
            </w:r>
          </w:p>
          <w:p w14:paraId="27A7ACF4" w14:textId="77777777" w:rsidR="001F674E" w:rsidRPr="006235E9" w:rsidRDefault="001F674E" w:rsidP="00027273">
            <w:pPr>
              <w:spacing w:line="283" w:lineRule="atLeast"/>
              <w:rPr>
                <w:sz w:val="11"/>
                <w:szCs w:val="11"/>
              </w:rPr>
            </w:pPr>
            <w:hyperlink r:id="rId156" w:anchor="https://www.abomafoon.nl/voorkomen-van-aanrijdgevaar" w:history="1">
              <w:r w:rsidRPr="006235E9">
                <w:rPr>
                  <w:sz w:val="11"/>
                  <w:szCs w:val="11"/>
                </w:rPr>
                <w:t>https://www.abomafoon.nl/voorkomen-van-aanrijdgevaar</w:t>
              </w:r>
            </w:hyperlink>
            <w:r w:rsidRPr="006235E9">
              <w:rPr>
                <w:sz w:val="11"/>
                <w:szCs w:val="11"/>
              </w:rPr>
              <w:t>,</w:t>
            </w:r>
          </w:p>
          <w:p w14:paraId="66A2D2C5" w14:textId="77777777" w:rsidR="001F674E" w:rsidRPr="006235E9" w:rsidRDefault="001F674E" w:rsidP="00027273">
            <w:pPr>
              <w:spacing w:line="283" w:lineRule="atLeast"/>
              <w:rPr>
                <w:sz w:val="11"/>
                <w:szCs w:val="11"/>
              </w:rPr>
            </w:pPr>
            <w:hyperlink r:id="rId157" w:anchor="https://www.abomafoon.nl/maatregelen-alleen-werken" w:history="1">
              <w:r w:rsidRPr="006235E9">
                <w:rPr>
                  <w:sz w:val="11"/>
                  <w:szCs w:val="11"/>
                </w:rPr>
                <w:t>https://www.abomafoon.nl/maatregelen-alleen-werken</w:t>
              </w:r>
            </w:hyperlink>
            <w:r w:rsidRPr="006235E9">
              <w:rPr>
                <w:sz w:val="11"/>
                <w:szCs w:val="11"/>
              </w:rPr>
              <w:t>,</w:t>
            </w:r>
          </w:p>
          <w:p w14:paraId="0F7CD05F" w14:textId="77777777" w:rsidR="001F674E" w:rsidRPr="006235E9" w:rsidRDefault="001F674E" w:rsidP="00027273">
            <w:pPr>
              <w:spacing w:line="283" w:lineRule="atLeast"/>
              <w:rPr>
                <w:sz w:val="11"/>
                <w:szCs w:val="11"/>
              </w:rPr>
            </w:pPr>
            <w:hyperlink r:id="rId158" w:anchor="https://www.abomafoon.nl/gevaarlijke-stoffen" w:history="1">
              <w:r w:rsidRPr="006235E9">
                <w:rPr>
                  <w:sz w:val="11"/>
                  <w:szCs w:val="11"/>
                </w:rPr>
                <w:t>https://www.abomafoon.nl/gevaarlijke-stoffen</w:t>
              </w:r>
            </w:hyperlink>
            <w:r w:rsidRPr="006235E9">
              <w:rPr>
                <w:sz w:val="11"/>
                <w:szCs w:val="11"/>
              </w:rPr>
              <w:t>,</w:t>
            </w:r>
          </w:p>
          <w:p w14:paraId="42528934" w14:textId="77777777" w:rsidR="001F674E" w:rsidRPr="006235E9" w:rsidRDefault="001F674E" w:rsidP="00027273">
            <w:pPr>
              <w:spacing w:line="283" w:lineRule="atLeast"/>
              <w:rPr>
                <w:sz w:val="11"/>
                <w:szCs w:val="11"/>
              </w:rPr>
            </w:pPr>
            <w:hyperlink r:id="rId159" w:anchor="https://www.abomafoon.nl/biologische-agentia" w:history="1">
              <w:r w:rsidRPr="006235E9">
                <w:rPr>
                  <w:sz w:val="11"/>
                  <w:szCs w:val="11"/>
                </w:rPr>
                <w:t>https://www.abomafoon.nl/biologische-agentia</w:t>
              </w:r>
            </w:hyperlink>
            <w:r w:rsidRPr="006235E9">
              <w:rPr>
                <w:sz w:val="11"/>
                <w:szCs w:val="11"/>
              </w:rPr>
              <w:t>,</w:t>
            </w:r>
          </w:p>
          <w:p w14:paraId="73666EAC" w14:textId="77777777" w:rsidR="001F674E" w:rsidRPr="006235E9" w:rsidRDefault="001F674E" w:rsidP="00027273">
            <w:pPr>
              <w:spacing w:line="283" w:lineRule="atLeast"/>
              <w:rPr>
                <w:sz w:val="11"/>
                <w:szCs w:val="11"/>
              </w:rPr>
            </w:pPr>
            <w:hyperlink r:id="rId160" w:anchor="https://www.abomafoon.nl/persoonlijke-beschermingsmiddelen" w:history="1">
              <w:r w:rsidRPr="006235E9">
                <w:rPr>
                  <w:sz w:val="11"/>
                  <w:szCs w:val="11"/>
                </w:rPr>
                <w:t>https://www.abomafoon.nl/persoonlijke-beschermingsmiddelen</w:t>
              </w:r>
            </w:hyperlink>
            <w:r w:rsidRPr="006235E9">
              <w:rPr>
                <w:sz w:val="11"/>
                <w:szCs w:val="11"/>
              </w:rPr>
              <w:t>,</w:t>
            </w:r>
          </w:p>
          <w:p w14:paraId="3BB0B412" w14:textId="77777777" w:rsidR="001F674E" w:rsidRPr="006235E9" w:rsidRDefault="001F674E" w:rsidP="00027273">
            <w:pPr>
              <w:spacing w:line="283" w:lineRule="atLeast"/>
              <w:rPr>
                <w:sz w:val="11"/>
                <w:szCs w:val="11"/>
              </w:rPr>
            </w:pPr>
            <w:hyperlink r:id="rId161" w:anchor="https://www.abomafoon.nl/veiligheidskleding" w:history="1">
              <w:r w:rsidRPr="006235E9">
                <w:rPr>
                  <w:sz w:val="11"/>
                  <w:szCs w:val="11"/>
                </w:rPr>
                <w:t>https://www.abomafoon.nl/veiligheidskleding</w:t>
              </w:r>
            </w:hyperlink>
            <w:r w:rsidRPr="006235E9">
              <w:rPr>
                <w:sz w:val="11"/>
                <w:szCs w:val="11"/>
              </w:rPr>
              <w:t>,</w:t>
            </w:r>
          </w:p>
          <w:p w14:paraId="04F8EC7C" w14:textId="77777777" w:rsidR="001F674E" w:rsidRPr="006235E9" w:rsidRDefault="001F674E" w:rsidP="00027273">
            <w:pPr>
              <w:spacing w:line="283" w:lineRule="atLeast"/>
              <w:rPr>
                <w:sz w:val="11"/>
                <w:szCs w:val="11"/>
              </w:rPr>
            </w:pPr>
            <w:hyperlink r:id="rId162" w:anchor="https://www.abomafoon.nl/handbescherming" w:history="1">
              <w:r w:rsidRPr="006235E9">
                <w:rPr>
                  <w:sz w:val="11"/>
                  <w:szCs w:val="11"/>
                </w:rPr>
                <w:t>https://www.abomafoon.nl/handbescherming</w:t>
              </w:r>
            </w:hyperlink>
            <w:r w:rsidRPr="006235E9">
              <w:rPr>
                <w:sz w:val="11"/>
                <w:szCs w:val="11"/>
              </w:rPr>
              <w:t>,</w:t>
            </w:r>
          </w:p>
          <w:p w14:paraId="5C9511A2" w14:textId="77777777" w:rsidR="001F674E" w:rsidRPr="006235E9" w:rsidRDefault="001F674E" w:rsidP="00027273">
            <w:pPr>
              <w:spacing w:line="283" w:lineRule="atLeast"/>
              <w:rPr>
                <w:sz w:val="11"/>
                <w:szCs w:val="11"/>
              </w:rPr>
            </w:pPr>
            <w:hyperlink r:id="rId163" w:anchor="https://www.abomafoon.nl/adembescherming" w:history="1">
              <w:r w:rsidRPr="006235E9">
                <w:rPr>
                  <w:sz w:val="11"/>
                  <w:szCs w:val="11"/>
                </w:rPr>
                <w:t>https://www.abomafoon.nl/adembescherming</w:t>
              </w:r>
            </w:hyperlink>
          </w:p>
          <w:p w14:paraId="5DD263B8" w14:textId="77777777" w:rsidR="001F674E" w:rsidRPr="006235E9" w:rsidRDefault="001F674E" w:rsidP="00027273">
            <w:pPr>
              <w:spacing w:line="283" w:lineRule="atLeast"/>
              <w:rPr>
                <w:sz w:val="11"/>
                <w:szCs w:val="11"/>
              </w:rPr>
            </w:pPr>
          </w:p>
        </w:tc>
      </w:tr>
      <w:tr w:rsidR="001F674E" w:rsidRPr="006235E9" w14:paraId="46FD18E2" w14:textId="77777777" w:rsidTr="00027273">
        <w:tc>
          <w:tcPr>
            <w:tcW w:w="658" w:type="dxa"/>
          </w:tcPr>
          <w:p w14:paraId="543BD5B3" w14:textId="77777777" w:rsidR="001F674E" w:rsidRPr="006235E9" w:rsidRDefault="001F674E" w:rsidP="00027273">
            <w:pPr>
              <w:spacing w:line="283" w:lineRule="atLeast"/>
              <w:rPr>
                <w:sz w:val="11"/>
                <w:szCs w:val="11"/>
              </w:rPr>
            </w:pPr>
            <w:r w:rsidRPr="006235E9">
              <w:rPr>
                <w:sz w:val="11"/>
                <w:szCs w:val="11"/>
              </w:rPr>
              <w:t xml:space="preserve">140010, 240010, 340010, 440010, </w:t>
            </w:r>
            <w:r w:rsidRPr="006235E9">
              <w:rPr>
                <w:sz w:val="11"/>
                <w:szCs w:val="11"/>
              </w:rPr>
              <w:lastRenderedPageBreak/>
              <w:t>540010, 640010</w:t>
            </w:r>
          </w:p>
        </w:tc>
        <w:tc>
          <w:tcPr>
            <w:tcW w:w="658" w:type="dxa"/>
          </w:tcPr>
          <w:p w14:paraId="168223C0" w14:textId="77777777" w:rsidR="001F674E" w:rsidRPr="006235E9" w:rsidRDefault="001F674E" w:rsidP="00027273">
            <w:pPr>
              <w:spacing w:line="283" w:lineRule="atLeast"/>
              <w:rPr>
                <w:sz w:val="11"/>
                <w:szCs w:val="11"/>
              </w:rPr>
            </w:pPr>
            <w:r w:rsidRPr="006235E9">
              <w:rPr>
                <w:sz w:val="11"/>
                <w:szCs w:val="11"/>
              </w:rPr>
              <w:lastRenderedPageBreak/>
              <w:t>514425</w:t>
            </w:r>
          </w:p>
        </w:tc>
        <w:tc>
          <w:tcPr>
            <w:tcW w:w="2413" w:type="dxa"/>
          </w:tcPr>
          <w:p w14:paraId="19A2298F" w14:textId="77777777" w:rsidR="001F674E" w:rsidRPr="006235E9" w:rsidRDefault="001F674E" w:rsidP="00027273">
            <w:pPr>
              <w:spacing w:line="283" w:lineRule="atLeast"/>
              <w:rPr>
                <w:sz w:val="11"/>
                <w:szCs w:val="11"/>
              </w:rPr>
            </w:pPr>
            <w:r w:rsidRPr="006235E9">
              <w:rPr>
                <w:sz w:val="11"/>
                <w:szCs w:val="11"/>
              </w:rPr>
              <w:t>Snoeien rand beplantingsvak</w:t>
            </w:r>
          </w:p>
        </w:tc>
        <w:tc>
          <w:tcPr>
            <w:tcW w:w="1426" w:type="dxa"/>
          </w:tcPr>
          <w:p w14:paraId="7D211E40" w14:textId="77777777" w:rsidR="001F674E" w:rsidRPr="006235E9" w:rsidRDefault="001F674E" w:rsidP="00027273">
            <w:pPr>
              <w:spacing w:line="283" w:lineRule="atLeast"/>
              <w:rPr>
                <w:sz w:val="11"/>
                <w:szCs w:val="11"/>
              </w:rPr>
            </w:pPr>
            <w:r w:rsidRPr="006235E9">
              <w:rPr>
                <w:sz w:val="11"/>
                <w:szCs w:val="11"/>
              </w:rPr>
              <w:t>Aanrijden</w:t>
            </w:r>
          </w:p>
          <w:p w14:paraId="7A926C24" w14:textId="77777777" w:rsidR="001F674E" w:rsidRPr="006235E9" w:rsidRDefault="001F674E" w:rsidP="00027273">
            <w:pPr>
              <w:spacing w:line="283" w:lineRule="atLeast"/>
              <w:rPr>
                <w:sz w:val="11"/>
                <w:szCs w:val="11"/>
              </w:rPr>
            </w:pPr>
            <w:r w:rsidRPr="006235E9">
              <w:rPr>
                <w:sz w:val="11"/>
                <w:szCs w:val="11"/>
              </w:rPr>
              <w:t>Lawaai</w:t>
            </w:r>
          </w:p>
          <w:p w14:paraId="5E4B9AAF" w14:textId="77777777" w:rsidR="001F674E" w:rsidRPr="006235E9" w:rsidRDefault="001F674E" w:rsidP="00027273">
            <w:pPr>
              <w:spacing w:line="283" w:lineRule="atLeast"/>
              <w:rPr>
                <w:sz w:val="11"/>
                <w:szCs w:val="11"/>
              </w:rPr>
            </w:pPr>
            <w:r w:rsidRPr="006235E9">
              <w:rPr>
                <w:sz w:val="11"/>
                <w:szCs w:val="11"/>
              </w:rPr>
              <w:t>Fysieke belasting</w:t>
            </w:r>
          </w:p>
          <w:p w14:paraId="157A2449" w14:textId="77777777" w:rsidR="001F674E" w:rsidRPr="006235E9" w:rsidRDefault="001F674E" w:rsidP="00027273">
            <w:pPr>
              <w:spacing w:line="283" w:lineRule="atLeast"/>
              <w:rPr>
                <w:sz w:val="11"/>
                <w:szCs w:val="11"/>
              </w:rPr>
            </w:pPr>
            <w:r w:rsidRPr="006235E9">
              <w:rPr>
                <w:sz w:val="11"/>
                <w:szCs w:val="11"/>
              </w:rPr>
              <w:t>Gevaarlijke stoffen</w:t>
            </w:r>
          </w:p>
          <w:p w14:paraId="09CECFE7" w14:textId="77777777" w:rsidR="001F674E" w:rsidRPr="006235E9" w:rsidRDefault="001F674E" w:rsidP="00027273">
            <w:pPr>
              <w:spacing w:line="283" w:lineRule="atLeast"/>
              <w:rPr>
                <w:sz w:val="11"/>
                <w:szCs w:val="11"/>
              </w:rPr>
            </w:pPr>
            <w:r w:rsidRPr="006235E9">
              <w:rPr>
                <w:sz w:val="11"/>
                <w:szCs w:val="11"/>
              </w:rPr>
              <w:t>Snijden</w:t>
            </w:r>
          </w:p>
          <w:p w14:paraId="5E0A7A0D" w14:textId="77777777" w:rsidR="001F674E" w:rsidRPr="006235E9" w:rsidRDefault="001F674E" w:rsidP="00027273">
            <w:pPr>
              <w:spacing w:line="283" w:lineRule="atLeast"/>
              <w:rPr>
                <w:sz w:val="11"/>
                <w:szCs w:val="11"/>
              </w:rPr>
            </w:pPr>
            <w:r w:rsidRPr="006235E9">
              <w:rPr>
                <w:sz w:val="11"/>
                <w:szCs w:val="11"/>
              </w:rPr>
              <w:lastRenderedPageBreak/>
              <w:t>Biologische agentia</w:t>
            </w:r>
          </w:p>
          <w:p w14:paraId="52F93A36"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3E3AFC43" w14:textId="77777777" w:rsidR="001F674E" w:rsidRPr="006235E9" w:rsidRDefault="001F674E" w:rsidP="00027273">
            <w:pPr>
              <w:spacing w:line="283" w:lineRule="atLeast"/>
              <w:rPr>
                <w:sz w:val="11"/>
                <w:szCs w:val="11"/>
              </w:rPr>
            </w:pPr>
            <w:r w:rsidRPr="006235E9">
              <w:rPr>
                <w:sz w:val="11"/>
                <w:szCs w:val="11"/>
              </w:rPr>
              <w:lastRenderedPageBreak/>
              <w:t>Verkeer</w:t>
            </w:r>
          </w:p>
          <w:p w14:paraId="77EC7D97" w14:textId="77777777" w:rsidR="001F674E" w:rsidRPr="006235E9" w:rsidRDefault="001F674E" w:rsidP="00027273">
            <w:pPr>
              <w:spacing w:line="283" w:lineRule="atLeast"/>
              <w:rPr>
                <w:sz w:val="11"/>
                <w:szCs w:val="11"/>
              </w:rPr>
            </w:pPr>
            <w:r w:rsidRPr="006235E9">
              <w:rPr>
                <w:sz w:val="11"/>
                <w:szCs w:val="11"/>
              </w:rPr>
              <w:t>Inzet groot materieel</w:t>
            </w:r>
          </w:p>
          <w:p w14:paraId="469AEF3C" w14:textId="77777777" w:rsidR="001F674E" w:rsidRPr="006235E9" w:rsidRDefault="001F674E" w:rsidP="00027273">
            <w:pPr>
              <w:spacing w:line="283" w:lineRule="atLeast"/>
              <w:rPr>
                <w:sz w:val="11"/>
                <w:szCs w:val="11"/>
              </w:rPr>
            </w:pPr>
            <w:r w:rsidRPr="006235E9">
              <w:rPr>
                <w:sz w:val="11"/>
                <w:szCs w:val="11"/>
              </w:rPr>
              <w:t>Inzet gereedschap/ongunstige houding</w:t>
            </w:r>
          </w:p>
          <w:p w14:paraId="40D8A17F" w14:textId="77777777" w:rsidR="001F674E" w:rsidRPr="006235E9" w:rsidRDefault="001F674E" w:rsidP="00027273">
            <w:pPr>
              <w:spacing w:line="283" w:lineRule="atLeast"/>
              <w:rPr>
                <w:sz w:val="11"/>
                <w:szCs w:val="11"/>
              </w:rPr>
            </w:pPr>
            <w:r w:rsidRPr="006235E9">
              <w:rPr>
                <w:sz w:val="11"/>
                <w:szCs w:val="11"/>
              </w:rPr>
              <w:lastRenderedPageBreak/>
              <w:t>Dieseluitstoot</w:t>
            </w:r>
          </w:p>
          <w:p w14:paraId="51B850AA" w14:textId="77777777" w:rsidR="001F674E" w:rsidRPr="006235E9" w:rsidRDefault="001F674E" w:rsidP="00027273">
            <w:pPr>
              <w:spacing w:line="283" w:lineRule="atLeast"/>
              <w:rPr>
                <w:sz w:val="11"/>
                <w:szCs w:val="11"/>
              </w:rPr>
            </w:pPr>
            <w:r w:rsidRPr="006235E9">
              <w:rPr>
                <w:sz w:val="11"/>
                <w:szCs w:val="11"/>
              </w:rPr>
              <w:t>Stof bij maaien</w:t>
            </w:r>
          </w:p>
          <w:p w14:paraId="26FB6732" w14:textId="77777777" w:rsidR="001F674E" w:rsidRPr="006235E9" w:rsidRDefault="001F674E" w:rsidP="00027273">
            <w:pPr>
              <w:spacing w:line="283" w:lineRule="atLeast"/>
              <w:rPr>
                <w:sz w:val="11"/>
                <w:szCs w:val="11"/>
              </w:rPr>
            </w:pPr>
            <w:r w:rsidRPr="006235E9">
              <w:rPr>
                <w:sz w:val="11"/>
                <w:szCs w:val="11"/>
              </w:rPr>
              <w:t>Aanraking scherpe delen</w:t>
            </w:r>
          </w:p>
          <w:p w14:paraId="15B2B00D" w14:textId="77777777" w:rsidR="001F674E" w:rsidRPr="006235E9" w:rsidRDefault="001F674E" w:rsidP="00027273">
            <w:pPr>
              <w:spacing w:line="283" w:lineRule="atLeast"/>
              <w:rPr>
                <w:sz w:val="11"/>
                <w:szCs w:val="11"/>
              </w:rPr>
            </w:pPr>
            <w:r w:rsidRPr="006235E9">
              <w:rPr>
                <w:sz w:val="11"/>
                <w:szCs w:val="11"/>
              </w:rPr>
              <w:t>Afval groenvoorziening</w:t>
            </w:r>
          </w:p>
          <w:p w14:paraId="03188FC2"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604FBF52" w14:textId="77777777" w:rsidR="001F674E" w:rsidRPr="006235E9" w:rsidRDefault="001F674E" w:rsidP="00027273">
            <w:pPr>
              <w:spacing w:line="283" w:lineRule="atLeast"/>
              <w:rPr>
                <w:sz w:val="11"/>
                <w:szCs w:val="11"/>
              </w:rPr>
            </w:pPr>
          </w:p>
        </w:tc>
        <w:tc>
          <w:tcPr>
            <w:tcW w:w="1426" w:type="dxa"/>
          </w:tcPr>
          <w:p w14:paraId="6E6B8F52" w14:textId="77777777" w:rsidR="001F674E" w:rsidRPr="006235E9" w:rsidRDefault="001F674E" w:rsidP="00027273">
            <w:pPr>
              <w:spacing w:line="283" w:lineRule="atLeast"/>
              <w:rPr>
                <w:sz w:val="11"/>
                <w:szCs w:val="11"/>
              </w:rPr>
            </w:pPr>
            <w:r w:rsidRPr="006235E9">
              <w:rPr>
                <w:sz w:val="11"/>
                <w:szCs w:val="11"/>
              </w:rPr>
              <w:t>Inventarisatie locatie</w:t>
            </w:r>
          </w:p>
          <w:p w14:paraId="2F66282A" w14:textId="77777777" w:rsidR="001F674E" w:rsidRPr="006235E9" w:rsidRDefault="001F674E" w:rsidP="00027273">
            <w:pPr>
              <w:spacing w:line="283" w:lineRule="atLeast"/>
              <w:rPr>
                <w:sz w:val="11"/>
                <w:szCs w:val="11"/>
              </w:rPr>
            </w:pPr>
            <w:r w:rsidRPr="006235E9">
              <w:rPr>
                <w:sz w:val="11"/>
                <w:szCs w:val="11"/>
              </w:rPr>
              <w:t>Inzet gespecialiseerd bedrijf</w:t>
            </w:r>
          </w:p>
          <w:p w14:paraId="7D1F91F8" w14:textId="77777777" w:rsidR="001F674E" w:rsidRPr="006235E9" w:rsidRDefault="001F674E" w:rsidP="00027273">
            <w:pPr>
              <w:spacing w:line="283" w:lineRule="atLeast"/>
              <w:rPr>
                <w:sz w:val="11"/>
                <w:szCs w:val="11"/>
              </w:rPr>
            </w:pPr>
            <w:r w:rsidRPr="006235E9">
              <w:rPr>
                <w:sz w:val="11"/>
                <w:szCs w:val="11"/>
              </w:rPr>
              <w:t>Machinaal snoeien</w:t>
            </w:r>
          </w:p>
        </w:tc>
        <w:tc>
          <w:tcPr>
            <w:tcW w:w="1426" w:type="dxa"/>
          </w:tcPr>
          <w:p w14:paraId="3F2FD892" w14:textId="77777777" w:rsidR="001F674E" w:rsidRPr="006235E9" w:rsidRDefault="001F674E" w:rsidP="00027273">
            <w:pPr>
              <w:spacing w:line="283" w:lineRule="atLeast"/>
              <w:rPr>
                <w:sz w:val="11"/>
                <w:szCs w:val="11"/>
              </w:rPr>
            </w:pPr>
            <w:r w:rsidRPr="006235E9">
              <w:rPr>
                <w:sz w:val="11"/>
                <w:szCs w:val="11"/>
              </w:rPr>
              <w:t>Hygiënische voorzieningen treffen</w:t>
            </w:r>
          </w:p>
          <w:p w14:paraId="29942E16"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34B8BBB0" w14:textId="77777777" w:rsidR="001F674E" w:rsidRPr="006235E9" w:rsidRDefault="001F674E" w:rsidP="00027273">
            <w:pPr>
              <w:spacing w:line="283" w:lineRule="atLeast"/>
              <w:rPr>
                <w:sz w:val="11"/>
                <w:szCs w:val="11"/>
              </w:rPr>
            </w:pPr>
            <w:r w:rsidRPr="006235E9">
              <w:rPr>
                <w:sz w:val="11"/>
                <w:szCs w:val="11"/>
              </w:rPr>
              <w:lastRenderedPageBreak/>
              <w:t>Afzetten en markeren werkgebied</w:t>
            </w:r>
          </w:p>
          <w:p w14:paraId="2E052388"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1630F505" w14:textId="77777777" w:rsidR="001F674E" w:rsidRPr="006235E9" w:rsidRDefault="001F674E" w:rsidP="00027273">
            <w:pPr>
              <w:spacing w:line="283" w:lineRule="atLeast"/>
              <w:rPr>
                <w:sz w:val="11"/>
                <w:szCs w:val="11"/>
              </w:rPr>
            </w:pPr>
            <w:r w:rsidRPr="006235E9">
              <w:rPr>
                <w:sz w:val="11"/>
                <w:szCs w:val="11"/>
              </w:rPr>
              <w:t>Gesloten cabine snoeimachine</w:t>
            </w:r>
          </w:p>
        </w:tc>
        <w:tc>
          <w:tcPr>
            <w:tcW w:w="1426" w:type="dxa"/>
          </w:tcPr>
          <w:p w14:paraId="6F3487C5" w14:textId="77777777" w:rsidR="001F674E" w:rsidRPr="006235E9" w:rsidRDefault="001F674E" w:rsidP="00027273">
            <w:pPr>
              <w:spacing w:line="283" w:lineRule="atLeast"/>
              <w:rPr>
                <w:sz w:val="11"/>
                <w:szCs w:val="11"/>
              </w:rPr>
            </w:pPr>
            <w:r w:rsidRPr="006235E9">
              <w:rPr>
                <w:sz w:val="11"/>
                <w:szCs w:val="11"/>
              </w:rPr>
              <w:lastRenderedPageBreak/>
              <w:t>Voorlichting/Instructie personeel</w:t>
            </w:r>
          </w:p>
          <w:p w14:paraId="4D49914B" w14:textId="77777777" w:rsidR="001F674E" w:rsidRPr="006235E9" w:rsidRDefault="001F674E" w:rsidP="00027273">
            <w:pPr>
              <w:spacing w:line="283" w:lineRule="atLeast"/>
              <w:rPr>
                <w:sz w:val="11"/>
                <w:szCs w:val="11"/>
              </w:rPr>
            </w:pPr>
            <w:r w:rsidRPr="006235E9">
              <w:rPr>
                <w:sz w:val="11"/>
                <w:szCs w:val="11"/>
              </w:rPr>
              <w:t>Taakroulatie</w:t>
            </w:r>
          </w:p>
          <w:p w14:paraId="1A57C67C" w14:textId="77777777" w:rsidR="001F674E" w:rsidRPr="006235E9" w:rsidRDefault="001F674E" w:rsidP="00027273">
            <w:pPr>
              <w:spacing w:line="283" w:lineRule="atLeast"/>
              <w:rPr>
                <w:sz w:val="11"/>
                <w:szCs w:val="11"/>
              </w:rPr>
            </w:pPr>
            <w:r w:rsidRPr="006235E9">
              <w:rPr>
                <w:sz w:val="11"/>
                <w:szCs w:val="11"/>
              </w:rPr>
              <w:t>Maatregelen bij alleen werken</w:t>
            </w:r>
          </w:p>
          <w:p w14:paraId="34664D87" w14:textId="77777777" w:rsidR="001F674E" w:rsidRPr="006235E9" w:rsidRDefault="001F674E" w:rsidP="00027273">
            <w:pPr>
              <w:spacing w:line="283" w:lineRule="atLeast"/>
              <w:rPr>
                <w:sz w:val="11"/>
                <w:szCs w:val="11"/>
              </w:rPr>
            </w:pPr>
            <w:r w:rsidRPr="006235E9">
              <w:rPr>
                <w:sz w:val="11"/>
                <w:szCs w:val="11"/>
              </w:rPr>
              <w:lastRenderedPageBreak/>
              <w:t xml:space="preserve">Werken conform CROW-publicatie 96 </w:t>
            </w:r>
          </w:p>
          <w:p w14:paraId="53B8FCA6"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7AC14684" w14:textId="77777777" w:rsidR="001F674E" w:rsidRPr="006235E9" w:rsidRDefault="001F674E" w:rsidP="00027273">
            <w:pPr>
              <w:spacing w:line="283" w:lineRule="atLeast"/>
              <w:rPr>
                <w:sz w:val="11"/>
                <w:szCs w:val="11"/>
              </w:rPr>
            </w:pPr>
            <w:r w:rsidRPr="006235E9">
              <w:rPr>
                <w:sz w:val="11"/>
                <w:szCs w:val="11"/>
              </w:rPr>
              <w:t>Afstand bewaren bij maaiwerk/scheiding mens en machine</w:t>
            </w:r>
          </w:p>
          <w:p w14:paraId="63BB2A77" w14:textId="77777777" w:rsidR="001F674E" w:rsidRPr="006235E9" w:rsidRDefault="001F674E" w:rsidP="00027273">
            <w:pPr>
              <w:spacing w:line="283" w:lineRule="atLeast"/>
              <w:rPr>
                <w:sz w:val="11"/>
                <w:szCs w:val="11"/>
              </w:rPr>
            </w:pPr>
            <w:r w:rsidRPr="006235E9">
              <w:rPr>
                <w:sz w:val="11"/>
                <w:szCs w:val="11"/>
              </w:rPr>
              <w:t>Ventilatie /windrichting bepalen</w:t>
            </w:r>
          </w:p>
          <w:p w14:paraId="1E590275" w14:textId="77777777" w:rsidR="001F674E" w:rsidRPr="006235E9" w:rsidRDefault="001F674E" w:rsidP="00027273">
            <w:pPr>
              <w:spacing w:line="283" w:lineRule="atLeast"/>
              <w:rPr>
                <w:sz w:val="11"/>
                <w:szCs w:val="11"/>
              </w:rPr>
            </w:pPr>
          </w:p>
        </w:tc>
        <w:tc>
          <w:tcPr>
            <w:tcW w:w="1426" w:type="dxa"/>
          </w:tcPr>
          <w:p w14:paraId="57BFF335" w14:textId="77777777" w:rsidR="001F674E" w:rsidRPr="006235E9" w:rsidRDefault="001F674E" w:rsidP="00027273">
            <w:pPr>
              <w:spacing w:line="283" w:lineRule="atLeast"/>
              <w:rPr>
                <w:sz w:val="11"/>
                <w:szCs w:val="11"/>
              </w:rPr>
            </w:pPr>
            <w:r w:rsidRPr="006235E9">
              <w:rPr>
                <w:sz w:val="11"/>
                <w:szCs w:val="11"/>
              </w:rPr>
              <w:lastRenderedPageBreak/>
              <w:t>Werkkleding,</w:t>
            </w:r>
          </w:p>
          <w:p w14:paraId="79E214A3" w14:textId="77777777" w:rsidR="001F674E" w:rsidRPr="006235E9" w:rsidRDefault="001F674E" w:rsidP="00027273">
            <w:pPr>
              <w:spacing w:line="283" w:lineRule="atLeast"/>
              <w:rPr>
                <w:sz w:val="11"/>
                <w:szCs w:val="11"/>
              </w:rPr>
            </w:pPr>
            <w:r w:rsidRPr="006235E9">
              <w:rPr>
                <w:sz w:val="11"/>
                <w:szCs w:val="11"/>
              </w:rPr>
              <w:t>Handschoenen,</w:t>
            </w:r>
          </w:p>
          <w:p w14:paraId="713EAFFE"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0CF28A01" w14:textId="77777777" w:rsidR="001F674E" w:rsidRPr="006235E9" w:rsidRDefault="001F674E" w:rsidP="00027273">
            <w:pPr>
              <w:spacing w:line="283" w:lineRule="atLeast"/>
              <w:rPr>
                <w:sz w:val="11"/>
                <w:szCs w:val="11"/>
              </w:rPr>
            </w:pPr>
            <w:r w:rsidRPr="006235E9">
              <w:rPr>
                <w:sz w:val="11"/>
                <w:szCs w:val="11"/>
              </w:rPr>
              <w:t>Gezichtsbescherming</w:t>
            </w:r>
          </w:p>
          <w:p w14:paraId="4FA4FD0A" w14:textId="77777777" w:rsidR="001F674E" w:rsidRPr="006235E9" w:rsidRDefault="001F674E" w:rsidP="00027273">
            <w:pPr>
              <w:spacing w:line="283" w:lineRule="atLeast"/>
              <w:rPr>
                <w:sz w:val="11"/>
                <w:szCs w:val="11"/>
              </w:rPr>
            </w:pPr>
          </w:p>
        </w:tc>
        <w:tc>
          <w:tcPr>
            <w:tcW w:w="1426" w:type="dxa"/>
          </w:tcPr>
          <w:p w14:paraId="078C36B6" w14:textId="77777777" w:rsidR="001F674E" w:rsidRPr="006235E9" w:rsidRDefault="001F674E" w:rsidP="00027273">
            <w:pPr>
              <w:spacing w:line="283" w:lineRule="atLeast"/>
              <w:rPr>
                <w:sz w:val="11"/>
                <w:szCs w:val="11"/>
              </w:rPr>
            </w:pPr>
            <w:hyperlink r:id="rId164" w:anchor="https://www.abomafoon.nl/werkoverleg" w:history="1">
              <w:r w:rsidRPr="006235E9">
                <w:rPr>
                  <w:sz w:val="11"/>
                  <w:szCs w:val="11"/>
                </w:rPr>
                <w:t>https://www.abomafoon.nl/werkoverleg</w:t>
              </w:r>
            </w:hyperlink>
            <w:r w:rsidRPr="006235E9">
              <w:rPr>
                <w:sz w:val="11"/>
                <w:szCs w:val="11"/>
              </w:rPr>
              <w:t>,</w:t>
            </w:r>
          </w:p>
          <w:p w14:paraId="291BA1EF" w14:textId="77777777" w:rsidR="001F674E" w:rsidRPr="006235E9" w:rsidRDefault="001F674E" w:rsidP="00027273">
            <w:pPr>
              <w:spacing w:line="283" w:lineRule="atLeast"/>
              <w:rPr>
                <w:sz w:val="11"/>
                <w:szCs w:val="11"/>
              </w:rPr>
            </w:pPr>
            <w:hyperlink r:id="rId165" w:anchor="https://www.abomafoon.nl/veiligheidsinstructie-toolboxmeeting-en-training" w:history="1">
              <w:r w:rsidRPr="006235E9">
                <w:rPr>
                  <w:sz w:val="11"/>
                  <w:szCs w:val="11"/>
                </w:rPr>
                <w:t>https://www.abomafoon.nl/veiligheidsinstruc</w:t>
              </w:r>
              <w:r w:rsidRPr="006235E9">
                <w:rPr>
                  <w:sz w:val="11"/>
                  <w:szCs w:val="11"/>
                </w:rPr>
                <w:lastRenderedPageBreak/>
                <w:t>tie-toolboxmeeting-en-training</w:t>
              </w:r>
            </w:hyperlink>
            <w:r w:rsidRPr="006235E9">
              <w:rPr>
                <w:sz w:val="11"/>
                <w:szCs w:val="11"/>
              </w:rPr>
              <w:t>,</w:t>
            </w:r>
          </w:p>
          <w:p w14:paraId="2420220C" w14:textId="77777777" w:rsidR="001F674E" w:rsidRPr="006235E9" w:rsidRDefault="001F674E" w:rsidP="00027273">
            <w:pPr>
              <w:spacing w:line="283" w:lineRule="atLeast"/>
              <w:rPr>
                <w:sz w:val="11"/>
                <w:szCs w:val="11"/>
              </w:rPr>
            </w:pPr>
            <w:hyperlink r:id="rId166" w:anchor="https://www.abomafoon.nl/fysieke-belasting-bouw" w:history="1">
              <w:r w:rsidRPr="006235E9">
                <w:rPr>
                  <w:sz w:val="11"/>
                  <w:szCs w:val="11"/>
                </w:rPr>
                <w:t>https://www.abomafoon.nl/fysieke-belasting-bouw</w:t>
              </w:r>
            </w:hyperlink>
            <w:r w:rsidRPr="006235E9">
              <w:rPr>
                <w:sz w:val="11"/>
                <w:szCs w:val="11"/>
              </w:rPr>
              <w:t>,</w:t>
            </w:r>
          </w:p>
          <w:p w14:paraId="7FC6E020" w14:textId="77777777" w:rsidR="001F674E" w:rsidRPr="006235E9" w:rsidRDefault="001F674E" w:rsidP="00027273">
            <w:pPr>
              <w:spacing w:line="283" w:lineRule="atLeast"/>
              <w:rPr>
                <w:sz w:val="11"/>
                <w:szCs w:val="11"/>
              </w:rPr>
            </w:pPr>
            <w:hyperlink r:id="rId167" w:anchor="https://www.abomafoon.nl/lawaai-op-arbeidsplaats" w:history="1">
              <w:r w:rsidRPr="006235E9">
                <w:rPr>
                  <w:sz w:val="11"/>
                  <w:szCs w:val="11"/>
                </w:rPr>
                <w:t>https://www.abomafoon.nl/lawaai-op-arbeidsplaats</w:t>
              </w:r>
            </w:hyperlink>
            <w:r w:rsidRPr="006235E9">
              <w:rPr>
                <w:sz w:val="11"/>
                <w:szCs w:val="11"/>
              </w:rPr>
              <w:t>,</w:t>
            </w:r>
          </w:p>
          <w:p w14:paraId="0B912D8E" w14:textId="77777777" w:rsidR="001F674E" w:rsidRPr="006235E9" w:rsidRDefault="001F674E" w:rsidP="00027273">
            <w:pPr>
              <w:spacing w:line="283" w:lineRule="atLeast"/>
              <w:rPr>
                <w:sz w:val="11"/>
                <w:szCs w:val="11"/>
              </w:rPr>
            </w:pPr>
            <w:hyperlink r:id="rId168" w:anchor="https://www.abomafoon.nl/hygienische-voorzieningen-op-bouw" w:history="1">
              <w:r w:rsidRPr="006235E9">
                <w:rPr>
                  <w:sz w:val="11"/>
                  <w:szCs w:val="11"/>
                </w:rPr>
                <w:t>https://www.abomafoon.nl/hygienische-voorzieningen-op-bouw</w:t>
              </w:r>
            </w:hyperlink>
            <w:r w:rsidRPr="006235E9">
              <w:rPr>
                <w:sz w:val="11"/>
                <w:szCs w:val="11"/>
              </w:rPr>
              <w:t>,</w:t>
            </w:r>
          </w:p>
          <w:p w14:paraId="5B8D52DD" w14:textId="77777777" w:rsidR="001F674E" w:rsidRPr="006235E9" w:rsidRDefault="001F674E" w:rsidP="00027273">
            <w:pPr>
              <w:spacing w:line="283" w:lineRule="atLeast"/>
              <w:rPr>
                <w:sz w:val="11"/>
                <w:szCs w:val="11"/>
              </w:rPr>
            </w:pPr>
            <w:hyperlink r:id="rId169" w:anchor="https://www.abomafoon.nl/voorkomen-van-aanrijdgevaar" w:history="1">
              <w:r w:rsidRPr="006235E9">
                <w:rPr>
                  <w:sz w:val="11"/>
                  <w:szCs w:val="11"/>
                </w:rPr>
                <w:t>https://www.abomafoon.nl/voorkomen-van-aanrijdgevaar</w:t>
              </w:r>
            </w:hyperlink>
            <w:r w:rsidRPr="006235E9">
              <w:rPr>
                <w:sz w:val="11"/>
                <w:szCs w:val="11"/>
              </w:rPr>
              <w:t>,</w:t>
            </w:r>
          </w:p>
          <w:p w14:paraId="57B0BD8D" w14:textId="77777777" w:rsidR="001F674E" w:rsidRPr="006235E9" w:rsidRDefault="001F674E" w:rsidP="00027273">
            <w:pPr>
              <w:spacing w:line="283" w:lineRule="atLeast"/>
              <w:rPr>
                <w:sz w:val="11"/>
                <w:szCs w:val="11"/>
              </w:rPr>
            </w:pPr>
            <w:hyperlink r:id="rId170" w:anchor="https://www.abomafoon.nl/maatregelen-alleen-werken" w:history="1">
              <w:r w:rsidRPr="006235E9">
                <w:rPr>
                  <w:sz w:val="11"/>
                  <w:szCs w:val="11"/>
                </w:rPr>
                <w:t>https://www.abomafoon.nl/maatregelen-alleen-werken</w:t>
              </w:r>
            </w:hyperlink>
            <w:r w:rsidRPr="006235E9">
              <w:rPr>
                <w:sz w:val="11"/>
                <w:szCs w:val="11"/>
              </w:rPr>
              <w:t>,</w:t>
            </w:r>
          </w:p>
          <w:p w14:paraId="3264BF30" w14:textId="77777777" w:rsidR="001F674E" w:rsidRPr="006235E9" w:rsidRDefault="001F674E" w:rsidP="00027273">
            <w:pPr>
              <w:spacing w:line="283" w:lineRule="atLeast"/>
              <w:rPr>
                <w:sz w:val="11"/>
                <w:szCs w:val="11"/>
              </w:rPr>
            </w:pPr>
            <w:hyperlink r:id="rId171" w:anchor="https://www.abomafoon.nl/gevaarlijke-stoffen" w:history="1">
              <w:r w:rsidRPr="006235E9">
                <w:rPr>
                  <w:sz w:val="11"/>
                  <w:szCs w:val="11"/>
                </w:rPr>
                <w:t>https://www.abomafoon.nl/gevaarlijke-stoffen</w:t>
              </w:r>
            </w:hyperlink>
            <w:r w:rsidRPr="006235E9">
              <w:rPr>
                <w:sz w:val="11"/>
                <w:szCs w:val="11"/>
              </w:rPr>
              <w:t>,</w:t>
            </w:r>
          </w:p>
          <w:p w14:paraId="5E075CAB" w14:textId="77777777" w:rsidR="001F674E" w:rsidRPr="006235E9" w:rsidRDefault="001F674E" w:rsidP="00027273">
            <w:pPr>
              <w:spacing w:line="283" w:lineRule="atLeast"/>
              <w:rPr>
                <w:sz w:val="11"/>
                <w:szCs w:val="11"/>
              </w:rPr>
            </w:pPr>
            <w:hyperlink r:id="rId172" w:anchor="https://www.abomafoon.nl/biologische-agentia" w:history="1">
              <w:r w:rsidRPr="006235E9">
                <w:rPr>
                  <w:sz w:val="11"/>
                  <w:szCs w:val="11"/>
                </w:rPr>
                <w:t>https://www.abomafoon.nl/biologische-agentia</w:t>
              </w:r>
            </w:hyperlink>
            <w:r w:rsidRPr="006235E9">
              <w:rPr>
                <w:sz w:val="11"/>
                <w:szCs w:val="11"/>
              </w:rPr>
              <w:t>,</w:t>
            </w:r>
          </w:p>
          <w:p w14:paraId="5B7AE9DB" w14:textId="77777777" w:rsidR="001F674E" w:rsidRPr="006235E9" w:rsidRDefault="001F674E" w:rsidP="00027273">
            <w:pPr>
              <w:spacing w:line="283" w:lineRule="atLeast"/>
              <w:rPr>
                <w:sz w:val="11"/>
                <w:szCs w:val="11"/>
              </w:rPr>
            </w:pPr>
            <w:hyperlink r:id="rId173" w:anchor="https://www.abomafoon.nl/persoonlijke-beschermingsmiddelen" w:history="1">
              <w:r w:rsidRPr="006235E9">
                <w:rPr>
                  <w:sz w:val="11"/>
                  <w:szCs w:val="11"/>
                </w:rPr>
                <w:t>https://www.abomafoon.nl/persoonlijke-beschermingsmiddelen</w:t>
              </w:r>
            </w:hyperlink>
            <w:r w:rsidRPr="006235E9">
              <w:rPr>
                <w:sz w:val="11"/>
                <w:szCs w:val="11"/>
              </w:rPr>
              <w:t>,</w:t>
            </w:r>
          </w:p>
          <w:p w14:paraId="156A5951" w14:textId="77777777" w:rsidR="001F674E" w:rsidRPr="006235E9" w:rsidRDefault="001F674E" w:rsidP="00027273">
            <w:pPr>
              <w:spacing w:line="283" w:lineRule="atLeast"/>
              <w:rPr>
                <w:sz w:val="11"/>
                <w:szCs w:val="11"/>
              </w:rPr>
            </w:pPr>
            <w:hyperlink r:id="rId174" w:anchor="https://www.abomafoon.nl/veiligheidskleding" w:history="1">
              <w:r w:rsidRPr="006235E9">
                <w:rPr>
                  <w:sz w:val="11"/>
                  <w:szCs w:val="11"/>
                </w:rPr>
                <w:t>https://www.abomafoon.nl/veiligheidskleding</w:t>
              </w:r>
            </w:hyperlink>
            <w:r w:rsidRPr="006235E9">
              <w:rPr>
                <w:sz w:val="11"/>
                <w:szCs w:val="11"/>
              </w:rPr>
              <w:t>,</w:t>
            </w:r>
          </w:p>
          <w:p w14:paraId="2BF13B57" w14:textId="77777777" w:rsidR="001F674E" w:rsidRPr="006235E9" w:rsidRDefault="001F674E" w:rsidP="00027273">
            <w:pPr>
              <w:spacing w:line="283" w:lineRule="atLeast"/>
              <w:rPr>
                <w:sz w:val="11"/>
                <w:szCs w:val="11"/>
              </w:rPr>
            </w:pPr>
            <w:hyperlink r:id="rId175" w:anchor="https://www.abomafoon.nl/handbescherming" w:history="1">
              <w:r w:rsidRPr="006235E9">
                <w:rPr>
                  <w:sz w:val="11"/>
                  <w:szCs w:val="11"/>
                </w:rPr>
                <w:t>https://www.abomafoon.nl/handbescherming</w:t>
              </w:r>
            </w:hyperlink>
            <w:r w:rsidRPr="006235E9">
              <w:rPr>
                <w:sz w:val="11"/>
                <w:szCs w:val="11"/>
              </w:rPr>
              <w:t>,</w:t>
            </w:r>
          </w:p>
          <w:p w14:paraId="607E33F2" w14:textId="77777777" w:rsidR="001F674E" w:rsidRPr="006235E9" w:rsidRDefault="001F674E" w:rsidP="00027273">
            <w:pPr>
              <w:spacing w:line="283" w:lineRule="atLeast"/>
              <w:rPr>
                <w:sz w:val="11"/>
                <w:szCs w:val="11"/>
              </w:rPr>
            </w:pPr>
            <w:hyperlink r:id="rId176" w:anchor="https://www.abomafoon.nl/adembescherming" w:history="1">
              <w:r w:rsidRPr="006235E9">
                <w:rPr>
                  <w:sz w:val="11"/>
                  <w:szCs w:val="11"/>
                </w:rPr>
                <w:t>https://www.abomafoon.nl/adembescherming</w:t>
              </w:r>
            </w:hyperlink>
          </w:p>
          <w:p w14:paraId="649BC5B8" w14:textId="77777777" w:rsidR="001F674E" w:rsidRPr="006235E9" w:rsidRDefault="001F674E" w:rsidP="00027273">
            <w:pPr>
              <w:spacing w:line="283" w:lineRule="atLeast"/>
              <w:rPr>
                <w:sz w:val="11"/>
                <w:szCs w:val="11"/>
              </w:rPr>
            </w:pPr>
          </w:p>
        </w:tc>
      </w:tr>
      <w:tr w:rsidR="001F674E" w:rsidRPr="006235E9" w14:paraId="48FB7AA7" w14:textId="77777777" w:rsidTr="00027273">
        <w:tc>
          <w:tcPr>
            <w:tcW w:w="658" w:type="dxa"/>
          </w:tcPr>
          <w:p w14:paraId="76B0654C" w14:textId="77777777" w:rsidR="001F674E" w:rsidRPr="006235E9" w:rsidRDefault="001F674E" w:rsidP="00027273">
            <w:pPr>
              <w:spacing w:line="283" w:lineRule="atLeast"/>
              <w:rPr>
                <w:sz w:val="11"/>
                <w:szCs w:val="11"/>
              </w:rPr>
            </w:pPr>
            <w:r w:rsidRPr="006235E9">
              <w:rPr>
                <w:sz w:val="11"/>
                <w:szCs w:val="11"/>
              </w:rPr>
              <w:lastRenderedPageBreak/>
              <w:t>340060, 340070, 340080, 340090, 640020, 640030, 640040, 640050, 640060</w:t>
            </w:r>
          </w:p>
        </w:tc>
        <w:tc>
          <w:tcPr>
            <w:tcW w:w="658" w:type="dxa"/>
          </w:tcPr>
          <w:p w14:paraId="682B1496" w14:textId="77777777" w:rsidR="001F674E" w:rsidRPr="006235E9" w:rsidRDefault="001F674E" w:rsidP="00027273">
            <w:pPr>
              <w:spacing w:line="283" w:lineRule="atLeast"/>
              <w:rPr>
                <w:sz w:val="11"/>
                <w:szCs w:val="11"/>
              </w:rPr>
            </w:pPr>
            <w:r w:rsidRPr="006235E9">
              <w:rPr>
                <w:sz w:val="11"/>
                <w:szCs w:val="11"/>
              </w:rPr>
              <w:t>514427</w:t>
            </w:r>
          </w:p>
        </w:tc>
        <w:tc>
          <w:tcPr>
            <w:tcW w:w="2413" w:type="dxa"/>
          </w:tcPr>
          <w:p w14:paraId="57C1A19F" w14:textId="77777777" w:rsidR="001F674E" w:rsidRPr="006235E9" w:rsidRDefault="001F674E" w:rsidP="00027273">
            <w:pPr>
              <w:spacing w:line="283" w:lineRule="atLeast"/>
              <w:rPr>
                <w:sz w:val="11"/>
                <w:szCs w:val="11"/>
              </w:rPr>
            </w:pPr>
            <w:r w:rsidRPr="006235E9">
              <w:rPr>
                <w:sz w:val="11"/>
                <w:szCs w:val="11"/>
              </w:rPr>
              <w:t>Knippen van (blok)hagen</w:t>
            </w:r>
          </w:p>
        </w:tc>
        <w:tc>
          <w:tcPr>
            <w:tcW w:w="1426" w:type="dxa"/>
          </w:tcPr>
          <w:p w14:paraId="3A623684" w14:textId="77777777" w:rsidR="001F674E" w:rsidRPr="006235E9" w:rsidRDefault="001F674E" w:rsidP="00027273">
            <w:pPr>
              <w:spacing w:line="283" w:lineRule="atLeast"/>
              <w:rPr>
                <w:sz w:val="11"/>
                <w:szCs w:val="11"/>
              </w:rPr>
            </w:pPr>
            <w:r w:rsidRPr="006235E9">
              <w:rPr>
                <w:sz w:val="11"/>
                <w:szCs w:val="11"/>
              </w:rPr>
              <w:t>Aanrijden</w:t>
            </w:r>
          </w:p>
          <w:p w14:paraId="64D2330D" w14:textId="77777777" w:rsidR="001F674E" w:rsidRPr="006235E9" w:rsidRDefault="001F674E" w:rsidP="00027273">
            <w:pPr>
              <w:spacing w:line="283" w:lineRule="atLeast"/>
              <w:rPr>
                <w:sz w:val="11"/>
                <w:szCs w:val="11"/>
              </w:rPr>
            </w:pPr>
            <w:r w:rsidRPr="006235E9">
              <w:rPr>
                <w:sz w:val="11"/>
                <w:szCs w:val="11"/>
              </w:rPr>
              <w:t>Lawaai</w:t>
            </w:r>
          </w:p>
          <w:p w14:paraId="6EFD7667" w14:textId="77777777" w:rsidR="001F674E" w:rsidRPr="006235E9" w:rsidRDefault="001F674E" w:rsidP="00027273">
            <w:pPr>
              <w:spacing w:line="283" w:lineRule="atLeast"/>
              <w:rPr>
                <w:sz w:val="11"/>
                <w:szCs w:val="11"/>
              </w:rPr>
            </w:pPr>
            <w:r w:rsidRPr="006235E9">
              <w:rPr>
                <w:sz w:val="11"/>
                <w:szCs w:val="11"/>
              </w:rPr>
              <w:t>Fysieke belasting</w:t>
            </w:r>
          </w:p>
          <w:p w14:paraId="0CB430DA" w14:textId="77777777" w:rsidR="001F674E" w:rsidRPr="006235E9" w:rsidRDefault="001F674E" w:rsidP="00027273">
            <w:pPr>
              <w:spacing w:line="283" w:lineRule="atLeast"/>
              <w:rPr>
                <w:sz w:val="11"/>
                <w:szCs w:val="11"/>
              </w:rPr>
            </w:pPr>
            <w:r w:rsidRPr="006235E9">
              <w:rPr>
                <w:sz w:val="11"/>
                <w:szCs w:val="11"/>
              </w:rPr>
              <w:t>Gevaarlijke stoffen</w:t>
            </w:r>
          </w:p>
          <w:p w14:paraId="77C2D02B" w14:textId="77777777" w:rsidR="001F674E" w:rsidRPr="006235E9" w:rsidRDefault="001F674E" w:rsidP="00027273">
            <w:pPr>
              <w:spacing w:line="283" w:lineRule="atLeast"/>
              <w:rPr>
                <w:sz w:val="11"/>
                <w:szCs w:val="11"/>
              </w:rPr>
            </w:pPr>
            <w:r w:rsidRPr="006235E9">
              <w:rPr>
                <w:sz w:val="11"/>
                <w:szCs w:val="11"/>
              </w:rPr>
              <w:t>Snijden</w:t>
            </w:r>
          </w:p>
          <w:p w14:paraId="07B8EB93" w14:textId="77777777" w:rsidR="001F674E" w:rsidRPr="006235E9" w:rsidRDefault="001F674E" w:rsidP="00027273">
            <w:pPr>
              <w:spacing w:line="283" w:lineRule="atLeast"/>
              <w:rPr>
                <w:sz w:val="11"/>
                <w:szCs w:val="11"/>
              </w:rPr>
            </w:pPr>
            <w:r w:rsidRPr="006235E9">
              <w:rPr>
                <w:sz w:val="11"/>
                <w:szCs w:val="11"/>
              </w:rPr>
              <w:t>Biologische agentia</w:t>
            </w:r>
          </w:p>
          <w:p w14:paraId="5C3213E2" w14:textId="77777777" w:rsidR="001F674E" w:rsidRPr="006235E9" w:rsidRDefault="001F674E" w:rsidP="00027273">
            <w:pPr>
              <w:spacing w:line="283" w:lineRule="atLeast"/>
              <w:rPr>
                <w:sz w:val="11"/>
                <w:szCs w:val="11"/>
              </w:rPr>
            </w:pPr>
            <w:r w:rsidRPr="006235E9">
              <w:rPr>
                <w:sz w:val="11"/>
                <w:szCs w:val="11"/>
              </w:rPr>
              <w:t>Oogletsel</w:t>
            </w:r>
          </w:p>
        </w:tc>
        <w:tc>
          <w:tcPr>
            <w:tcW w:w="1426" w:type="dxa"/>
          </w:tcPr>
          <w:p w14:paraId="0831A8C3" w14:textId="77777777" w:rsidR="001F674E" w:rsidRPr="006235E9" w:rsidRDefault="001F674E" w:rsidP="00027273">
            <w:pPr>
              <w:spacing w:line="283" w:lineRule="atLeast"/>
              <w:rPr>
                <w:sz w:val="11"/>
                <w:szCs w:val="11"/>
              </w:rPr>
            </w:pPr>
            <w:r w:rsidRPr="006235E9">
              <w:rPr>
                <w:sz w:val="11"/>
                <w:szCs w:val="11"/>
              </w:rPr>
              <w:t>Verkeer</w:t>
            </w:r>
          </w:p>
          <w:p w14:paraId="7423E447" w14:textId="77777777" w:rsidR="001F674E" w:rsidRPr="006235E9" w:rsidRDefault="001F674E" w:rsidP="00027273">
            <w:pPr>
              <w:spacing w:line="283" w:lineRule="atLeast"/>
              <w:rPr>
                <w:sz w:val="11"/>
                <w:szCs w:val="11"/>
              </w:rPr>
            </w:pPr>
            <w:r w:rsidRPr="006235E9">
              <w:rPr>
                <w:sz w:val="11"/>
                <w:szCs w:val="11"/>
              </w:rPr>
              <w:t>Inzet groot materieel</w:t>
            </w:r>
          </w:p>
          <w:p w14:paraId="1FF974C7" w14:textId="77777777" w:rsidR="001F674E" w:rsidRPr="006235E9" w:rsidRDefault="001F674E" w:rsidP="00027273">
            <w:pPr>
              <w:spacing w:line="283" w:lineRule="atLeast"/>
              <w:rPr>
                <w:sz w:val="11"/>
                <w:szCs w:val="11"/>
              </w:rPr>
            </w:pPr>
            <w:r w:rsidRPr="006235E9">
              <w:rPr>
                <w:sz w:val="11"/>
                <w:szCs w:val="11"/>
              </w:rPr>
              <w:t>Inzet gereedschap/ongunstige houding</w:t>
            </w:r>
          </w:p>
          <w:p w14:paraId="4001A8DF" w14:textId="77777777" w:rsidR="001F674E" w:rsidRPr="006235E9" w:rsidRDefault="001F674E" w:rsidP="00027273">
            <w:pPr>
              <w:spacing w:line="283" w:lineRule="atLeast"/>
              <w:rPr>
                <w:sz w:val="11"/>
                <w:szCs w:val="11"/>
              </w:rPr>
            </w:pPr>
            <w:r w:rsidRPr="006235E9">
              <w:rPr>
                <w:sz w:val="11"/>
                <w:szCs w:val="11"/>
              </w:rPr>
              <w:t>Dieseluitstoot</w:t>
            </w:r>
          </w:p>
          <w:p w14:paraId="1AB83DCB" w14:textId="77777777" w:rsidR="001F674E" w:rsidRPr="006235E9" w:rsidRDefault="001F674E" w:rsidP="00027273">
            <w:pPr>
              <w:spacing w:line="283" w:lineRule="atLeast"/>
              <w:rPr>
                <w:sz w:val="11"/>
                <w:szCs w:val="11"/>
              </w:rPr>
            </w:pPr>
            <w:r w:rsidRPr="006235E9">
              <w:rPr>
                <w:sz w:val="11"/>
                <w:szCs w:val="11"/>
              </w:rPr>
              <w:t>Aanraking scherpe delen</w:t>
            </w:r>
          </w:p>
          <w:p w14:paraId="292752DD" w14:textId="77777777" w:rsidR="001F674E" w:rsidRPr="006235E9" w:rsidRDefault="001F674E" w:rsidP="00027273">
            <w:pPr>
              <w:spacing w:line="283" w:lineRule="atLeast"/>
              <w:rPr>
                <w:sz w:val="11"/>
                <w:szCs w:val="11"/>
              </w:rPr>
            </w:pPr>
            <w:r w:rsidRPr="006235E9">
              <w:rPr>
                <w:sz w:val="11"/>
                <w:szCs w:val="11"/>
              </w:rPr>
              <w:t>Afval groenvoorziening</w:t>
            </w:r>
          </w:p>
          <w:p w14:paraId="64A2B203" w14:textId="77777777" w:rsidR="001F674E" w:rsidRPr="006235E9" w:rsidRDefault="001F674E" w:rsidP="00027273">
            <w:pPr>
              <w:spacing w:line="283" w:lineRule="atLeast"/>
              <w:rPr>
                <w:sz w:val="11"/>
                <w:szCs w:val="11"/>
              </w:rPr>
            </w:pPr>
            <w:r w:rsidRPr="006235E9">
              <w:rPr>
                <w:sz w:val="11"/>
                <w:szCs w:val="11"/>
              </w:rPr>
              <w:t>Wegspringende delen</w:t>
            </w:r>
          </w:p>
        </w:tc>
        <w:tc>
          <w:tcPr>
            <w:tcW w:w="1426" w:type="dxa"/>
          </w:tcPr>
          <w:p w14:paraId="5094131A" w14:textId="77777777" w:rsidR="001F674E" w:rsidRPr="006235E9" w:rsidRDefault="001F674E" w:rsidP="00027273">
            <w:pPr>
              <w:spacing w:line="283" w:lineRule="atLeast"/>
              <w:rPr>
                <w:sz w:val="11"/>
                <w:szCs w:val="11"/>
              </w:rPr>
            </w:pPr>
          </w:p>
        </w:tc>
        <w:tc>
          <w:tcPr>
            <w:tcW w:w="1426" w:type="dxa"/>
          </w:tcPr>
          <w:p w14:paraId="5BADA981" w14:textId="77777777" w:rsidR="001F674E" w:rsidRPr="006235E9" w:rsidRDefault="001F674E" w:rsidP="00027273">
            <w:pPr>
              <w:spacing w:line="283" w:lineRule="atLeast"/>
              <w:rPr>
                <w:sz w:val="11"/>
                <w:szCs w:val="11"/>
              </w:rPr>
            </w:pPr>
            <w:r w:rsidRPr="006235E9">
              <w:rPr>
                <w:sz w:val="11"/>
                <w:szCs w:val="11"/>
              </w:rPr>
              <w:t>Inventarisatie locatie</w:t>
            </w:r>
          </w:p>
          <w:p w14:paraId="304CAAA2" w14:textId="77777777" w:rsidR="001F674E" w:rsidRPr="006235E9" w:rsidRDefault="001F674E" w:rsidP="00027273">
            <w:pPr>
              <w:spacing w:line="283" w:lineRule="atLeast"/>
              <w:rPr>
                <w:sz w:val="11"/>
                <w:szCs w:val="11"/>
              </w:rPr>
            </w:pPr>
            <w:r w:rsidRPr="006235E9">
              <w:rPr>
                <w:sz w:val="11"/>
                <w:szCs w:val="11"/>
              </w:rPr>
              <w:t>Inzet gespecialiseerd bedrijf</w:t>
            </w:r>
          </w:p>
          <w:p w14:paraId="083ACA7E" w14:textId="77777777" w:rsidR="001F674E" w:rsidRPr="006235E9" w:rsidRDefault="001F674E" w:rsidP="00027273">
            <w:pPr>
              <w:spacing w:line="283" w:lineRule="atLeast"/>
              <w:rPr>
                <w:sz w:val="11"/>
                <w:szCs w:val="11"/>
              </w:rPr>
            </w:pPr>
            <w:r w:rsidRPr="006235E9">
              <w:rPr>
                <w:sz w:val="11"/>
                <w:szCs w:val="11"/>
              </w:rPr>
              <w:t>Machinaal knippen</w:t>
            </w:r>
          </w:p>
        </w:tc>
        <w:tc>
          <w:tcPr>
            <w:tcW w:w="1426" w:type="dxa"/>
          </w:tcPr>
          <w:p w14:paraId="5276FBBE" w14:textId="77777777" w:rsidR="001F674E" w:rsidRPr="006235E9" w:rsidRDefault="001F674E" w:rsidP="00027273">
            <w:pPr>
              <w:spacing w:line="283" w:lineRule="atLeast"/>
              <w:rPr>
                <w:sz w:val="11"/>
                <w:szCs w:val="11"/>
              </w:rPr>
            </w:pPr>
            <w:r w:rsidRPr="006235E9">
              <w:rPr>
                <w:sz w:val="11"/>
                <w:szCs w:val="11"/>
              </w:rPr>
              <w:t>Hygiënische voorzieningen treffen</w:t>
            </w:r>
          </w:p>
          <w:p w14:paraId="39A49C2A"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7B07BF8F" w14:textId="77777777" w:rsidR="001F674E" w:rsidRPr="006235E9" w:rsidRDefault="001F674E" w:rsidP="00027273">
            <w:pPr>
              <w:spacing w:line="283" w:lineRule="atLeast"/>
              <w:rPr>
                <w:sz w:val="11"/>
                <w:szCs w:val="11"/>
              </w:rPr>
            </w:pPr>
            <w:r w:rsidRPr="006235E9">
              <w:rPr>
                <w:sz w:val="11"/>
                <w:szCs w:val="11"/>
              </w:rPr>
              <w:t>Afzetten en markeren werkgebied</w:t>
            </w:r>
          </w:p>
          <w:p w14:paraId="734CDC03"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66A16416" w14:textId="77777777" w:rsidR="001F674E" w:rsidRPr="006235E9" w:rsidRDefault="001F674E" w:rsidP="00027273">
            <w:pPr>
              <w:spacing w:line="283" w:lineRule="atLeast"/>
              <w:rPr>
                <w:sz w:val="11"/>
                <w:szCs w:val="11"/>
              </w:rPr>
            </w:pPr>
            <w:r w:rsidRPr="006235E9">
              <w:rPr>
                <w:sz w:val="11"/>
                <w:szCs w:val="11"/>
              </w:rPr>
              <w:t>Gesloten cabine knipmachine</w:t>
            </w:r>
          </w:p>
        </w:tc>
        <w:tc>
          <w:tcPr>
            <w:tcW w:w="1426" w:type="dxa"/>
          </w:tcPr>
          <w:p w14:paraId="588989B7" w14:textId="77777777" w:rsidR="001F674E" w:rsidRPr="006235E9" w:rsidRDefault="001F674E" w:rsidP="00027273">
            <w:pPr>
              <w:spacing w:line="283" w:lineRule="atLeast"/>
              <w:rPr>
                <w:sz w:val="11"/>
                <w:szCs w:val="11"/>
              </w:rPr>
            </w:pPr>
            <w:r w:rsidRPr="006235E9">
              <w:rPr>
                <w:sz w:val="11"/>
                <w:szCs w:val="11"/>
              </w:rPr>
              <w:t>Voorlichting/Instructie personeel</w:t>
            </w:r>
          </w:p>
          <w:p w14:paraId="2F7516A3" w14:textId="77777777" w:rsidR="001F674E" w:rsidRPr="006235E9" w:rsidRDefault="001F674E" w:rsidP="00027273">
            <w:pPr>
              <w:spacing w:line="283" w:lineRule="atLeast"/>
              <w:rPr>
                <w:sz w:val="11"/>
                <w:szCs w:val="11"/>
              </w:rPr>
            </w:pPr>
            <w:r w:rsidRPr="006235E9">
              <w:rPr>
                <w:sz w:val="11"/>
                <w:szCs w:val="11"/>
              </w:rPr>
              <w:t>Taakroulatie</w:t>
            </w:r>
          </w:p>
          <w:p w14:paraId="39F226EF" w14:textId="77777777" w:rsidR="001F674E" w:rsidRPr="006235E9" w:rsidRDefault="001F674E" w:rsidP="00027273">
            <w:pPr>
              <w:spacing w:line="283" w:lineRule="atLeast"/>
              <w:rPr>
                <w:sz w:val="11"/>
                <w:szCs w:val="11"/>
              </w:rPr>
            </w:pPr>
            <w:r w:rsidRPr="006235E9">
              <w:rPr>
                <w:sz w:val="11"/>
                <w:szCs w:val="11"/>
              </w:rPr>
              <w:t>Maatregelen bij alleen werken</w:t>
            </w:r>
          </w:p>
          <w:p w14:paraId="19CC6FC0"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52E7D2D2"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228F935D" w14:textId="77777777" w:rsidR="001F674E" w:rsidRPr="006235E9" w:rsidRDefault="001F674E" w:rsidP="00027273">
            <w:pPr>
              <w:spacing w:line="283" w:lineRule="atLeast"/>
              <w:rPr>
                <w:sz w:val="11"/>
                <w:szCs w:val="11"/>
              </w:rPr>
            </w:pPr>
            <w:r w:rsidRPr="006235E9">
              <w:rPr>
                <w:sz w:val="11"/>
                <w:szCs w:val="11"/>
              </w:rPr>
              <w:t>Afstand bewaren bij maaiwerk/scheiding mens en machine</w:t>
            </w:r>
          </w:p>
          <w:p w14:paraId="79151ECA" w14:textId="77777777" w:rsidR="001F674E" w:rsidRPr="006235E9" w:rsidRDefault="001F674E" w:rsidP="00027273">
            <w:pPr>
              <w:spacing w:line="283" w:lineRule="atLeast"/>
              <w:rPr>
                <w:sz w:val="11"/>
                <w:szCs w:val="11"/>
              </w:rPr>
            </w:pPr>
            <w:r w:rsidRPr="006235E9">
              <w:rPr>
                <w:sz w:val="11"/>
                <w:szCs w:val="11"/>
              </w:rPr>
              <w:t>Ventilatie /windrichting bepalen</w:t>
            </w:r>
          </w:p>
          <w:p w14:paraId="3A4B1A94" w14:textId="77777777" w:rsidR="001F674E" w:rsidRPr="006235E9" w:rsidRDefault="001F674E" w:rsidP="00027273">
            <w:pPr>
              <w:spacing w:line="283" w:lineRule="atLeast"/>
              <w:rPr>
                <w:sz w:val="11"/>
                <w:szCs w:val="11"/>
              </w:rPr>
            </w:pPr>
          </w:p>
        </w:tc>
        <w:tc>
          <w:tcPr>
            <w:tcW w:w="1426" w:type="dxa"/>
          </w:tcPr>
          <w:p w14:paraId="6E476885" w14:textId="77777777" w:rsidR="001F674E" w:rsidRPr="006235E9" w:rsidRDefault="001F674E" w:rsidP="00027273">
            <w:pPr>
              <w:spacing w:line="283" w:lineRule="atLeast"/>
              <w:rPr>
                <w:sz w:val="11"/>
                <w:szCs w:val="11"/>
              </w:rPr>
            </w:pPr>
            <w:r w:rsidRPr="006235E9">
              <w:rPr>
                <w:sz w:val="11"/>
                <w:szCs w:val="11"/>
              </w:rPr>
              <w:t>Werkkleding,</w:t>
            </w:r>
          </w:p>
          <w:p w14:paraId="44819E77" w14:textId="77777777" w:rsidR="001F674E" w:rsidRPr="006235E9" w:rsidRDefault="001F674E" w:rsidP="00027273">
            <w:pPr>
              <w:spacing w:line="283" w:lineRule="atLeast"/>
              <w:rPr>
                <w:sz w:val="11"/>
                <w:szCs w:val="11"/>
              </w:rPr>
            </w:pPr>
            <w:r w:rsidRPr="006235E9">
              <w:rPr>
                <w:sz w:val="11"/>
                <w:szCs w:val="11"/>
              </w:rPr>
              <w:t>Handschoenen,</w:t>
            </w:r>
          </w:p>
          <w:p w14:paraId="3BA927A7"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63630523" w14:textId="77777777" w:rsidR="001F674E" w:rsidRPr="006235E9" w:rsidRDefault="001F674E" w:rsidP="00027273">
            <w:pPr>
              <w:spacing w:line="283" w:lineRule="atLeast"/>
              <w:rPr>
                <w:sz w:val="11"/>
                <w:szCs w:val="11"/>
              </w:rPr>
            </w:pPr>
            <w:r w:rsidRPr="006235E9">
              <w:rPr>
                <w:sz w:val="11"/>
                <w:szCs w:val="11"/>
              </w:rPr>
              <w:t>Gezichtsbescherming</w:t>
            </w:r>
          </w:p>
          <w:p w14:paraId="68C8F6E4" w14:textId="77777777" w:rsidR="001F674E" w:rsidRPr="006235E9" w:rsidRDefault="001F674E" w:rsidP="00027273">
            <w:pPr>
              <w:spacing w:line="283" w:lineRule="atLeast"/>
              <w:rPr>
                <w:sz w:val="11"/>
                <w:szCs w:val="11"/>
              </w:rPr>
            </w:pPr>
          </w:p>
        </w:tc>
        <w:tc>
          <w:tcPr>
            <w:tcW w:w="1426" w:type="dxa"/>
          </w:tcPr>
          <w:p w14:paraId="00B4673E" w14:textId="77777777" w:rsidR="001F674E" w:rsidRPr="006235E9" w:rsidRDefault="001F674E" w:rsidP="00027273">
            <w:pPr>
              <w:spacing w:line="283" w:lineRule="atLeast"/>
              <w:rPr>
                <w:sz w:val="11"/>
                <w:szCs w:val="11"/>
              </w:rPr>
            </w:pPr>
            <w:hyperlink r:id="rId177" w:anchor="https://www.abomafoon.nl/werkoverleg" w:history="1">
              <w:r w:rsidRPr="006235E9">
                <w:rPr>
                  <w:sz w:val="11"/>
                  <w:szCs w:val="11"/>
                </w:rPr>
                <w:t>https://www.abomafoon.nl/werkoverleg</w:t>
              </w:r>
            </w:hyperlink>
            <w:r w:rsidRPr="006235E9">
              <w:rPr>
                <w:sz w:val="11"/>
                <w:szCs w:val="11"/>
              </w:rPr>
              <w:t>,</w:t>
            </w:r>
          </w:p>
          <w:p w14:paraId="23E963E8" w14:textId="77777777" w:rsidR="001F674E" w:rsidRPr="006235E9" w:rsidRDefault="001F674E" w:rsidP="00027273">
            <w:pPr>
              <w:spacing w:line="283" w:lineRule="atLeast"/>
              <w:rPr>
                <w:sz w:val="11"/>
                <w:szCs w:val="11"/>
              </w:rPr>
            </w:pPr>
            <w:hyperlink r:id="rId178"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4BAA7F77" w14:textId="77777777" w:rsidR="001F674E" w:rsidRPr="006235E9" w:rsidRDefault="001F674E" w:rsidP="00027273">
            <w:pPr>
              <w:spacing w:line="283" w:lineRule="atLeast"/>
              <w:rPr>
                <w:sz w:val="11"/>
                <w:szCs w:val="11"/>
              </w:rPr>
            </w:pPr>
            <w:hyperlink r:id="rId179" w:anchor="https://www.abomafoon.nl/fysieke-belasting-bouw" w:history="1">
              <w:r w:rsidRPr="006235E9">
                <w:rPr>
                  <w:sz w:val="11"/>
                  <w:szCs w:val="11"/>
                </w:rPr>
                <w:t>https://www.abomafoon.nl/fysieke-belasting-bouw</w:t>
              </w:r>
            </w:hyperlink>
            <w:r w:rsidRPr="006235E9">
              <w:rPr>
                <w:sz w:val="11"/>
                <w:szCs w:val="11"/>
              </w:rPr>
              <w:t>,</w:t>
            </w:r>
          </w:p>
          <w:p w14:paraId="66E8E8CF" w14:textId="77777777" w:rsidR="001F674E" w:rsidRPr="006235E9" w:rsidRDefault="001F674E" w:rsidP="00027273">
            <w:pPr>
              <w:spacing w:line="283" w:lineRule="atLeast"/>
              <w:rPr>
                <w:sz w:val="11"/>
                <w:szCs w:val="11"/>
              </w:rPr>
            </w:pPr>
            <w:hyperlink r:id="rId180" w:anchor="https://www.abomafoon.nl/lawaai-op-arbeidsplaats" w:history="1">
              <w:r w:rsidRPr="006235E9">
                <w:rPr>
                  <w:sz w:val="11"/>
                  <w:szCs w:val="11"/>
                </w:rPr>
                <w:t>https://www.abomafoon.nl/lawaai-op-arbeidsplaats</w:t>
              </w:r>
            </w:hyperlink>
            <w:r w:rsidRPr="006235E9">
              <w:rPr>
                <w:sz w:val="11"/>
                <w:szCs w:val="11"/>
              </w:rPr>
              <w:t>,</w:t>
            </w:r>
          </w:p>
          <w:p w14:paraId="10383700" w14:textId="77777777" w:rsidR="001F674E" w:rsidRPr="006235E9" w:rsidRDefault="001F674E" w:rsidP="00027273">
            <w:pPr>
              <w:spacing w:line="283" w:lineRule="atLeast"/>
              <w:rPr>
                <w:sz w:val="11"/>
                <w:szCs w:val="11"/>
              </w:rPr>
            </w:pPr>
            <w:hyperlink r:id="rId181" w:anchor="https://www.abomafoon.nl/hygienische-voorzieningen-op-bouw" w:history="1">
              <w:r w:rsidRPr="006235E9">
                <w:rPr>
                  <w:sz w:val="11"/>
                  <w:szCs w:val="11"/>
                </w:rPr>
                <w:t>https://www.abomafoon.nl/hygienische-voorzieningen-op-bouw</w:t>
              </w:r>
            </w:hyperlink>
            <w:r w:rsidRPr="006235E9">
              <w:rPr>
                <w:sz w:val="11"/>
                <w:szCs w:val="11"/>
              </w:rPr>
              <w:t>,</w:t>
            </w:r>
          </w:p>
          <w:p w14:paraId="57A2C0C2" w14:textId="77777777" w:rsidR="001F674E" w:rsidRPr="006235E9" w:rsidRDefault="001F674E" w:rsidP="00027273">
            <w:pPr>
              <w:spacing w:line="283" w:lineRule="atLeast"/>
              <w:rPr>
                <w:sz w:val="11"/>
                <w:szCs w:val="11"/>
              </w:rPr>
            </w:pPr>
            <w:hyperlink r:id="rId182" w:anchor="https://www.abomafoon.nl/voorkomen-van-aanrijdgevaar" w:history="1">
              <w:r w:rsidRPr="006235E9">
                <w:rPr>
                  <w:sz w:val="11"/>
                  <w:szCs w:val="11"/>
                </w:rPr>
                <w:t>https://www.abomafoon.nl/voorkomen-van-aanrijdgevaar</w:t>
              </w:r>
            </w:hyperlink>
            <w:r w:rsidRPr="006235E9">
              <w:rPr>
                <w:sz w:val="11"/>
                <w:szCs w:val="11"/>
              </w:rPr>
              <w:t>,</w:t>
            </w:r>
          </w:p>
          <w:p w14:paraId="19C9B070" w14:textId="77777777" w:rsidR="001F674E" w:rsidRPr="006235E9" w:rsidRDefault="001F674E" w:rsidP="00027273">
            <w:pPr>
              <w:spacing w:line="283" w:lineRule="atLeast"/>
              <w:rPr>
                <w:sz w:val="11"/>
                <w:szCs w:val="11"/>
              </w:rPr>
            </w:pPr>
            <w:hyperlink r:id="rId183" w:anchor="https://www.abomafoon.nl/maatregelen-alleen-werken" w:history="1">
              <w:r w:rsidRPr="006235E9">
                <w:rPr>
                  <w:sz w:val="11"/>
                  <w:szCs w:val="11"/>
                </w:rPr>
                <w:t>https://www.abomafoon.nl/maatregelen-alleen-werken</w:t>
              </w:r>
            </w:hyperlink>
            <w:r w:rsidRPr="006235E9">
              <w:rPr>
                <w:sz w:val="11"/>
                <w:szCs w:val="11"/>
              </w:rPr>
              <w:t>,</w:t>
            </w:r>
          </w:p>
          <w:p w14:paraId="698289FC" w14:textId="77777777" w:rsidR="001F674E" w:rsidRPr="006235E9" w:rsidRDefault="001F674E" w:rsidP="00027273">
            <w:pPr>
              <w:spacing w:line="283" w:lineRule="atLeast"/>
              <w:rPr>
                <w:sz w:val="11"/>
                <w:szCs w:val="11"/>
              </w:rPr>
            </w:pPr>
            <w:hyperlink r:id="rId184" w:anchor="https://www.abomafoon.nl/gevaarlijke-stoffen" w:history="1">
              <w:r w:rsidRPr="006235E9">
                <w:rPr>
                  <w:sz w:val="11"/>
                  <w:szCs w:val="11"/>
                </w:rPr>
                <w:t>https://www.abomafoon.nl/gevaarlijke-stoffen</w:t>
              </w:r>
            </w:hyperlink>
            <w:r w:rsidRPr="006235E9">
              <w:rPr>
                <w:sz w:val="11"/>
                <w:szCs w:val="11"/>
              </w:rPr>
              <w:t>,</w:t>
            </w:r>
          </w:p>
          <w:p w14:paraId="4FF46575" w14:textId="77777777" w:rsidR="001F674E" w:rsidRPr="006235E9" w:rsidRDefault="001F674E" w:rsidP="00027273">
            <w:pPr>
              <w:spacing w:line="283" w:lineRule="atLeast"/>
              <w:rPr>
                <w:sz w:val="11"/>
                <w:szCs w:val="11"/>
              </w:rPr>
            </w:pPr>
            <w:hyperlink r:id="rId185" w:anchor="https://www.abomafoon.nl/biologische-agentia" w:history="1">
              <w:r w:rsidRPr="006235E9">
                <w:rPr>
                  <w:sz w:val="11"/>
                  <w:szCs w:val="11"/>
                </w:rPr>
                <w:t>https://www.abomafoon.nl/biologische-agentia</w:t>
              </w:r>
            </w:hyperlink>
            <w:r w:rsidRPr="006235E9">
              <w:rPr>
                <w:sz w:val="11"/>
                <w:szCs w:val="11"/>
              </w:rPr>
              <w:t>,</w:t>
            </w:r>
          </w:p>
          <w:p w14:paraId="6DE51C55" w14:textId="77777777" w:rsidR="001F674E" w:rsidRPr="006235E9" w:rsidRDefault="001F674E" w:rsidP="00027273">
            <w:pPr>
              <w:spacing w:line="283" w:lineRule="atLeast"/>
              <w:rPr>
                <w:sz w:val="11"/>
                <w:szCs w:val="11"/>
              </w:rPr>
            </w:pPr>
            <w:hyperlink r:id="rId186" w:anchor="https://www.abomafoon.nl/persoonlijke-beschermingsmiddelen" w:history="1">
              <w:r w:rsidRPr="006235E9">
                <w:rPr>
                  <w:sz w:val="11"/>
                  <w:szCs w:val="11"/>
                </w:rPr>
                <w:t>https://www.abomafoon.nl/persoonlijke-beschermingsmiddelen</w:t>
              </w:r>
            </w:hyperlink>
            <w:r w:rsidRPr="006235E9">
              <w:rPr>
                <w:sz w:val="11"/>
                <w:szCs w:val="11"/>
              </w:rPr>
              <w:t>,</w:t>
            </w:r>
          </w:p>
          <w:p w14:paraId="097CD920" w14:textId="77777777" w:rsidR="001F674E" w:rsidRPr="006235E9" w:rsidRDefault="001F674E" w:rsidP="00027273">
            <w:pPr>
              <w:spacing w:line="283" w:lineRule="atLeast"/>
              <w:rPr>
                <w:sz w:val="11"/>
                <w:szCs w:val="11"/>
              </w:rPr>
            </w:pPr>
            <w:hyperlink r:id="rId187" w:anchor="https://www.abomafoon.nl/veiligheidskleding" w:history="1">
              <w:r w:rsidRPr="006235E9">
                <w:rPr>
                  <w:sz w:val="11"/>
                  <w:szCs w:val="11"/>
                </w:rPr>
                <w:t>https://www.abomafoon.nl/veiligheidskleding</w:t>
              </w:r>
            </w:hyperlink>
            <w:r w:rsidRPr="006235E9">
              <w:rPr>
                <w:sz w:val="11"/>
                <w:szCs w:val="11"/>
              </w:rPr>
              <w:t>,</w:t>
            </w:r>
          </w:p>
          <w:p w14:paraId="15A25800" w14:textId="77777777" w:rsidR="001F674E" w:rsidRPr="006235E9" w:rsidRDefault="001F674E" w:rsidP="00027273">
            <w:pPr>
              <w:spacing w:line="283" w:lineRule="atLeast"/>
              <w:rPr>
                <w:sz w:val="11"/>
                <w:szCs w:val="11"/>
              </w:rPr>
            </w:pPr>
            <w:hyperlink r:id="rId188" w:anchor="https://www.abomafoon.nl/handbescherming" w:history="1">
              <w:r w:rsidRPr="006235E9">
                <w:rPr>
                  <w:sz w:val="11"/>
                  <w:szCs w:val="11"/>
                </w:rPr>
                <w:t>https://www.abomafoon.nl/handbescherming</w:t>
              </w:r>
            </w:hyperlink>
            <w:r w:rsidRPr="006235E9">
              <w:rPr>
                <w:sz w:val="11"/>
                <w:szCs w:val="11"/>
              </w:rPr>
              <w:t>,</w:t>
            </w:r>
          </w:p>
          <w:p w14:paraId="1016B465" w14:textId="77777777" w:rsidR="001F674E" w:rsidRPr="006235E9" w:rsidRDefault="001F674E" w:rsidP="00027273">
            <w:pPr>
              <w:spacing w:line="283" w:lineRule="atLeast"/>
              <w:rPr>
                <w:sz w:val="11"/>
                <w:szCs w:val="11"/>
              </w:rPr>
            </w:pPr>
            <w:hyperlink r:id="rId189" w:anchor="https://www.abomafoon.nl/adembescherming" w:history="1">
              <w:r w:rsidRPr="006235E9">
                <w:rPr>
                  <w:sz w:val="11"/>
                  <w:szCs w:val="11"/>
                </w:rPr>
                <w:t>https://www.abomafoon.nl/adembescherming</w:t>
              </w:r>
            </w:hyperlink>
          </w:p>
          <w:p w14:paraId="5213499A" w14:textId="77777777" w:rsidR="001F674E" w:rsidRPr="006235E9" w:rsidRDefault="001F674E" w:rsidP="00027273">
            <w:pPr>
              <w:spacing w:line="283" w:lineRule="atLeast"/>
              <w:rPr>
                <w:sz w:val="11"/>
                <w:szCs w:val="11"/>
              </w:rPr>
            </w:pPr>
          </w:p>
        </w:tc>
      </w:tr>
      <w:tr w:rsidR="001F674E" w:rsidRPr="006235E9" w14:paraId="13BE48A7" w14:textId="77777777" w:rsidTr="00027273">
        <w:tc>
          <w:tcPr>
            <w:tcW w:w="658" w:type="dxa"/>
          </w:tcPr>
          <w:p w14:paraId="729D2D1C" w14:textId="77777777" w:rsidR="001F674E" w:rsidRPr="006235E9" w:rsidRDefault="001F674E" w:rsidP="00027273">
            <w:pPr>
              <w:spacing w:line="283" w:lineRule="atLeast"/>
              <w:rPr>
                <w:sz w:val="11"/>
                <w:szCs w:val="11"/>
              </w:rPr>
            </w:pPr>
            <w:r w:rsidRPr="006235E9">
              <w:rPr>
                <w:sz w:val="11"/>
                <w:szCs w:val="11"/>
              </w:rPr>
              <w:t>140020, 240020, 340020, 440020, 540020, 640110</w:t>
            </w:r>
          </w:p>
        </w:tc>
        <w:tc>
          <w:tcPr>
            <w:tcW w:w="658" w:type="dxa"/>
          </w:tcPr>
          <w:p w14:paraId="12D88037" w14:textId="77777777" w:rsidR="001F674E" w:rsidRPr="006235E9" w:rsidRDefault="001F674E" w:rsidP="00027273">
            <w:pPr>
              <w:spacing w:line="283" w:lineRule="atLeast"/>
              <w:rPr>
                <w:sz w:val="11"/>
                <w:szCs w:val="11"/>
              </w:rPr>
            </w:pPr>
            <w:r w:rsidRPr="006235E9">
              <w:rPr>
                <w:sz w:val="11"/>
                <w:szCs w:val="11"/>
              </w:rPr>
              <w:t>514432</w:t>
            </w:r>
          </w:p>
        </w:tc>
        <w:tc>
          <w:tcPr>
            <w:tcW w:w="2413" w:type="dxa"/>
          </w:tcPr>
          <w:p w14:paraId="16BB66F8" w14:textId="77777777" w:rsidR="001F674E" w:rsidRPr="006235E9" w:rsidRDefault="001F674E" w:rsidP="00027273">
            <w:pPr>
              <w:spacing w:line="283" w:lineRule="atLeast"/>
              <w:rPr>
                <w:sz w:val="11"/>
                <w:szCs w:val="11"/>
              </w:rPr>
            </w:pPr>
            <w:r w:rsidRPr="006235E9">
              <w:rPr>
                <w:sz w:val="11"/>
                <w:szCs w:val="11"/>
              </w:rPr>
              <w:t>Terugzetten beplanting</w:t>
            </w:r>
          </w:p>
        </w:tc>
        <w:tc>
          <w:tcPr>
            <w:tcW w:w="1426" w:type="dxa"/>
          </w:tcPr>
          <w:p w14:paraId="2E69F948" w14:textId="77777777" w:rsidR="001F674E" w:rsidRPr="006235E9" w:rsidRDefault="001F674E" w:rsidP="00027273">
            <w:pPr>
              <w:spacing w:line="283" w:lineRule="atLeast"/>
              <w:rPr>
                <w:sz w:val="11"/>
                <w:szCs w:val="11"/>
              </w:rPr>
            </w:pPr>
            <w:r w:rsidRPr="006235E9">
              <w:rPr>
                <w:sz w:val="11"/>
                <w:szCs w:val="11"/>
              </w:rPr>
              <w:t>Aanrijden</w:t>
            </w:r>
          </w:p>
          <w:p w14:paraId="328D1A0C" w14:textId="77777777" w:rsidR="001F674E" w:rsidRPr="006235E9" w:rsidRDefault="001F674E" w:rsidP="00027273">
            <w:pPr>
              <w:spacing w:line="283" w:lineRule="atLeast"/>
              <w:rPr>
                <w:sz w:val="11"/>
                <w:szCs w:val="11"/>
              </w:rPr>
            </w:pPr>
            <w:r w:rsidRPr="006235E9">
              <w:rPr>
                <w:sz w:val="11"/>
                <w:szCs w:val="11"/>
              </w:rPr>
              <w:t>Fysieke belasting</w:t>
            </w:r>
          </w:p>
          <w:p w14:paraId="6A2CFE7F" w14:textId="77777777" w:rsidR="001F674E" w:rsidRPr="006235E9" w:rsidRDefault="001F674E" w:rsidP="00027273">
            <w:pPr>
              <w:spacing w:line="283" w:lineRule="atLeast"/>
              <w:rPr>
                <w:sz w:val="11"/>
                <w:szCs w:val="11"/>
              </w:rPr>
            </w:pPr>
            <w:r w:rsidRPr="006235E9">
              <w:rPr>
                <w:sz w:val="11"/>
                <w:szCs w:val="11"/>
              </w:rPr>
              <w:t>Struikelen</w:t>
            </w:r>
          </w:p>
          <w:p w14:paraId="5B2C3A8E" w14:textId="77777777" w:rsidR="001F674E" w:rsidRPr="006235E9" w:rsidRDefault="001F674E" w:rsidP="00027273">
            <w:pPr>
              <w:spacing w:line="283" w:lineRule="atLeast"/>
              <w:rPr>
                <w:sz w:val="11"/>
                <w:szCs w:val="11"/>
              </w:rPr>
            </w:pPr>
            <w:r w:rsidRPr="006235E9">
              <w:rPr>
                <w:sz w:val="11"/>
                <w:szCs w:val="11"/>
              </w:rPr>
              <w:t>Biologische agentia</w:t>
            </w:r>
          </w:p>
          <w:p w14:paraId="4ACF536B" w14:textId="77777777" w:rsidR="001F674E" w:rsidRPr="006235E9" w:rsidRDefault="001F674E" w:rsidP="00027273">
            <w:pPr>
              <w:spacing w:line="283" w:lineRule="atLeast"/>
              <w:rPr>
                <w:sz w:val="11"/>
                <w:szCs w:val="11"/>
              </w:rPr>
            </w:pPr>
            <w:r w:rsidRPr="006235E9">
              <w:rPr>
                <w:sz w:val="11"/>
                <w:szCs w:val="11"/>
              </w:rPr>
              <w:t>Snijden</w:t>
            </w:r>
          </w:p>
        </w:tc>
        <w:tc>
          <w:tcPr>
            <w:tcW w:w="1426" w:type="dxa"/>
          </w:tcPr>
          <w:p w14:paraId="0EC0170D" w14:textId="77777777" w:rsidR="001F674E" w:rsidRPr="006235E9" w:rsidRDefault="001F674E" w:rsidP="00027273">
            <w:pPr>
              <w:spacing w:line="283" w:lineRule="atLeast"/>
              <w:rPr>
                <w:sz w:val="11"/>
                <w:szCs w:val="11"/>
              </w:rPr>
            </w:pPr>
            <w:r w:rsidRPr="006235E9">
              <w:rPr>
                <w:sz w:val="11"/>
                <w:szCs w:val="11"/>
              </w:rPr>
              <w:t>Verkeer/transport</w:t>
            </w:r>
          </w:p>
          <w:p w14:paraId="7A4105C4" w14:textId="77777777" w:rsidR="001F674E" w:rsidRPr="006235E9" w:rsidRDefault="001F674E" w:rsidP="00027273">
            <w:pPr>
              <w:spacing w:line="283" w:lineRule="atLeast"/>
              <w:rPr>
                <w:sz w:val="11"/>
                <w:szCs w:val="11"/>
              </w:rPr>
            </w:pPr>
            <w:r w:rsidRPr="006235E9">
              <w:rPr>
                <w:sz w:val="11"/>
                <w:szCs w:val="11"/>
              </w:rPr>
              <w:t>Tillen/ ongunstige houding</w:t>
            </w:r>
          </w:p>
          <w:p w14:paraId="2B872B50" w14:textId="77777777" w:rsidR="001F674E" w:rsidRPr="006235E9" w:rsidRDefault="001F674E" w:rsidP="00027273">
            <w:pPr>
              <w:spacing w:line="283" w:lineRule="atLeast"/>
              <w:rPr>
                <w:sz w:val="11"/>
                <w:szCs w:val="11"/>
              </w:rPr>
            </w:pPr>
            <w:r w:rsidRPr="006235E9">
              <w:rPr>
                <w:sz w:val="11"/>
                <w:szCs w:val="11"/>
              </w:rPr>
              <w:t>Begaanbaarheid terrein</w:t>
            </w:r>
          </w:p>
          <w:p w14:paraId="7B956052" w14:textId="77777777" w:rsidR="001F674E" w:rsidRPr="006235E9" w:rsidRDefault="001F674E" w:rsidP="00027273">
            <w:pPr>
              <w:spacing w:line="283" w:lineRule="atLeast"/>
              <w:rPr>
                <w:sz w:val="11"/>
                <w:szCs w:val="11"/>
              </w:rPr>
            </w:pPr>
            <w:r w:rsidRPr="006235E9">
              <w:rPr>
                <w:sz w:val="11"/>
                <w:szCs w:val="11"/>
              </w:rPr>
              <w:t>Werken met grond en natuur</w:t>
            </w:r>
          </w:p>
          <w:p w14:paraId="2C9D15D6" w14:textId="77777777" w:rsidR="001F674E" w:rsidRPr="006235E9" w:rsidRDefault="001F674E" w:rsidP="00027273">
            <w:pPr>
              <w:spacing w:line="283" w:lineRule="atLeast"/>
              <w:rPr>
                <w:sz w:val="11"/>
                <w:szCs w:val="11"/>
              </w:rPr>
            </w:pPr>
            <w:r w:rsidRPr="006235E9">
              <w:rPr>
                <w:sz w:val="11"/>
                <w:szCs w:val="11"/>
              </w:rPr>
              <w:t>Inzet gereedschappen</w:t>
            </w:r>
          </w:p>
        </w:tc>
        <w:tc>
          <w:tcPr>
            <w:tcW w:w="1426" w:type="dxa"/>
          </w:tcPr>
          <w:p w14:paraId="215B89E3" w14:textId="77777777" w:rsidR="001F674E" w:rsidRPr="006235E9" w:rsidRDefault="001F674E" w:rsidP="00027273">
            <w:pPr>
              <w:spacing w:line="283" w:lineRule="atLeast"/>
              <w:rPr>
                <w:sz w:val="11"/>
                <w:szCs w:val="11"/>
              </w:rPr>
            </w:pPr>
          </w:p>
        </w:tc>
        <w:tc>
          <w:tcPr>
            <w:tcW w:w="1426" w:type="dxa"/>
          </w:tcPr>
          <w:p w14:paraId="4FC58675" w14:textId="77777777" w:rsidR="001F674E" w:rsidRPr="006235E9" w:rsidRDefault="001F674E" w:rsidP="00027273">
            <w:pPr>
              <w:spacing w:line="283" w:lineRule="atLeast"/>
              <w:rPr>
                <w:sz w:val="11"/>
                <w:szCs w:val="11"/>
              </w:rPr>
            </w:pPr>
            <w:r w:rsidRPr="006235E9">
              <w:rPr>
                <w:sz w:val="11"/>
                <w:szCs w:val="11"/>
              </w:rPr>
              <w:t>Inventarisatie locatie</w:t>
            </w:r>
          </w:p>
          <w:p w14:paraId="67C40ACC" w14:textId="77777777" w:rsidR="001F674E" w:rsidRPr="006235E9" w:rsidRDefault="001F674E" w:rsidP="00027273">
            <w:pPr>
              <w:spacing w:line="283" w:lineRule="atLeast"/>
              <w:rPr>
                <w:sz w:val="11"/>
                <w:szCs w:val="11"/>
              </w:rPr>
            </w:pPr>
            <w:r w:rsidRPr="006235E9">
              <w:rPr>
                <w:sz w:val="11"/>
                <w:szCs w:val="11"/>
              </w:rPr>
              <w:t>Inzet gespecialiseerd bedrijf</w:t>
            </w:r>
          </w:p>
          <w:p w14:paraId="66DF1B35" w14:textId="77777777" w:rsidR="001F674E" w:rsidRPr="006235E9" w:rsidRDefault="001F674E" w:rsidP="00027273">
            <w:pPr>
              <w:spacing w:line="283" w:lineRule="atLeast"/>
              <w:rPr>
                <w:sz w:val="11"/>
                <w:szCs w:val="11"/>
              </w:rPr>
            </w:pPr>
            <w:r w:rsidRPr="006235E9">
              <w:rPr>
                <w:sz w:val="11"/>
                <w:szCs w:val="11"/>
              </w:rPr>
              <w:t>Machinaal steken en plaatsen</w:t>
            </w:r>
          </w:p>
          <w:p w14:paraId="1823BE10" w14:textId="77777777" w:rsidR="001F674E" w:rsidRPr="006235E9" w:rsidRDefault="001F674E" w:rsidP="00027273">
            <w:pPr>
              <w:spacing w:line="283" w:lineRule="atLeast"/>
              <w:rPr>
                <w:sz w:val="11"/>
                <w:szCs w:val="11"/>
              </w:rPr>
            </w:pPr>
          </w:p>
        </w:tc>
        <w:tc>
          <w:tcPr>
            <w:tcW w:w="1426" w:type="dxa"/>
          </w:tcPr>
          <w:p w14:paraId="2E3F1E51" w14:textId="77777777" w:rsidR="001F674E" w:rsidRPr="006235E9" w:rsidRDefault="001F674E" w:rsidP="00027273">
            <w:pPr>
              <w:spacing w:line="283" w:lineRule="atLeast"/>
              <w:rPr>
                <w:sz w:val="11"/>
                <w:szCs w:val="11"/>
              </w:rPr>
            </w:pPr>
            <w:r w:rsidRPr="006235E9">
              <w:rPr>
                <w:sz w:val="11"/>
                <w:szCs w:val="11"/>
              </w:rPr>
              <w:t>Hygiënische voorzieningen treffen</w:t>
            </w:r>
          </w:p>
          <w:p w14:paraId="467ACD3C" w14:textId="77777777" w:rsidR="001F674E" w:rsidRPr="006235E9" w:rsidRDefault="001F674E" w:rsidP="00027273">
            <w:pPr>
              <w:spacing w:line="283" w:lineRule="atLeast"/>
              <w:rPr>
                <w:sz w:val="11"/>
                <w:szCs w:val="11"/>
              </w:rPr>
            </w:pPr>
            <w:r w:rsidRPr="006235E9">
              <w:rPr>
                <w:sz w:val="11"/>
                <w:szCs w:val="11"/>
              </w:rPr>
              <w:t>Ergonomisch gereedschap</w:t>
            </w:r>
          </w:p>
          <w:p w14:paraId="70205F65" w14:textId="77777777" w:rsidR="001F674E" w:rsidRPr="006235E9" w:rsidRDefault="001F674E" w:rsidP="00027273">
            <w:pPr>
              <w:spacing w:line="283" w:lineRule="atLeast"/>
              <w:rPr>
                <w:sz w:val="11"/>
                <w:szCs w:val="11"/>
              </w:rPr>
            </w:pPr>
            <w:r w:rsidRPr="006235E9">
              <w:rPr>
                <w:sz w:val="11"/>
                <w:szCs w:val="11"/>
              </w:rPr>
              <w:t>Afzetten en markeren werkgebied</w:t>
            </w:r>
          </w:p>
          <w:p w14:paraId="24F89569"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6F88B063" w14:textId="77777777" w:rsidR="001F674E" w:rsidRPr="006235E9" w:rsidRDefault="001F674E" w:rsidP="00027273">
            <w:pPr>
              <w:spacing w:line="283" w:lineRule="atLeast"/>
              <w:rPr>
                <w:sz w:val="11"/>
                <w:szCs w:val="11"/>
              </w:rPr>
            </w:pPr>
            <w:r w:rsidRPr="006235E9">
              <w:rPr>
                <w:sz w:val="11"/>
                <w:szCs w:val="11"/>
              </w:rPr>
              <w:lastRenderedPageBreak/>
              <w:t>Goede toegang werkplek</w:t>
            </w:r>
          </w:p>
        </w:tc>
        <w:tc>
          <w:tcPr>
            <w:tcW w:w="1426" w:type="dxa"/>
          </w:tcPr>
          <w:p w14:paraId="69E3BE99" w14:textId="77777777" w:rsidR="001F674E" w:rsidRPr="006235E9" w:rsidRDefault="001F674E" w:rsidP="00027273">
            <w:pPr>
              <w:spacing w:line="283" w:lineRule="atLeast"/>
              <w:rPr>
                <w:sz w:val="11"/>
                <w:szCs w:val="11"/>
              </w:rPr>
            </w:pPr>
            <w:r w:rsidRPr="006235E9">
              <w:rPr>
                <w:sz w:val="11"/>
                <w:szCs w:val="11"/>
              </w:rPr>
              <w:lastRenderedPageBreak/>
              <w:t>Voorlichting/Instructie personeel</w:t>
            </w:r>
          </w:p>
          <w:p w14:paraId="6113DE81" w14:textId="77777777" w:rsidR="001F674E" w:rsidRPr="006235E9" w:rsidRDefault="001F674E" w:rsidP="00027273">
            <w:pPr>
              <w:spacing w:line="283" w:lineRule="atLeast"/>
              <w:rPr>
                <w:sz w:val="11"/>
                <w:szCs w:val="11"/>
              </w:rPr>
            </w:pPr>
            <w:r w:rsidRPr="006235E9">
              <w:rPr>
                <w:sz w:val="11"/>
                <w:szCs w:val="11"/>
              </w:rPr>
              <w:t>Taakroulatie</w:t>
            </w:r>
          </w:p>
          <w:p w14:paraId="524BDC6B" w14:textId="77777777" w:rsidR="001F674E" w:rsidRPr="006235E9" w:rsidRDefault="001F674E" w:rsidP="00027273">
            <w:pPr>
              <w:spacing w:line="283" w:lineRule="atLeast"/>
              <w:rPr>
                <w:sz w:val="11"/>
                <w:szCs w:val="11"/>
              </w:rPr>
            </w:pPr>
            <w:r w:rsidRPr="006235E9">
              <w:rPr>
                <w:sz w:val="11"/>
                <w:szCs w:val="11"/>
              </w:rPr>
              <w:t>Maatregelen bij alleen werken</w:t>
            </w:r>
          </w:p>
          <w:p w14:paraId="4353E1BE" w14:textId="77777777" w:rsidR="001F674E" w:rsidRPr="006235E9" w:rsidRDefault="001F674E" w:rsidP="00027273">
            <w:pPr>
              <w:spacing w:line="283" w:lineRule="atLeast"/>
              <w:rPr>
                <w:sz w:val="11"/>
                <w:szCs w:val="11"/>
              </w:rPr>
            </w:pPr>
            <w:r w:rsidRPr="006235E9">
              <w:rPr>
                <w:sz w:val="11"/>
                <w:szCs w:val="11"/>
              </w:rPr>
              <w:t>Werken conform CROW-publicatie 96</w:t>
            </w:r>
          </w:p>
          <w:p w14:paraId="04080CF2" w14:textId="77777777" w:rsidR="001F674E" w:rsidRPr="006235E9" w:rsidRDefault="001F674E" w:rsidP="00027273">
            <w:pPr>
              <w:spacing w:line="283" w:lineRule="atLeast"/>
              <w:rPr>
                <w:sz w:val="11"/>
                <w:szCs w:val="11"/>
              </w:rPr>
            </w:pPr>
            <w:r w:rsidRPr="006235E9">
              <w:rPr>
                <w:sz w:val="11"/>
                <w:szCs w:val="11"/>
              </w:rPr>
              <w:t>Schone en opgeruimde werkplek</w:t>
            </w:r>
          </w:p>
          <w:p w14:paraId="43E54800" w14:textId="77777777" w:rsidR="001F674E" w:rsidRPr="006235E9" w:rsidRDefault="001F674E" w:rsidP="00027273">
            <w:pPr>
              <w:spacing w:line="283" w:lineRule="atLeast"/>
              <w:rPr>
                <w:sz w:val="11"/>
                <w:szCs w:val="11"/>
              </w:rPr>
            </w:pPr>
          </w:p>
        </w:tc>
        <w:tc>
          <w:tcPr>
            <w:tcW w:w="1426" w:type="dxa"/>
          </w:tcPr>
          <w:p w14:paraId="4E0808A8" w14:textId="77777777" w:rsidR="001F674E" w:rsidRPr="006235E9" w:rsidRDefault="001F674E" w:rsidP="00027273">
            <w:pPr>
              <w:spacing w:line="283" w:lineRule="atLeast"/>
              <w:rPr>
                <w:sz w:val="11"/>
                <w:szCs w:val="11"/>
              </w:rPr>
            </w:pPr>
            <w:r w:rsidRPr="006235E9">
              <w:rPr>
                <w:sz w:val="11"/>
                <w:szCs w:val="11"/>
              </w:rPr>
              <w:t>Werkkleding,</w:t>
            </w:r>
          </w:p>
          <w:p w14:paraId="2540FB03" w14:textId="77777777" w:rsidR="001F674E" w:rsidRPr="006235E9" w:rsidRDefault="001F674E" w:rsidP="00027273">
            <w:pPr>
              <w:spacing w:line="283" w:lineRule="atLeast"/>
              <w:rPr>
                <w:sz w:val="11"/>
                <w:szCs w:val="11"/>
              </w:rPr>
            </w:pPr>
            <w:r w:rsidRPr="006235E9">
              <w:rPr>
                <w:sz w:val="11"/>
                <w:szCs w:val="11"/>
              </w:rPr>
              <w:t>Handschoenen,</w:t>
            </w:r>
          </w:p>
          <w:p w14:paraId="48EA5DBC" w14:textId="77777777" w:rsidR="001F674E" w:rsidRPr="006235E9" w:rsidRDefault="001F674E" w:rsidP="00027273">
            <w:pPr>
              <w:spacing w:line="283" w:lineRule="atLeast"/>
              <w:rPr>
                <w:sz w:val="11"/>
                <w:szCs w:val="11"/>
              </w:rPr>
            </w:pPr>
            <w:r w:rsidRPr="006235E9">
              <w:rPr>
                <w:sz w:val="11"/>
                <w:szCs w:val="11"/>
              </w:rPr>
              <w:t>Veiligheidsschoeisel</w:t>
            </w:r>
          </w:p>
          <w:p w14:paraId="621ABF40" w14:textId="77777777" w:rsidR="001F674E" w:rsidRPr="006235E9" w:rsidRDefault="001F674E" w:rsidP="00027273">
            <w:pPr>
              <w:spacing w:line="283" w:lineRule="atLeast"/>
              <w:rPr>
                <w:sz w:val="11"/>
                <w:szCs w:val="11"/>
              </w:rPr>
            </w:pPr>
          </w:p>
        </w:tc>
        <w:tc>
          <w:tcPr>
            <w:tcW w:w="1426" w:type="dxa"/>
          </w:tcPr>
          <w:p w14:paraId="3727DECE" w14:textId="77777777" w:rsidR="001F674E" w:rsidRPr="006235E9" w:rsidRDefault="001F674E" w:rsidP="00027273">
            <w:pPr>
              <w:spacing w:line="283" w:lineRule="atLeast"/>
              <w:rPr>
                <w:sz w:val="11"/>
                <w:szCs w:val="11"/>
              </w:rPr>
            </w:pPr>
            <w:hyperlink r:id="rId190" w:anchor="https://www.abomafoon.nl/werkoverleg" w:history="1">
              <w:r w:rsidRPr="006235E9">
                <w:rPr>
                  <w:sz w:val="11"/>
                  <w:szCs w:val="11"/>
                </w:rPr>
                <w:t>https://www.abomafoon.nl/werkoverleg</w:t>
              </w:r>
            </w:hyperlink>
            <w:r w:rsidRPr="006235E9">
              <w:rPr>
                <w:sz w:val="11"/>
                <w:szCs w:val="11"/>
              </w:rPr>
              <w:t>,</w:t>
            </w:r>
          </w:p>
          <w:p w14:paraId="0F9B5589" w14:textId="77777777" w:rsidR="001F674E" w:rsidRPr="006235E9" w:rsidRDefault="001F674E" w:rsidP="00027273">
            <w:pPr>
              <w:spacing w:line="283" w:lineRule="atLeast"/>
              <w:rPr>
                <w:sz w:val="11"/>
                <w:szCs w:val="11"/>
              </w:rPr>
            </w:pPr>
            <w:hyperlink r:id="rId191"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552D344C" w14:textId="77777777" w:rsidR="001F674E" w:rsidRPr="006235E9" w:rsidRDefault="001F674E" w:rsidP="00027273">
            <w:pPr>
              <w:spacing w:line="283" w:lineRule="atLeast"/>
              <w:rPr>
                <w:sz w:val="11"/>
                <w:szCs w:val="11"/>
              </w:rPr>
            </w:pPr>
            <w:hyperlink r:id="rId192" w:anchor="https://www.abomafoon.nl/fysieke-belasting-bouw" w:history="1">
              <w:r w:rsidRPr="006235E9">
                <w:rPr>
                  <w:sz w:val="11"/>
                  <w:szCs w:val="11"/>
                </w:rPr>
                <w:t>https://www.abomafoon.nl/fysieke-belasting-bouw</w:t>
              </w:r>
            </w:hyperlink>
            <w:r w:rsidRPr="006235E9">
              <w:rPr>
                <w:sz w:val="11"/>
                <w:szCs w:val="11"/>
              </w:rPr>
              <w:t>,</w:t>
            </w:r>
          </w:p>
          <w:p w14:paraId="423C250C" w14:textId="77777777" w:rsidR="001F674E" w:rsidRPr="006235E9" w:rsidRDefault="001F674E" w:rsidP="00027273">
            <w:pPr>
              <w:spacing w:line="283" w:lineRule="atLeast"/>
              <w:rPr>
                <w:sz w:val="11"/>
                <w:szCs w:val="11"/>
              </w:rPr>
            </w:pPr>
            <w:hyperlink r:id="rId193" w:anchor="https://www.abomafoon.nl/lawaai-op-arbeidsplaats" w:history="1">
              <w:r w:rsidRPr="006235E9">
                <w:rPr>
                  <w:sz w:val="11"/>
                  <w:szCs w:val="11"/>
                </w:rPr>
                <w:t>https://www.abomafoon.nl/lawaai-op-arbeidsplaats</w:t>
              </w:r>
            </w:hyperlink>
            <w:r w:rsidRPr="006235E9">
              <w:rPr>
                <w:sz w:val="11"/>
                <w:szCs w:val="11"/>
              </w:rPr>
              <w:t>,</w:t>
            </w:r>
          </w:p>
          <w:p w14:paraId="1866043F" w14:textId="77777777" w:rsidR="001F674E" w:rsidRPr="006235E9" w:rsidRDefault="001F674E" w:rsidP="00027273">
            <w:pPr>
              <w:spacing w:line="283" w:lineRule="atLeast"/>
              <w:rPr>
                <w:sz w:val="11"/>
                <w:szCs w:val="11"/>
              </w:rPr>
            </w:pPr>
            <w:hyperlink r:id="rId194" w:anchor="https://www.abomafoon.nl/hygienische-voorzieningen-op-bouw" w:history="1">
              <w:r w:rsidRPr="006235E9">
                <w:rPr>
                  <w:sz w:val="11"/>
                  <w:szCs w:val="11"/>
                </w:rPr>
                <w:t>https://www.abomafoon.nl/hygienische-voorzieningen-op-bouw</w:t>
              </w:r>
            </w:hyperlink>
            <w:r w:rsidRPr="006235E9">
              <w:rPr>
                <w:sz w:val="11"/>
                <w:szCs w:val="11"/>
              </w:rPr>
              <w:t>,</w:t>
            </w:r>
          </w:p>
          <w:p w14:paraId="1CBD91EC" w14:textId="77777777" w:rsidR="001F674E" w:rsidRPr="006235E9" w:rsidRDefault="001F674E" w:rsidP="00027273">
            <w:pPr>
              <w:spacing w:line="283" w:lineRule="atLeast"/>
              <w:rPr>
                <w:sz w:val="11"/>
                <w:szCs w:val="11"/>
              </w:rPr>
            </w:pPr>
            <w:hyperlink r:id="rId195" w:anchor="https://www.abomafoon.nl/voorkomen-van-aanrijdgevaar" w:history="1">
              <w:r w:rsidRPr="006235E9">
                <w:rPr>
                  <w:sz w:val="11"/>
                  <w:szCs w:val="11"/>
                </w:rPr>
                <w:t>https://www.abomafoon.nl/voorkomen-van-aanrijdgevaar</w:t>
              </w:r>
            </w:hyperlink>
            <w:r w:rsidRPr="006235E9">
              <w:rPr>
                <w:sz w:val="11"/>
                <w:szCs w:val="11"/>
              </w:rPr>
              <w:t>,</w:t>
            </w:r>
          </w:p>
          <w:p w14:paraId="2F93C495" w14:textId="77777777" w:rsidR="001F674E" w:rsidRPr="006235E9" w:rsidRDefault="001F674E" w:rsidP="00027273">
            <w:pPr>
              <w:spacing w:line="283" w:lineRule="atLeast"/>
              <w:rPr>
                <w:sz w:val="11"/>
                <w:szCs w:val="11"/>
              </w:rPr>
            </w:pPr>
            <w:hyperlink r:id="rId196" w:anchor="https://www.abomafoon.nl/maatregelen-alleen-werken" w:history="1">
              <w:r w:rsidRPr="006235E9">
                <w:rPr>
                  <w:sz w:val="11"/>
                  <w:szCs w:val="11"/>
                </w:rPr>
                <w:t>https://www.abomafoon.nl/maatregelen-alleen-werken</w:t>
              </w:r>
            </w:hyperlink>
            <w:r w:rsidRPr="006235E9">
              <w:rPr>
                <w:sz w:val="11"/>
                <w:szCs w:val="11"/>
              </w:rPr>
              <w:t>,</w:t>
            </w:r>
          </w:p>
          <w:p w14:paraId="52E9444C" w14:textId="77777777" w:rsidR="001F674E" w:rsidRPr="006235E9" w:rsidRDefault="001F674E" w:rsidP="00027273">
            <w:pPr>
              <w:spacing w:line="283" w:lineRule="atLeast"/>
              <w:rPr>
                <w:sz w:val="11"/>
                <w:szCs w:val="11"/>
              </w:rPr>
            </w:pPr>
            <w:hyperlink r:id="rId197" w:anchor="https://www.abomafoon.nl/biologische-agentia" w:history="1">
              <w:r w:rsidRPr="006235E9">
                <w:rPr>
                  <w:sz w:val="11"/>
                  <w:szCs w:val="11"/>
                </w:rPr>
                <w:t>https://www.abomafoon.nl/biologische-agentia</w:t>
              </w:r>
            </w:hyperlink>
            <w:r w:rsidRPr="006235E9">
              <w:rPr>
                <w:sz w:val="11"/>
                <w:szCs w:val="11"/>
              </w:rPr>
              <w:t>,</w:t>
            </w:r>
          </w:p>
          <w:p w14:paraId="59EDEBFA" w14:textId="77777777" w:rsidR="001F674E" w:rsidRPr="006235E9" w:rsidRDefault="001F674E" w:rsidP="00027273">
            <w:pPr>
              <w:spacing w:line="283" w:lineRule="atLeast"/>
              <w:rPr>
                <w:sz w:val="11"/>
                <w:szCs w:val="11"/>
              </w:rPr>
            </w:pPr>
            <w:hyperlink r:id="rId198" w:anchor="https://www.abomafoon.nl/persoonlijke-beschermingsmiddelen" w:history="1">
              <w:r w:rsidRPr="006235E9">
                <w:rPr>
                  <w:sz w:val="11"/>
                  <w:szCs w:val="11"/>
                </w:rPr>
                <w:t>https://www.abomafoon.nl/persoonlijke-beschermingsmiddelen</w:t>
              </w:r>
            </w:hyperlink>
            <w:r w:rsidRPr="006235E9">
              <w:rPr>
                <w:sz w:val="11"/>
                <w:szCs w:val="11"/>
              </w:rPr>
              <w:t>,</w:t>
            </w:r>
          </w:p>
          <w:p w14:paraId="1782C3E5" w14:textId="77777777" w:rsidR="001F674E" w:rsidRPr="006235E9" w:rsidRDefault="001F674E" w:rsidP="00027273">
            <w:pPr>
              <w:spacing w:line="283" w:lineRule="atLeast"/>
              <w:rPr>
                <w:sz w:val="11"/>
                <w:szCs w:val="11"/>
              </w:rPr>
            </w:pPr>
            <w:hyperlink r:id="rId199" w:anchor="https://www.abomafoon.nl/veiligheidskleding" w:history="1">
              <w:r w:rsidRPr="006235E9">
                <w:rPr>
                  <w:sz w:val="11"/>
                  <w:szCs w:val="11"/>
                </w:rPr>
                <w:t>https://www.abomafoon.nl/veiligheidskleding</w:t>
              </w:r>
            </w:hyperlink>
            <w:r w:rsidRPr="006235E9">
              <w:rPr>
                <w:sz w:val="11"/>
                <w:szCs w:val="11"/>
              </w:rPr>
              <w:t>,</w:t>
            </w:r>
          </w:p>
          <w:p w14:paraId="0EA1D527" w14:textId="77777777" w:rsidR="001F674E" w:rsidRPr="006235E9" w:rsidRDefault="001F674E" w:rsidP="00027273">
            <w:pPr>
              <w:spacing w:line="283" w:lineRule="atLeast"/>
              <w:rPr>
                <w:sz w:val="11"/>
                <w:szCs w:val="11"/>
              </w:rPr>
            </w:pPr>
            <w:hyperlink r:id="rId200" w:anchor="https://www.abomafoon.nl/handbescherming" w:history="1">
              <w:r w:rsidRPr="006235E9">
                <w:rPr>
                  <w:sz w:val="11"/>
                  <w:szCs w:val="11"/>
                </w:rPr>
                <w:t>https://www.abomafoon.nl/handbescherming</w:t>
              </w:r>
            </w:hyperlink>
          </w:p>
          <w:p w14:paraId="717AEC0B" w14:textId="77777777" w:rsidR="001F674E" w:rsidRPr="006235E9" w:rsidRDefault="001F674E" w:rsidP="00027273">
            <w:pPr>
              <w:spacing w:line="283" w:lineRule="atLeast"/>
              <w:rPr>
                <w:sz w:val="11"/>
                <w:szCs w:val="11"/>
              </w:rPr>
            </w:pPr>
          </w:p>
        </w:tc>
      </w:tr>
      <w:tr w:rsidR="001F674E" w:rsidRPr="006235E9" w14:paraId="39B5FF53" w14:textId="77777777" w:rsidTr="00027273">
        <w:tc>
          <w:tcPr>
            <w:tcW w:w="658" w:type="dxa"/>
          </w:tcPr>
          <w:p w14:paraId="05F5DC74" w14:textId="77777777" w:rsidR="001F674E" w:rsidRPr="006235E9" w:rsidRDefault="001F674E" w:rsidP="00027273">
            <w:pPr>
              <w:spacing w:line="283" w:lineRule="atLeast"/>
              <w:rPr>
                <w:sz w:val="11"/>
                <w:szCs w:val="11"/>
              </w:rPr>
            </w:pPr>
            <w:r w:rsidRPr="006235E9">
              <w:rPr>
                <w:sz w:val="11"/>
                <w:szCs w:val="11"/>
              </w:rPr>
              <w:t xml:space="preserve">120090, 220090, 320060, 420070, </w:t>
            </w:r>
            <w:r w:rsidRPr="006235E9">
              <w:rPr>
                <w:sz w:val="11"/>
                <w:szCs w:val="11"/>
              </w:rPr>
              <w:lastRenderedPageBreak/>
              <w:t>520090, 620070</w:t>
            </w:r>
          </w:p>
        </w:tc>
        <w:tc>
          <w:tcPr>
            <w:tcW w:w="658" w:type="dxa"/>
          </w:tcPr>
          <w:p w14:paraId="441700F1" w14:textId="77777777" w:rsidR="001F674E" w:rsidRPr="006235E9" w:rsidRDefault="001F674E" w:rsidP="00027273">
            <w:pPr>
              <w:spacing w:line="283" w:lineRule="atLeast"/>
              <w:rPr>
                <w:sz w:val="11"/>
                <w:szCs w:val="11"/>
              </w:rPr>
            </w:pPr>
            <w:r w:rsidRPr="006235E9">
              <w:rPr>
                <w:sz w:val="11"/>
                <w:szCs w:val="11"/>
              </w:rPr>
              <w:lastRenderedPageBreak/>
              <w:t>514433</w:t>
            </w:r>
          </w:p>
        </w:tc>
        <w:tc>
          <w:tcPr>
            <w:tcW w:w="2413" w:type="dxa"/>
          </w:tcPr>
          <w:p w14:paraId="418BFD3C" w14:textId="77777777" w:rsidR="001F674E" w:rsidRPr="006235E9" w:rsidRDefault="001F674E" w:rsidP="00027273">
            <w:pPr>
              <w:spacing w:line="283" w:lineRule="atLeast"/>
              <w:rPr>
                <w:sz w:val="11"/>
                <w:szCs w:val="11"/>
              </w:rPr>
            </w:pPr>
            <w:r w:rsidRPr="006235E9">
              <w:rPr>
                <w:sz w:val="11"/>
                <w:szCs w:val="11"/>
              </w:rPr>
              <w:t>Afzetten beplanting</w:t>
            </w:r>
          </w:p>
        </w:tc>
        <w:tc>
          <w:tcPr>
            <w:tcW w:w="1426" w:type="dxa"/>
          </w:tcPr>
          <w:p w14:paraId="327EBEEA" w14:textId="77777777" w:rsidR="001F674E" w:rsidRPr="006235E9" w:rsidRDefault="001F674E" w:rsidP="00027273">
            <w:pPr>
              <w:spacing w:line="283" w:lineRule="atLeast"/>
              <w:rPr>
                <w:sz w:val="11"/>
                <w:szCs w:val="11"/>
              </w:rPr>
            </w:pPr>
            <w:r w:rsidRPr="006235E9">
              <w:rPr>
                <w:sz w:val="11"/>
                <w:szCs w:val="11"/>
              </w:rPr>
              <w:t>Aanrijden</w:t>
            </w:r>
          </w:p>
          <w:p w14:paraId="436EE1DC" w14:textId="77777777" w:rsidR="001F674E" w:rsidRPr="006235E9" w:rsidRDefault="001F674E" w:rsidP="00027273">
            <w:pPr>
              <w:spacing w:line="283" w:lineRule="atLeast"/>
              <w:rPr>
                <w:sz w:val="11"/>
                <w:szCs w:val="11"/>
              </w:rPr>
            </w:pPr>
            <w:r w:rsidRPr="006235E9">
              <w:rPr>
                <w:sz w:val="11"/>
                <w:szCs w:val="11"/>
              </w:rPr>
              <w:t>Fysieke belasting</w:t>
            </w:r>
          </w:p>
          <w:p w14:paraId="0FDBA05F" w14:textId="77777777" w:rsidR="001F674E" w:rsidRPr="006235E9" w:rsidRDefault="001F674E" w:rsidP="00027273">
            <w:pPr>
              <w:spacing w:line="283" w:lineRule="atLeast"/>
              <w:rPr>
                <w:sz w:val="11"/>
                <w:szCs w:val="11"/>
              </w:rPr>
            </w:pPr>
            <w:r w:rsidRPr="006235E9">
              <w:rPr>
                <w:sz w:val="11"/>
                <w:szCs w:val="11"/>
              </w:rPr>
              <w:t>Struikelen</w:t>
            </w:r>
          </w:p>
          <w:p w14:paraId="77A4221E" w14:textId="77777777" w:rsidR="001F674E" w:rsidRPr="006235E9" w:rsidRDefault="001F674E" w:rsidP="00027273">
            <w:pPr>
              <w:spacing w:line="283" w:lineRule="atLeast"/>
              <w:rPr>
                <w:sz w:val="11"/>
                <w:szCs w:val="11"/>
              </w:rPr>
            </w:pPr>
            <w:r w:rsidRPr="006235E9">
              <w:rPr>
                <w:sz w:val="11"/>
                <w:szCs w:val="11"/>
              </w:rPr>
              <w:t>Biologische agentia</w:t>
            </w:r>
          </w:p>
          <w:p w14:paraId="6EBDCF48" w14:textId="77777777" w:rsidR="001F674E" w:rsidRPr="006235E9" w:rsidRDefault="001F674E" w:rsidP="00027273">
            <w:pPr>
              <w:spacing w:line="283" w:lineRule="atLeast"/>
              <w:rPr>
                <w:sz w:val="11"/>
                <w:szCs w:val="11"/>
              </w:rPr>
            </w:pPr>
            <w:r w:rsidRPr="006235E9">
              <w:rPr>
                <w:sz w:val="11"/>
                <w:szCs w:val="11"/>
              </w:rPr>
              <w:lastRenderedPageBreak/>
              <w:t>Snijden</w:t>
            </w:r>
          </w:p>
        </w:tc>
        <w:tc>
          <w:tcPr>
            <w:tcW w:w="1426" w:type="dxa"/>
          </w:tcPr>
          <w:p w14:paraId="02C5FD10" w14:textId="77777777" w:rsidR="001F674E" w:rsidRPr="006235E9" w:rsidRDefault="001F674E" w:rsidP="00027273">
            <w:pPr>
              <w:spacing w:line="283" w:lineRule="atLeast"/>
              <w:rPr>
                <w:sz w:val="11"/>
                <w:szCs w:val="11"/>
              </w:rPr>
            </w:pPr>
            <w:r w:rsidRPr="006235E9">
              <w:rPr>
                <w:sz w:val="11"/>
                <w:szCs w:val="11"/>
              </w:rPr>
              <w:lastRenderedPageBreak/>
              <w:t>Verkeer/transport</w:t>
            </w:r>
          </w:p>
          <w:p w14:paraId="008A04B1" w14:textId="77777777" w:rsidR="001F674E" w:rsidRPr="006235E9" w:rsidRDefault="001F674E" w:rsidP="00027273">
            <w:pPr>
              <w:spacing w:line="283" w:lineRule="atLeast"/>
              <w:rPr>
                <w:sz w:val="11"/>
                <w:szCs w:val="11"/>
              </w:rPr>
            </w:pPr>
            <w:r w:rsidRPr="006235E9">
              <w:rPr>
                <w:sz w:val="11"/>
                <w:szCs w:val="11"/>
              </w:rPr>
              <w:t>Tillen/ ongunstige houding</w:t>
            </w:r>
          </w:p>
          <w:p w14:paraId="49E29E6B" w14:textId="77777777" w:rsidR="001F674E" w:rsidRPr="006235E9" w:rsidRDefault="001F674E" w:rsidP="00027273">
            <w:pPr>
              <w:spacing w:line="283" w:lineRule="atLeast"/>
              <w:rPr>
                <w:sz w:val="11"/>
                <w:szCs w:val="11"/>
              </w:rPr>
            </w:pPr>
            <w:r w:rsidRPr="006235E9">
              <w:rPr>
                <w:sz w:val="11"/>
                <w:szCs w:val="11"/>
              </w:rPr>
              <w:lastRenderedPageBreak/>
              <w:t>Begaanbaarheid terrein</w:t>
            </w:r>
          </w:p>
          <w:p w14:paraId="15E44E7A" w14:textId="77777777" w:rsidR="001F674E" w:rsidRPr="006235E9" w:rsidRDefault="001F674E" w:rsidP="00027273">
            <w:pPr>
              <w:spacing w:line="283" w:lineRule="atLeast"/>
              <w:rPr>
                <w:sz w:val="11"/>
                <w:szCs w:val="11"/>
              </w:rPr>
            </w:pPr>
            <w:r w:rsidRPr="006235E9">
              <w:rPr>
                <w:sz w:val="11"/>
                <w:szCs w:val="11"/>
              </w:rPr>
              <w:t>Werken met grond en natuur</w:t>
            </w:r>
          </w:p>
          <w:p w14:paraId="72A35C5C" w14:textId="77777777" w:rsidR="001F674E" w:rsidRPr="006235E9" w:rsidRDefault="001F674E" w:rsidP="00027273">
            <w:pPr>
              <w:spacing w:line="283" w:lineRule="atLeast"/>
              <w:rPr>
                <w:sz w:val="11"/>
                <w:szCs w:val="11"/>
              </w:rPr>
            </w:pPr>
            <w:r w:rsidRPr="006235E9">
              <w:rPr>
                <w:sz w:val="11"/>
                <w:szCs w:val="11"/>
              </w:rPr>
              <w:t>Inzet gereedschappen</w:t>
            </w:r>
          </w:p>
        </w:tc>
        <w:tc>
          <w:tcPr>
            <w:tcW w:w="1426" w:type="dxa"/>
          </w:tcPr>
          <w:p w14:paraId="001B1E8D" w14:textId="77777777" w:rsidR="001F674E" w:rsidRPr="006235E9" w:rsidRDefault="001F674E" w:rsidP="00027273">
            <w:pPr>
              <w:spacing w:line="283" w:lineRule="atLeast"/>
              <w:rPr>
                <w:sz w:val="11"/>
                <w:szCs w:val="11"/>
              </w:rPr>
            </w:pPr>
          </w:p>
        </w:tc>
        <w:tc>
          <w:tcPr>
            <w:tcW w:w="1426" w:type="dxa"/>
          </w:tcPr>
          <w:p w14:paraId="2B6FB4B5" w14:textId="77777777" w:rsidR="001F674E" w:rsidRPr="006235E9" w:rsidRDefault="001F674E" w:rsidP="00027273">
            <w:pPr>
              <w:spacing w:line="283" w:lineRule="atLeast"/>
              <w:rPr>
                <w:sz w:val="11"/>
                <w:szCs w:val="11"/>
              </w:rPr>
            </w:pPr>
            <w:r w:rsidRPr="006235E9">
              <w:rPr>
                <w:sz w:val="11"/>
                <w:szCs w:val="11"/>
              </w:rPr>
              <w:t>Inventarisatie locatie</w:t>
            </w:r>
          </w:p>
          <w:p w14:paraId="7774410B" w14:textId="77777777" w:rsidR="001F674E" w:rsidRPr="006235E9" w:rsidRDefault="001F674E" w:rsidP="00027273">
            <w:pPr>
              <w:spacing w:line="283" w:lineRule="atLeast"/>
              <w:rPr>
                <w:sz w:val="11"/>
                <w:szCs w:val="11"/>
              </w:rPr>
            </w:pPr>
            <w:r w:rsidRPr="006235E9">
              <w:rPr>
                <w:sz w:val="11"/>
                <w:szCs w:val="11"/>
              </w:rPr>
              <w:t>Inzet gespecialiseerd bedrijf</w:t>
            </w:r>
          </w:p>
          <w:p w14:paraId="41F0418D" w14:textId="77777777" w:rsidR="001F674E" w:rsidRPr="006235E9" w:rsidRDefault="001F674E" w:rsidP="00027273">
            <w:pPr>
              <w:spacing w:line="283" w:lineRule="atLeast"/>
              <w:rPr>
                <w:sz w:val="11"/>
                <w:szCs w:val="11"/>
              </w:rPr>
            </w:pPr>
          </w:p>
        </w:tc>
        <w:tc>
          <w:tcPr>
            <w:tcW w:w="1426" w:type="dxa"/>
          </w:tcPr>
          <w:p w14:paraId="390F901F" w14:textId="77777777" w:rsidR="001F674E" w:rsidRPr="006235E9" w:rsidRDefault="001F674E" w:rsidP="00027273">
            <w:pPr>
              <w:spacing w:line="283" w:lineRule="atLeast"/>
              <w:rPr>
                <w:sz w:val="11"/>
                <w:szCs w:val="11"/>
              </w:rPr>
            </w:pPr>
            <w:r w:rsidRPr="006235E9">
              <w:rPr>
                <w:sz w:val="11"/>
                <w:szCs w:val="11"/>
              </w:rPr>
              <w:t>Hygiënische voorzieningen treffen</w:t>
            </w:r>
          </w:p>
          <w:p w14:paraId="2518BD32" w14:textId="77777777" w:rsidR="001F674E" w:rsidRPr="006235E9" w:rsidRDefault="001F674E" w:rsidP="00027273">
            <w:pPr>
              <w:spacing w:line="283" w:lineRule="atLeast"/>
              <w:rPr>
                <w:sz w:val="11"/>
                <w:szCs w:val="11"/>
              </w:rPr>
            </w:pPr>
            <w:r w:rsidRPr="006235E9">
              <w:rPr>
                <w:sz w:val="11"/>
                <w:szCs w:val="11"/>
              </w:rPr>
              <w:t>Ergonomisch gereedschap</w:t>
            </w:r>
          </w:p>
          <w:p w14:paraId="411EE907" w14:textId="77777777" w:rsidR="001F674E" w:rsidRPr="006235E9" w:rsidRDefault="001F674E" w:rsidP="00027273">
            <w:pPr>
              <w:spacing w:line="283" w:lineRule="atLeast"/>
              <w:rPr>
                <w:sz w:val="11"/>
                <w:szCs w:val="11"/>
              </w:rPr>
            </w:pPr>
            <w:r w:rsidRPr="006235E9">
              <w:rPr>
                <w:sz w:val="11"/>
                <w:szCs w:val="11"/>
              </w:rPr>
              <w:lastRenderedPageBreak/>
              <w:t>Afzetten en markeren werkgebied</w:t>
            </w:r>
          </w:p>
          <w:p w14:paraId="59DE7E6B" w14:textId="77777777" w:rsidR="001F674E" w:rsidRPr="006235E9" w:rsidRDefault="001F674E" w:rsidP="00027273">
            <w:pPr>
              <w:spacing w:line="283" w:lineRule="atLeast"/>
              <w:rPr>
                <w:sz w:val="11"/>
                <w:szCs w:val="11"/>
              </w:rPr>
            </w:pPr>
            <w:r w:rsidRPr="006235E9">
              <w:rPr>
                <w:sz w:val="11"/>
                <w:szCs w:val="11"/>
              </w:rPr>
              <w:t>Inzet goed onderhouden gereedschap en groot materieel</w:t>
            </w:r>
          </w:p>
          <w:p w14:paraId="47A4B6A6" w14:textId="77777777" w:rsidR="001F674E" w:rsidRPr="006235E9" w:rsidRDefault="001F674E" w:rsidP="00027273">
            <w:pPr>
              <w:spacing w:line="283" w:lineRule="atLeast"/>
              <w:rPr>
                <w:sz w:val="11"/>
                <w:szCs w:val="11"/>
              </w:rPr>
            </w:pPr>
            <w:r w:rsidRPr="006235E9">
              <w:rPr>
                <w:sz w:val="11"/>
                <w:szCs w:val="11"/>
              </w:rPr>
              <w:t>Goede toegang werkplek</w:t>
            </w:r>
          </w:p>
        </w:tc>
        <w:tc>
          <w:tcPr>
            <w:tcW w:w="1426" w:type="dxa"/>
          </w:tcPr>
          <w:p w14:paraId="14FFC7BD" w14:textId="77777777" w:rsidR="001F674E" w:rsidRPr="006235E9" w:rsidRDefault="001F674E" w:rsidP="00027273">
            <w:pPr>
              <w:spacing w:line="283" w:lineRule="atLeast"/>
              <w:rPr>
                <w:sz w:val="11"/>
                <w:szCs w:val="11"/>
              </w:rPr>
            </w:pPr>
            <w:r w:rsidRPr="006235E9">
              <w:rPr>
                <w:sz w:val="11"/>
                <w:szCs w:val="11"/>
              </w:rPr>
              <w:lastRenderedPageBreak/>
              <w:t>Voorlichting/Instructie personeel</w:t>
            </w:r>
          </w:p>
          <w:p w14:paraId="339E5170" w14:textId="77777777" w:rsidR="001F674E" w:rsidRPr="006235E9" w:rsidRDefault="001F674E" w:rsidP="00027273">
            <w:pPr>
              <w:spacing w:line="283" w:lineRule="atLeast"/>
              <w:rPr>
                <w:sz w:val="11"/>
                <w:szCs w:val="11"/>
              </w:rPr>
            </w:pPr>
            <w:r w:rsidRPr="006235E9">
              <w:rPr>
                <w:sz w:val="11"/>
                <w:szCs w:val="11"/>
              </w:rPr>
              <w:t>Taakroulatie</w:t>
            </w:r>
          </w:p>
          <w:p w14:paraId="5BA6FCDE" w14:textId="77777777" w:rsidR="001F674E" w:rsidRPr="006235E9" w:rsidRDefault="001F674E" w:rsidP="00027273">
            <w:pPr>
              <w:spacing w:line="283" w:lineRule="atLeast"/>
              <w:rPr>
                <w:sz w:val="11"/>
                <w:szCs w:val="11"/>
              </w:rPr>
            </w:pPr>
            <w:r w:rsidRPr="006235E9">
              <w:rPr>
                <w:sz w:val="11"/>
                <w:szCs w:val="11"/>
              </w:rPr>
              <w:lastRenderedPageBreak/>
              <w:t>Maatregelen bij alleen werken</w:t>
            </w:r>
          </w:p>
          <w:p w14:paraId="303FBFEB" w14:textId="77777777" w:rsidR="001F674E" w:rsidRPr="006235E9" w:rsidRDefault="001F674E" w:rsidP="00027273">
            <w:pPr>
              <w:spacing w:line="283" w:lineRule="atLeast"/>
              <w:rPr>
                <w:sz w:val="11"/>
                <w:szCs w:val="11"/>
              </w:rPr>
            </w:pPr>
            <w:r w:rsidRPr="006235E9">
              <w:rPr>
                <w:sz w:val="11"/>
                <w:szCs w:val="11"/>
              </w:rPr>
              <w:t>Werken conform CROW-publicatie 96</w:t>
            </w:r>
          </w:p>
          <w:p w14:paraId="18B26A19" w14:textId="77777777" w:rsidR="001F674E" w:rsidRPr="006235E9" w:rsidRDefault="001F674E" w:rsidP="00027273">
            <w:pPr>
              <w:spacing w:line="283" w:lineRule="atLeast"/>
              <w:rPr>
                <w:sz w:val="11"/>
                <w:szCs w:val="11"/>
              </w:rPr>
            </w:pPr>
            <w:r w:rsidRPr="006235E9">
              <w:rPr>
                <w:sz w:val="11"/>
                <w:szCs w:val="11"/>
              </w:rPr>
              <w:t>Schone en opgeruimde werkplek</w:t>
            </w:r>
          </w:p>
          <w:p w14:paraId="0F9CFEC0" w14:textId="77777777" w:rsidR="001F674E" w:rsidRPr="006235E9" w:rsidRDefault="001F674E" w:rsidP="00027273">
            <w:pPr>
              <w:spacing w:line="283" w:lineRule="atLeast"/>
              <w:rPr>
                <w:sz w:val="11"/>
                <w:szCs w:val="11"/>
              </w:rPr>
            </w:pPr>
          </w:p>
        </w:tc>
        <w:tc>
          <w:tcPr>
            <w:tcW w:w="1426" w:type="dxa"/>
          </w:tcPr>
          <w:p w14:paraId="14E5D209" w14:textId="77777777" w:rsidR="001F674E" w:rsidRPr="006235E9" w:rsidRDefault="001F674E" w:rsidP="00027273">
            <w:pPr>
              <w:spacing w:line="283" w:lineRule="atLeast"/>
              <w:rPr>
                <w:sz w:val="11"/>
                <w:szCs w:val="11"/>
              </w:rPr>
            </w:pPr>
            <w:r w:rsidRPr="006235E9">
              <w:rPr>
                <w:sz w:val="11"/>
                <w:szCs w:val="11"/>
              </w:rPr>
              <w:lastRenderedPageBreak/>
              <w:t>Werkkleding,</w:t>
            </w:r>
          </w:p>
          <w:p w14:paraId="4FB76548" w14:textId="77777777" w:rsidR="001F674E" w:rsidRPr="006235E9" w:rsidRDefault="001F674E" w:rsidP="00027273">
            <w:pPr>
              <w:spacing w:line="283" w:lineRule="atLeast"/>
              <w:rPr>
                <w:sz w:val="11"/>
                <w:szCs w:val="11"/>
              </w:rPr>
            </w:pPr>
            <w:r w:rsidRPr="006235E9">
              <w:rPr>
                <w:sz w:val="11"/>
                <w:szCs w:val="11"/>
              </w:rPr>
              <w:t>Handschoenen,</w:t>
            </w:r>
          </w:p>
          <w:p w14:paraId="49B555F8" w14:textId="77777777" w:rsidR="001F674E" w:rsidRPr="006235E9" w:rsidRDefault="001F674E" w:rsidP="00027273">
            <w:pPr>
              <w:spacing w:line="283" w:lineRule="atLeast"/>
              <w:rPr>
                <w:sz w:val="11"/>
                <w:szCs w:val="11"/>
              </w:rPr>
            </w:pPr>
            <w:r w:rsidRPr="006235E9">
              <w:rPr>
                <w:sz w:val="11"/>
                <w:szCs w:val="11"/>
              </w:rPr>
              <w:t>Veiligheidsschoeisel</w:t>
            </w:r>
          </w:p>
          <w:p w14:paraId="4CAFEAA0" w14:textId="77777777" w:rsidR="001F674E" w:rsidRPr="006235E9" w:rsidRDefault="001F674E" w:rsidP="00027273">
            <w:pPr>
              <w:spacing w:line="283" w:lineRule="atLeast"/>
              <w:rPr>
                <w:sz w:val="11"/>
                <w:szCs w:val="11"/>
              </w:rPr>
            </w:pPr>
          </w:p>
        </w:tc>
        <w:tc>
          <w:tcPr>
            <w:tcW w:w="1426" w:type="dxa"/>
          </w:tcPr>
          <w:p w14:paraId="13C8ECAC" w14:textId="77777777" w:rsidR="001F674E" w:rsidRPr="006235E9" w:rsidRDefault="001F674E" w:rsidP="00027273">
            <w:pPr>
              <w:spacing w:line="283" w:lineRule="atLeast"/>
              <w:rPr>
                <w:sz w:val="11"/>
                <w:szCs w:val="11"/>
              </w:rPr>
            </w:pPr>
            <w:hyperlink r:id="rId201" w:anchor="https://www.abomafoon.nl/werkoverleg" w:history="1">
              <w:r w:rsidRPr="006235E9">
                <w:rPr>
                  <w:sz w:val="11"/>
                  <w:szCs w:val="11"/>
                </w:rPr>
                <w:t>https://www.abomafoon.nl/werkoverleg</w:t>
              </w:r>
            </w:hyperlink>
            <w:r w:rsidRPr="006235E9">
              <w:rPr>
                <w:sz w:val="11"/>
                <w:szCs w:val="11"/>
              </w:rPr>
              <w:t>,</w:t>
            </w:r>
          </w:p>
          <w:p w14:paraId="1E2C2F38" w14:textId="77777777" w:rsidR="001F674E" w:rsidRPr="006235E9" w:rsidRDefault="001F674E" w:rsidP="00027273">
            <w:pPr>
              <w:spacing w:line="283" w:lineRule="atLeast"/>
              <w:rPr>
                <w:sz w:val="11"/>
                <w:szCs w:val="11"/>
              </w:rPr>
            </w:pPr>
            <w:hyperlink r:id="rId202" w:anchor="https://www.abomafoon.nl/veiligheidsinstructie-toolboxmeeting-en-training" w:history="1">
              <w:r w:rsidRPr="006235E9">
                <w:rPr>
                  <w:sz w:val="11"/>
                  <w:szCs w:val="11"/>
                </w:rPr>
                <w:t>https://www.abomafoon.nl/veiligheidsinstruc</w:t>
              </w:r>
              <w:r w:rsidRPr="006235E9">
                <w:rPr>
                  <w:sz w:val="11"/>
                  <w:szCs w:val="11"/>
                </w:rPr>
                <w:lastRenderedPageBreak/>
                <w:t>tie-toolboxmeeting-en-training</w:t>
              </w:r>
            </w:hyperlink>
            <w:r w:rsidRPr="006235E9">
              <w:rPr>
                <w:sz w:val="11"/>
                <w:szCs w:val="11"/>
              </w:rPr>
              <w:t>,</w:t>
            </w:r>
          </w:p>
          <w:p w14:paraId="201C3BAE" w14:textId="77777777" w:rsidR="001F674E" w:rsidRPr="006235E9" w:rsidRDefault="001F674E" w:rsidP="00027273">
            <w:pPr>
              <w:spacing w:line="283" w:lineRule="atLeast"/>
              <w:rPr>
                <w:sz w:val="11"/>
                <w:szCs w:val="11"/>
              </w:rPr>
            </w:pPr>
            <w:hyperlink r:id="rId203" w:anchor="https://www.abomafoon.nl/fysieke-belasting-bouw" w:history="1">
              <w:r w:rsidRPr="006235E9">
                <w:rPr>
                  <w:sz w:val="11"/>
                  <w:szCs w:val="11"/>
                </w:rPr>
                <w:t>https://www.abomafoon.nl/fysieke-belasting-bouw</w:t>
              </w:r>
            </w:hyperlink>
            <w:r w:rsidRPr="006235E9">
              <w:rPr>
                <w:sz w:val="11"/>
                <w:szCs w:val="11"/>
              </w:rPr>
              <w:t>,</w:t>
            </w:r>
          </w:p>
          <w:p w14:paraId="762A4EDC" w14:textId="77777777" w:rsidR="001F674E" w:rsidRPr="006235E9" w:rsidRDefault="001F674E" w:rsidP="00027273">
            <w:pPr>
              <w:spacing w:line="283" w:lineRule="atLeast"/>
              <w:rPr>
                <w:sz w:val="11"/>
                <w:szCs w:val="11"/>
              </w:rPr>
            </w:pPr>
            <w:hyperlink r:id="rId204" w:anchor="https://www.abomafoon.nl/lawaai-op-arbeidsplaats" w:history="1">
              <w:r w:rsidRPr="006235E9">
                <w:rPr>
                  <w:sz w:val="11"/>
                  <w:szCs w:val="11"/>
                </w:rPr>
                <w:t>https://www.abomafoon.nl/lawaai-op-arbeidsplaats</w:t>
              </w:r>
            </w:hyperlink>
            <w:r w:rsidRPr="006235E9">
              <w:rPr>
                <w:sz w:val="11"/>
                <w:szCs w:val="11"/>
              </w:rPr>
              <w:t>,</w:t>
            </w:r>
          </w:p>
          <w:p w14:paraId="50204728" w14:textId="77777777" w:rsidR="001F674E" w:rsidRPr="006235E9" w:rsidRDefault="001F674E" w:rsidP="00027273">
            <w:pPr>
              <w:spacing w:line="283" w:lineRule="atLeast"/>
              <w:rPr>
                <w:sz w:val="11"/>
                <w:szCs w:val="11"/>
              </w:rPr>
            </w:pPr>
            <w:hyperlink r:id="rId205" w:anchor="https://www.abomafoon.nl/hygienische-voorzieningen-op-bouw" w:history="1">
              <w:r w:rsidRPr="006235E9">
                <w:rPr>
                  <w:sz w:val="11"/>
                  <w:szCs w:val="11"/>
                </w:rPr>
                <w:t>https://www.abomafoon.nl/hygienische-voorzieningen-op-bouw</w:t>
              </w:r>
            </w:hyperlink>
            <w:r w:rsidRPr="006235E9">
              <w:rPr>
                <w:sz w:val="11"/>
                <w:szCs w:val="11"/>
              </w:rPr>
              <w:t>,</w:t>
            </w:r>
          </w:p>
          <w:p w14:paraId="01569F7A" w14:textId="77777777" w:rsidR="001F674E" w:rsidRPr="006235E9" w:rsidRDefault="001F674E" w:rsidP="00027273">
            <w:pPr>
              <w:spacing w:line="283" w:lineRule="atLeast"/>
              <w:rPr>
                <w:sz w:val="11"/>
                <w:szCs w:val="11"/>
              </w:rPr>
            </w:pPr>
            <w:hyperlink r:id="rId206" w:anchor="https://www.abomafoon.nl/voorkomen-van-aanrijdgevaar" w:history="1">
              <w:r w:rsidRPr="006235E9">
                <w:rPr>
                  <w:sz w:val="11"/>
                  <w:szCs w:val="11"/>
                </w:rPr>
                <w:t>https://www.abomafoon.nl/voorkomen-van-aanrijdgevaar</w:t>
              </w:r>
            </w:hyperlink>
            <w:r w:rsidRPr="006235E9">
              <w:rPr>
                <w:sz w:val="11"/>
                <w:szCs w:val="11"/>
              </w:rPr>
              <w:t>,</w:t>
            </w:r>
          </w:p>
          <w:p w14:paraId="7330CBE8" w14:textId="77777777" w:rsidR="001F674E" w:rsidRPr="006235E9" w:rsidRDefault="001F674E" w:rsidP="00027273">
            <w:pPr>
              <w:spacing w:line="283" w:lineRule="atLeast"/>
              <w:rPr>
                <w:sz w:val="11"/>
                <w:szCs w:val="11"/>
              </w:rPr>
            </w:pPr>
            <w:hyperlink r:id="rId207" w:anchor="https://www.abomafoon.nl/maatregelen-alleen-werken" w:history="1">
              <w:r w:rsidRPr="006235E9">
                <w:rPr>
                  <w:sz w:val="11"/>
                  <w:szCs w:val="11"/>
                </w:rPr>
                <w:t>https://www.abomafoon.nl/maatregelen-alleen-werken</w:t>
              </w:r>
            </w:hyperlink>
            <w:r w:rsidRPr="006235E9">
              <w:rPr>
                <w:sz w:val="11"/>
                <w:szCs w:val="11"/>
              </w:rPr>
              <w:t>,</w:t>
            </w:r>
          </w:p>
          <w:p w14:paraId="320B7327" w14:textId="77777777" w:rsidR="001F674E" w:rsidRPr="006235E9" w:rsidRDefault="001F674E" w:rsidP="00027273">
            <w:pPr>
              <w:spacing w:line="283" w:lineRule="atLeast"/>
              <w:rPr>
                <w:sz w:val="11"/>
                <w:szCs w:val="11"/>
              </w:rPr>
            </w:pPr>
            <w:hyperlink r:id="rId208" w:anchor="https://www.abomafoon.nl/biologische-agentia" w:history="1">
              <w:r w:rsidRPr="006235E9">
                <w:rPr>
                  <w:sz w:val="11"/>
                  <w:szCs w:val="11"/>
                </w:rPr>
                <w:t>https://www.abomafoon.nl/biologische-agentia</w:t>
              </w:r>
            </w:hyperlink>
            <w:r w:rsidRPr="006235E9">
              <w:rPr>
                <w:sz w:val="11"/>
                <w:szCs w:val="11"/>
              </w:rPr>
              <w:t>,</w:t>
            </w:r>
          </w:p>
          <w:p w14:paraId="7C4D6586" w14:textId="77777777" w:rsidR="001F674E" w:rsidRPr="006235E9" w:rsidRDefault="001F674E" w:rsidP="00027273">
            <w:pPr>
              <w:spacing w:line="283" w:lineRule="atLeast"/>
              <w:rPr>
                <w:sz w:val="11"/>
                <w:szCs w:val="11"/>
              </w:rPr>
            </w:pPr>
            <w:hyperlink r:id="rId209" w:anchor="https://www.abomafoon.nl/persoonlijke-beschermingsmiddelen" w:history="1">
              <w:r w:rsidRPr="006235E9">
                <w:rPr>
                  <w:sz w:val="11"/>
                  <w:szCs w:val="11"/>
                </w:rPr>
                <w:t>https://www.abomafoon.nl/persoonlijke-beschermingsmiddelen</w:t>
              </w:r>
            </w:hyperlink>
            <w:r w:rsidRPr="006235E9">
              <w:rPr>
                <w:sz w:val="11"/>
                <w:szCs w:val="11"/>
              </w:rPr>
              <w:t>,</w:t>
            </w:r>
          </w:p>
          <w:p w14:paraId="403CB506" w14:textId="77777777" w:rsidR="001F674E" w:rsidRPr="006235E9" w:rsidRDefault="001F674E" w:rsidP="00027273">
            <w:pPr>
              <w:spacing w:line="283" w:lineRule="atLeast"/>
              <w:rPr>
                <w:sz w:val="11"/>
                <w:szCs w:val="11"/>
              </w:rPr>
            </w:pPr>
            <w:hyperlink r:id="rId210" w:anchor="https://www.abomafoon.nl/veiligheidskleding" w:history="1">
              <w:r w:rsidRPr="006235E9">
                <w:rPr>
                  <w:sz w:val="11"/>
                  <w:szCs w:val="11"/>
                </w:rPr>
                <w:t>https://www.abomafoon.nl/veiligheidskleding</w:t>
              </w:r>
            </w:hyperlink>
            <w:r w:rsidRPr="006235E9">
              <w:rPr>
                <w:sz w:val="11"/>
                <w:szCs w:val="11"/>
              </w:rPr>
              <w:t>,</w:t>
            </w:r>
          </w:p>
          <w:p w14:paraId="73F97E05" w14:textId="77777777" w:rsidR="001F674E" w:rsidRPr="006235E9" w:rsidRDefault="001F674E" w:rsidP="00027273">
            <w:pPr>
              <w:spacing w:line="283" w:lineRule="atLeast"/>
              <w:rPr>
                <w:sz w:val="11"/>
                <w:szCs w:val="11"/>
              </w:rPr>
            </w:pPr>
            <w:hyperlink r:id="rId211" w:anchor="https://www.abomafoon.nl/handbescherming" w:history="1">
              <w:r w:rsidRPr="006235E9">
                <w:rPr>
                  <w:sz w:val="11"/>
                  <w:szCs w:val="11"/>
                </w:rPr>
                <w:t>https://www.abomafoon.nl/handbescherming</w:t>
              </w:r>
            </w:hyperlink>
          </w:p>
          <w:p w14:paraId="456473A9" w14:textId="77777777" w:rsidR="001F674E" w:rsidRPr="006235E9" w:rsidRDefault="001F674E" w:rsidP="00027273">
            <w:pPr>
              <w:spacing w:line="283" w:lineRule="atLeast"/>
              <w:rPr>
                <w:sz w:val="11"/>
                <w:szCs w:val="11"/>
              </w:rPr>
            </w:pPr>
          </w:p>
        </w:tc>
      </w:tr>
      <w:tr w:rsidR="001F674E" w:rsidRPr="006235E9" w14:paraId="097441C2" w14:textId="77777777" w:rsidTr="00027273">
        <w:tc>
          <w:tcPr>
            <w:tcW w:w="658" w:type="dxa"/>
          </w:tcPr>
          <w:p w14:paraId="1610E055" w14:textId="77777777" w:rsidR="001F674E" w:rsidRPr="006235E9" w:rsidRDefault="001F674E" w:rsidP="00027273">
            <w:pPr>
              <w:spacing w:line="283" w:lineRule="atLeast"/>
              <w:rPr>
                <w:sz w:val="11"/>
                <w:szCs w:val="11"/>
              </w:rPr>
            </w:pPr>
            <w:r w:rsidRPr="006235E9">
              <w:rPr>
                <w:sz w:val="11"/>
                <w:szCs w:val="11"/>
              </w:rPr>
              <w:lastRenderedPageBreak/>
              <w:t>140090, 240090, 340100, 440080, 540100, 640120</w:t>
            </w:r>
          </w:p>
        </w:tc>
        <w:tc>
          <w:tcPr>
            <w:tcW w:w="658" w:type="dxa"/>
          </w:tcPr>
          <w:p w14:paraId="207AD3CE" w14:textId="77777777" w:rsidR="001F674E" w:rsidRPr="006235E9" w:rsidRDefault="001F674E" w:rsidP="00027273">
            <w:pPr>
              <w:spacing w:line="283" w:lineRule="atLeast"/>
              <w:rPr>
                <w:sz w:val="11"/>
                <w:szCs w:val="11"/>
              </w:rPr>
            </w:pPr>
            <w:r w:rsidRPr="006235E9">
              <w:rPr>
                <w:sz w:val="11"/>
                <w:szCs w:val="11"/>
              </w:rPr>
              <w:t>515531</w:t>
            </w:r>
          </w:p>
        </w:tc>
        <w:tc>
          <w:tcPr>
            <w:tcW w:w="2413" w:type="dxa"/>
          </w:tcPr>
          <w:p w14:paraId="231C3EC9" w14:textId="77777777" w:rsidR="001F674E" w:rsidRPr="006235E9" w:rsidRDefault="001F674E" w:rsidP="00027273">
            <w:pPr>
              <w:spacing w:line="283" w:lineRule="atLeast"/>
              <w:rPr>
                <w:sz w:val="11"/>
                <w:szCs w:val="11"/>
              </w:rPr>
            </w:pPr>
            <w:r w:rsidRPr="006235E9">
              <w:rPr>
                <w:sz w:val="11"/>
                <w:szCs w:val="11"/>
              </w:rPr>
              <w:t>Specifieke snoei bomen</w:t>
            </w:r>
          </w:p>
        </w:tc>
        <w:tc>
          <w:tcPr>
            <w:tcW w:w="1426" w:type="dxa"/>
          </w:tcPr>
          <w:p w14:paraId="0DA15A4C" w14:textId="77777777" w:rsidR="001F674E" w:rsidRPr="006235E9" w:rsidRDefault="001F674E" w:rsidP="00027273">
            <w:pPr>
              <w:spacing w:line="283" w:lineRule="atLeast"/>
              <w:rPr>
                <w:sz w:val="11"/>
                <w:szCs w:val="11"/>
              </w:rPr>
            </w:pPr>
            <w:r w:rsidRPr="006235E9">
              <w:rPr>
                <w:sz w:val="11"/>
                <w:szCs w:val="11"/>
              </w:rPr>
              <w:t xml:space="preserve">Aanrijding </w:t>
            </w:r>
          </w:p>
          <w:p w14:paraId="0211CEB5" w14:textId="77777777" w:rsidR="001F674E" w:rsidRPr="006235E9" w:rsidRDefault="001F674E" w:rsidP="00027273">
            <w:pPr>
              <w:spacing w:line="283" w:lineRule="atLeast"/>
              <w:rPr>
                <w:sz w:val="11"/>
                <w:szCs w:val="11"/>
              </w:rPr>
            </w:pPr>
            <w:r w:rsidRPr="006235E9">
              <w:rPr>
                <w:sz w:val="11"/>
                <w:szCs w:val="11"/>
              </w:rPr>
              <w:t>Kantelgevaar</w:t>
            </w:r>
          </w:p>
          <w:p w14:paraId="0033B8F8" w14:textId="77777777" w:rsidR="001F674E" w:rsidRPr="006235E9" w:rsidRDefault="001F674E" w:rsidP="00027273">
            <w:pPr>
              <w:spacing w:line="283" w:lineRule="atLeast"/>
              <w:rPr>
                <w:sz w:val="11"/>
                <w:szCs w:val="11"/>
              </w:rPr>
            </w:pPr>
            <w:r w:rsidRPr="006235E9">
              <w:rPr>
                <w:sz w:val="11"/>
                <w:szCs w:val="11"/>
              </w:rPr>
              <w:t>Beknelling</w:t>
            </w:r>
          </w:p>
          <w:p w14:paraId="5B4BB2F3" w14:textId="77777777" w:rsidR="001F674E" w:rsidRPr="006235E9" w:rsidRDefault="001F674E" w:rsidP="00027273">
            <w:pPr>
              <w:spacing w:line="283" w:lineRule="atLeast"/>
              <w:rPr>
                <w:sz w:val="11"/>
                <w:szCs w:val="11"/>
              </w:rPr>
            </w:pPr>
            <w:r w:rsidRPr="006235E9">
              <w:rPr>
                <w:sz w:val="11"/>
                <w:szCs w:val="11"/>
              </w:rPr>
              <w:t>Lichamelijk letsel</w:t>
            </w:r>
          </w:p>
          <w:p w14:paraId="021CEF3D" w14:textId="77777777" w:rsidR="001F674E" w:rsidRPr="006235E9" w:rsidRDefault="001F674E" w:rsidP="00027273">
            <w:pPr>
              <w:spacing w:line="283" w:lineRule="atLeast"/>
              <w:rPr>
                <w:sz w:val="11"/>
                <w:szCs w:val="11"/>
              </w:rPr>
            </w:pPr>
            <w:r w:rsidRPr="006235E9">
              <w:rPr>
                <w:sz w:val="11"/>
                <w:szCs w:val="11"/>
              </w:rPr>
              <w:t>Fysieke belasting</w:t>
            </w:r>
          </w:p>
          <w:p w14:paraId="2B12AE02" w14:textId="77777777" w:rsidR="001F674E" w:rsidRPr="006235E9" w:rsidRDefault="001F674E" w:rsidP="00027273">
            <w:pPr>
              <w:spacing w:line="283" w:lineRule="atLeast"/>
              <w:rPr>
                <w:sz w:val="11"/>
                <w:szCs w:val="11"/>
              </w:rPr>
            </w:pPr>
            <w:r w:rsidRPr="006235E9">
              <w:rPr>
                <w:sz w:val="11"/>
                <w:szCs w:val="11"/>
              </w:rPr>
              <w:t>Lawaai</w:t>
            </w:r>
          </w:p>
          <w:p w14:paraId="06AA5B13" w14:textId="77777777" w:rsidR="001F674E" w:rsidRPr="006235E9" w:rsidRDefault="001F674E" w:rsidP="00027273">
            <w:pPr>
              <w:spacing w:line="283" w:lineRule="atLeast"/>
              <w:rPr>
                <w:sz w:val="11"/>
                <w:szCs w:val="11"/>
              </w:rPr>
            </w:pPr>
            <w:r w:rsidRPr="006235E9">
              <w:rPr>
                <w:sz w:val="11"/>
                <w:szCs w:val="11"/>
              </w:rPr>
              <w:t>Gevaarlijke stoffen</w:t>
            </w:r>
          </w:p>
          <w:p w14:paraId="507491F0" w14:textId="77777777" w:rsidR="001F674E" w:rsidRPr="006235E9" w:rsidRDefault="001F674E" w:rsidP="00027273">
            <w:pPr>
              <w:spacing w:line="283" w:lineRule="atLeast"/>
              <w:rPr>
                <w:sz w:val="11"/>
                <w:szCs w:val="11"/>
              </w:rPr>
            </w:pPr>
            <w:r w:rsidRPr="006235E9">
              <w:rPr>
                <w:sz w:val="11"/>
                <w:szCs w:val="11"/>
              </w:rPr>
              <w:t>Valgevaar</w:t>
            </w:r>
          </w:p>
          <w:p w14:paraId="230F7A35" w14:textId="77777777" w:rsidR="001F674E" w:rsidRPr="006235E9" w:rsidRDefault="001F674E" w:rsidP="00027273">
            <w:pPr>
              <w:spacing w:line="283" w:lineRule="atLeast"/>
              <w:rPr>
                <w:sz w:val="11"/>
                <w:szCs w:val="11"/>
              </w:rPr>
            </w:pPr>
            <w:r w:rsidRPr="006235E9">
              <w:rPr>
                <w:sz w:val="11"/>
                <w:szCs w:val="11"/>
              </w:rPr>
              <w:t>Snijden</w:t>
            </w:r>
          </w:p>
        </w:tc>
        <w:tc>
          <w:tcPr>
            <w:tcW w:w="1426" w:type="dxa"/>
          </w:tcPr>
          <w:p w14:paraId="23D00AD0" w14:textId="77777777" w:rsidR="001F674E" w:rsidRPr="006235E9" w:rsidRDefault="001F674E" w:rsidP="00027273">
            <w:pPr>
              <w:spacing w:line="283" w:lineRule="atLeast"/>
              <w:rPr>
                <w:sz w:val="11"/>
                <w:szCs w:val="11"/>
              </w:rPr>
            </w:pPr>
            <w:r w:rsidRPr="006235E9">
              <w:rPr>
                <w:sz w:val="11"/>
                <w:szCs w:val="11"/>
              </w:rPr>
              <w:t xml:space="preserve">Verkeer en </w:t>
            </w:r>
          </w:p>
          <w:p w14:paraId="7F3B92F1" w14:textId="77777777" w:rsidR="001F674E" w:rsidRPr="006235E9" w:rsidRDefault="001F674E" w:rsidP="00027273">
            <w:pPr>
              <w:spacing w:line="283" w:lineRule="atLeast"/>
              <w:rPr>
                <w:sz w:val="11"/>
                <w:szCs w:val="11"/>
              </w:rPr>
            </w:pPr>
            <w:r w:rsidRPr="006235E9">
              <w:rPr>
                <w:sz w:val="11"/>
                <w:szCs w:val="11"/>
              </w:rPr>
              <w:t>Inzet groot materieel</w:t>
            </w:r>
          </w:p>
          <w:p w14:paraId="2B812F66" w14:textId="77777777" w:rsidR="001F674E" w:rsidRPr="006235E9" w:rsidRDefault="001F674E" w:rsidP="00027273">
            <w:pPr>
              <w:spacing w:line="283" w:lineRule="atLeast"/>
              <w:rPr>
                <w:sz w:val="11"/>
                <w:szCs w:val="11"/>
              </w:rPr>
            </w:pPr>
            <w:r w:rsidRPr="006235E9">
              <w:rPr>
                <w:sz w:val="11"/>
                <w:szCs w:val="11"/>
              </w:rPr>
              <w:t>Inzet gereedschap</w:t>
            </w:r>
          </w:p>
          <w:p w14:paraId="16041BAC" w14:textId="77777777" w:rsidR="001F674E" w:rsidRPr="006235E9" w:rsidRDefault="001F674E" w:rsidP="00027273">
            <w:pPr>
              <w:spacing w:line="283" w:lineRule="atLeast"/>
              <w:rPr>
                <w:sz w:val="11"/>
                <w:szCs w:val="11"/>
              </w:rPr>
            </w:pPr>
            <w:r w:rsidRPr="006235E9">
              <w:rPr>
                <w:sz w:val="11"/>
                <w:szCs w:val="11"/>
              </w:rPr>
              <w:t>Ongunstige houding</w:t>
            </w:r>
          </w:p>
          <w:p w14:paraId="36A65121" w14:textId="77777777" w:rsidR="001F674E" w:rsidRPr="006235E9" w:rsidRDefault="001F674E" w:rsidP="00027273">
            <w:pPr>
              <w:spacing w:line="283" w:lineRule="atLeast"/>
              <w:rPr>
                <w:sz w:val="11"/>
                <w:szCs w:val="11"/>
              </w:rPr>
            </w:pPr>
            <w:r w:rsidRPr="006235E9">
              <w:rPr>
                <w:sz w:val="11"/>
                <w:szCs w:val="11"/>
              </w:rPr>
              <w:t>Dieseluitstoot</w:t>
            </w:r>
          </w:p>
          <w:p w14:paraId="258328F2" w14:textId="77777777" w:rsidR="001F674E" w:rsidRPr="006235E9" w:rsidRDefault="001F674E" w:rsidP="00027273">
            <w:pPr>
              <w:spacing w:line="283" w:lineRule="atLeast"/>
              <w:rPr>
                <w:sz w:val="11"/>
                <w:szCs w:val="11"/>
              </w:rPr>
            </w:pPr>
            <w:r w:rsidRPr="006235E9">
              <w:rPr>
                <w:sz w:val="11"/>
                <w:szCs w:val="11"/>
              </w:rPr>
              <w:t>Houtstof</w:t>
            </w:r>
          </w:p>
          <w:p w14:paraId="33C68A1B" w14:textId="77777777" w:rsidR="001F674E" w:rsidRPr="006235E9" w:rsidRDefault="001F674E" w:rsidP="00027273">
            <w:pPr>
              <w:spacing w:line="283" w:lineRule="atLeast"/>
              <w:rPr>
                <w:sz w:val="11"/>
                <w:szCs w:val="11"/>
              </w:rPr>
            </w:pPr>
            <w:r w:rsidRPr="006235E9">
              <w:rPr>
                <w:sz w:val="11"/>
                <w:szCs w:val="11"/>
              </w:rPr>
              <w:t>Aanraking scherpe delen</w:t>
            </w:r>
          </w:p>
          <w:p w14:paraId="62ACFE81" w14:textId="77777777" w:rsidR="001F674E" w:rsidRPr="006235E9" w:rsidRDefault="001F674E" w:rsidP="00027273">
            <w:pPr>
              <w:spacing w:line="283" w:lineRule="atLeast"/>
              <w:rPr>
                <w:sz w:val="11"/>
                <w:szCs w:val="11"/>
              </w:rPr>
            </w:pPr>
            <w:r w:rsidRPr="006235E9">
              <w:rPr>
                <w:sz w:val="11"/>
                <w:szCs w:val="11"/>
              </w:rPr>
              <w:t>Afval groenvoorziening</w:t>
            </w:r>
          </w:p>
          <w:p w14:paraId="21AC8CC2" w14:textId="77777777" w:rsidR="001F674E" w:rsidRPr="006235E9" w:rsidRDefault="001F674E" w:rsidP="00027273">
            <w:pPr>
              <w:spacing w:line="283" w:lineRule="atLeast"/>
              <w:rPr>
                <w:sz w:val="11"/>
                <w:szCs w:val="11"/>
              </w:rPr>
            </w:pPr>
            <w:r w:rsidRPr="006235E9">
              <w:rPr>
                <w:sz w:val="11"/>
                <w:szCs w:val="11"/>
              </w:rPr>
              <w:t>Wegspringende delen</w:t>
            </w:r>
          </w:p>
          <w:p w14:paraId="73A0A58C" w14:textId="77777777" w:rsidR="001F674E" w:rsidRPr="006235E9" w:rsidRDefault="001F674E" w:rsidP="00027273">
            <w:pPr>
              <w:spacing w:line="283" w:lineRule="atLeast"/>
              <w:rPr>
                <w:sz w:val="11"/>
                <w:szCs w:val="11"/>
              </w:rPr>
            </w:pPr>
            <w:r w:rsidRPr="006235E9">
              <w:rPr>
                <w:sz w:val="11"/>
                <w:szCs w:val="11"/>
              </w:rPr>
              <w:t>Werken op hoogte</w:t>
            </w:r>
          </w:p>
        </w:tc>
        <w:tc>
          <w:tcPr>
            <w:tcW w:w="1426" w:type="dxa"/>
          </w:tcPr>
          <w:p w14:paraId="74FBD91A" w14:textId="77777777" w:rsidR="001F674E" w:rsidRPr="006235E9" w:rsidRDefault="001F674E" w:rsidP="00027273">
            <w:pPr>
              <w:spacing w:line="283" w:lineRule="atLeast"/>
              <w:rPr>
                <w:sz w:val="11"/>
                <w:szCs w:val="11"/>
              </w:rPr>
            </w:pPr>
          </w:p>
        </w:tc>
        <w:tc>
          <w:tcPr>
            <w:tcW w:w="1426" w:type="dxa"/>
          </w:tcPr>
          <w:p w14:paraId="7CC4B45A" w14:textId="77777777" w:rsidR="001F674E" w:rsidRPr="006235E9" w:rsidRDefault="001F674E" w:rsidP="00027273">
            <w:pPr>
              <w:spacing w:line="283" w:lineRule="atLeast"/>
              <w:rPr>
                <w:sz w:val="11"/>
                <w:szCs w:val="11"/>
              </w:rPr>
            </w:pPr>
            <w:r w:rsidRPr="006235E9">
              <w:rPr>
                <w:sz w:val="11"/>
                <w:szCs w:val="11"/>
              </w:rPr>
              <w:t>Inventarisatie locatie</w:t>
            </w:r>
          </w:p>
          <w:p w14:paraId="2147CEEB" w14:textId="77777777" w:rsidR="001F674E" w:rsidRPr="006235E9" w:rsidRDefault="001F674E" w:rsidP="00027273">
            <w:pPr>
              <w:spacing w:line="283" w:lineRule="atLeast"/>
              <w:rPr>
                <w:sz w:val="11"/>
                <w:szCs w:val="11"/>
              </w:rPr>
            </w:pPr>
            <w:r w:rsidRPr="006235E9">
              <w:rPr>
                <w:sz w:val="11"/>
                <w:szCs w:val="11"/>
              </w:rPr>
              <w:t>Inzet gespecialiseerd bedrijf</w:t>
            </w:r>
          </w:p>
          <w:p w14:paraId="5AD9C857" w14:textId="77777777" w:rsidR="001F674E" w:rsidRPr="006235E9" w:rsidRDefault="001F674E" w:rsidP="00027273">
            <w:pPr>
              <w:spacing w:line="283" w:lineRule="atLeast"/>
              <w:rPr>
                <w:sz w:val="11"/>
                <w:szCs w:val="11"/>
              </w:rPr>
            </w:pPr>
            <w:r w:rsidRPr="006235E9">
              <w:rPr>
                <w:sz w:val="11"/>
                <w:szCs w:val="11"/>
              </w:rPr>
              <w:t>Machinaal maaien/snoeien</w:t>
            </w:r>
          </w:p>
        </w:tc>
        <w:tc>
          <w:tcPr>
            <w:tcW w:w="1426" w:type="dxa"/>
          </w:tcPr>
          <w:p w14:paraId="6FE78992" w14:textId="77777777" w:rsidR="001F674E" w:rsidRPr="006235E9" w:rsidRDefault="001F674E" w:rsidP="00027273">
            <w:pPr>
              <w:spacing w:line="283" w:lineRule="atLeast"/>
              <w:rPr>
                <w:sz w:val="11"/>
                <w:szCs w:val="11"/>
              </w:rPr>
            </w:pPr>
            <w:r w:rsidRPr="006235E9">
              <w:rPr>
                <w:sz w:val="11"/>
                <w:szCs w:val="11"/>
              </w:rPr>
              <w:t>Inzet veilig en gekeurd materieel en</w:t>
            </w:r>
          </w:p>
          <w:p w14:paraId="20958952" w14:textId="77777777" w:rsidR="001F674E" w:rsidRPr="006235E9" w:rsidRDefault="001F674E" w:rsidP="00027273">
            <w:pPr>
              <w:spacing w:line="283" w:lineRule="atLeast"/>
              <w:rPr>
                <w:sz w:val="11"/>
                <w:szCs w:val="11"/>
              </w:rPr>
            </w:pPr>
            <w:r w:rsidRPr="006235E9">
              <w:rPr>
                <w:sz w:val="11"/>
                <w:szCs w:val="11"/>
              </w:rPr>
              <w:t>hijsmiddelen</w:t>
            </w:r>
          </w:p>
          <w:p w14:paraId="23C1DC31" w14:textId="77777777" w:rsidR="001F674E" w:rsidRPr="006235E9" w:rsidRDefault="001F674E" w:rsidP="00027273">
            <w:pPr>
              <w:spacing w:line="283" w:lineRule="atLeast"/>
              <w:rPr>
                <w:sz w:val="11"/>
                <w:szCs w:val="11"/>
              </w:rPr>
            </w:pPr>
            <w:r w:rsidRPr="006235E9">
              <w:rPr>
                <w:sz w:val="11"/>
                <w:szCs w:val="11"/>
              </w:rPr>
              <w:t>Technische inspectie materieel en hijsmiddelen</w:t>
            </w:r>
          </w:p>
          <w:p w14:paraId="5F290FA0" w14:textId="77777777" w:rsidR="001F674E" w:rsidRPr="006235E9" w:rsidRDefault="001F674E" w:rsidP="00027273">
            <w:pPr>
              <w:spacing w:line="283" w:lineRule="atLeast"/>
              <w:rPr>
                <w:sz w:val="11"/>
                <w:szCs w:val="11"/>
              </w:rPr>
            </w:pPr>
            <w:r w:rsidRPr="006235E9">
              <w:rPr>
                <w:sz w:val="11"/>
                <w:szCs w:val="11"/>
              </w:rPr>
              <w:t>Inzet hoogwerker</w:t>
            </w:r>
          </w:p>
          <w:p w14:paraId="4549666F" w14:textId="77777777" w:rsidR="001F674E" w:rsidRPr="006235E9" w:rsidRDefault="001F674E" w:rsidP="00027273">
            <w:pPr>
              <w:spacing w:line="283" w:lineRule="atLeast"/>
              <w:rPr>
                <w:sz w:val="11"/>
                <w:szCs w:val="11"/>
              </w:rPr>
            </w:pPr>
            <w:r w:rsidRPr="006235E9">
              <w:rPr>
                <w:sz w:val="11"/>
                <w:szCs w:val="11"/>
              </w:rPr>
              <w:t>Hygiënische voorzieningen treffen</w:t>
            </w:r>
          </w:p>
          <w:p w14:paraId="2BEB8D16"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069059E4" w14:textId="77777777" w:rsidR="001F674E" w:rsidRPr="006235E9" w:rsidRDefault="001F674E" w:rsidP="00027273">
            <w:pPr>
              <w:spacing w:line="283" w:lineRule="atLeast"/>
              <w:rPr>
                <w:sz w:val="11"/>
                <w:szCs w:val="11"/>
              </w:rPr>
            </w:pPr>
            <w:r w:rsidRPr="006235E9">
              <w:rPr>
                <w:sz w:val="11"/>
                <w:szCs w:val="11"/>
              </w:rPr>
              <w:t>Afzetten en markeren werkgebied</w:t>
            </w:r>
          </w:p>
          <w:p w14:paraId="6AD52B95" w14:textId="77777777" w:rsidR="001F674E" w:rsidRPr="006235E9" w:rsidRDefault="001F674E" w:rsidP="00027273">
            <w:pPr>
              <w:spacing w:line="283" w:lineRule="atLeast"/>
              <w:rPr>
                <w:sz w:val="11"/>
                <w:szCs w:val="11"/>
              </w:rPr>
            </w:pPr>
            <w:r w:rsidRPr="006235E9">
              <w:rPr>
                <w:sz w:val="11"/>
                <w:szCs w:val="11"/>
              </w:rPr>
              <w:t>Gesloten cabine snoeimachine</w:t>
            </w:r>
          </w:p>
        </w:tc>
        <w:tc>
          <w:tcPr>
            <w:tcW w:w="1426" w:type="dxa"/>
          </w:tcPr>
          <w:p w14:paraId="0EF5F655" w14:textId="77777777" w:rsidR="001F674E" w:rsidRPr="006235E9" w:rsidRDefault="001F674E" w:rsidP="00027273">
            <w:pPr>
              <w:spacing w:line="283" w:lineRule="atLeast"/>
              <w:rPr>
                <w:sz w:val="11"/>
                <w:szCs w:val="11"/>
              </w:rPr>
            </w:pPr>
            <w:r w:rsidRPr="006235E9">
              <w:rPr>
                <w:sz w:val="11"/>
                <w:szCs w:val="11"/>
              </w:rPr>
              <w:t>Voorlichting/Instructie personeel</w:t>
            </w:r>
          </w:p>
          <w:p w14:paraId="0CF7D075" w14:textId="77777777" w:rsidR="001F674E" w:rsidRPr="006235E9" w:rsidRDefault="001F674E" w:rsidP="00027273">
            <w:pPr>
              <w:spacing w:line="283" w:lineRule="atLeast"/>
              <w:rPr>
                <w:sz w:val="11"/>
                <w:szCs w:val="11"/>
              </w:rPr>
            </w:pPr>
            <w:r w:rsidRPr="006235E9">
              <w:rPr>
                <w:sz w:val="11"/>
                <w:szCs w:val="11"/>
              </w:rPr>
              <w:t>Taakroulatie</w:t>
            </w:r>
          </w:p>
          <w:p w14:paraId="1A04C71D" w14:textId="77777777" w:rsidR="001F674E" w:rsidRPr="006235E9" w:rsidRDefault="001F674E" w:rsidP="00027273">
            <w:pPr>
              <w:spacing w:line="283" w:lineRule="atLeast"/>
              <w:rPr>
                <w:sz w:val="11"/>
                <w:szCs w:val="11"/>
              </w:rPr>
            </w:pPr>
            <w:r w:rsidRPr="006235E9">
              <w:rPr>
                <w:sz w:val="11"/>
                <w:szCs w:val="11"/>
              </w:rPr>
              <w:t>Maatregelen bij alleen werken</w:t>
            </w:r>
          </w:p>
          <w:p w14:paraId="44575643"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6595210E"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2521F253" w14:textId="77777777" w:rsidR="001F674E" w:rsidRPr="006235E9" w:rsidRDefault="001F674E" w:rsidP="00027273">
            <w:pPr>
              <w:spacing w:line="283" w:lineRule="atLeast"/>
              <w:rPr>
                <w:sz w:val="11"/>
                <w:szCs w:val="11"/>
              </w:rPr>
            </w:pPr>
            <w:r w:rsidRPr="006235E9">
              <w:rPr>
                <w:sz w:val="11"/>
                <w:szCs w:val="11"/>
              </w:rPr>
              <w:t>Afstand bewaren bij snoeiwerk/scheiding mens en machine</w:t>
            </w:r>
          </w:p>
          <w:p w14:paraId="225A24A2" w14:textId="77777777" w:rsidR="001F674E" w:rsidRPr="006235E9" w:rsidRDefault="001F674E" w:rsidP="00027273">
            <w:pPr>
              <w:spacing w:line="283" w:lineRule="atLeast"/>
              <w:rPr>
                <w:sz w:val="11"/>
                <w:szCs w:val="11"/>
              </w:rPr>
            </w:pPr>
            <w:r w:rsidRPr="006235E9">
              <w:rPr>
                <w:sz w:val="11"/>
                <w:szCs w:val="11"/>
              </w:rPr>
              <w:t>Ventilatie /windrichting bepalen</w:t>
            </w:r>
          </w:p>
        </w:tc>
        <w:tc>
          <w:tcPr>
            <w:tcW w:w="1426" w:type="dxa"/>
          </w:tcPr>
          <w:p w14:paraId="773C2374" w14:textId="77777777" w:rsidR="001F674E" w:rsidRPr="006235E9" w:rsidRDefault="001F674E" w:rsidP="00027273">
            <w:pPr>
              <w:spacing w:line="283" w:lineRule="atLeast"/>
              <w:rPr>
                <w:sz w:val="11"/>
                <w:szCs w:val="11"/>
              </w:rPr>
            </w:pPr>
            <w:r w:rsidRPr="006235E9">
              <w:rPr>
                <w:sz w:val="11"/>
                <w:szCs w:val="11"/>
              </w:rPr>
              <w:t>Werkkleding,</w:t>
            </w:r>
          </w:p>
          <w:p w14:paraId="592919B7" w14:textId="77777777" w:rsidR="001F674E" w:rsidRPr="006235E9" w:rsidRDefault="001F674E" w:rsidP="00027273">
            <w:pPr>
              <w:spacing w:line="283" w:lineRule="atLeast"/>
              <w:rPr>
                <w:sz w:val="11"/>
                <w:szCs w:val="11"/>
              </w:rPr>
            </w:pPr>
            <w:r w:rsidRPr="006235E9">
              <w:rPr>
                <w:sz w:val="11"/>
                <w:szCs w:val="11"/>
              </w:rPr>
              <w:t>Handschoenen,</w:t>
            </w:r>
          </w:p>
          <w:p w14:paraId="18CC75FF"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76D77C6B" w14:textId="77777777" w:rsidR="001F674E" w:rsidRPr="006235E9" w:rsidRDefault="001F674E" w:rsidP="00027273">
            <w:pPr>
              <w:spacing w:line="283" w:lineRule="atLeast"/>
              <w:rPr>
                <w:sz w:val="11"/>
                <w:szCs w:val="11"/>
              </w:rPr>
            </w:pPr>
            <w:r w:rsidRPr="006235E9">
              <w:rPr>
                <w:sz w:val="11"/>
                <w:szCs w:val="11"/>
              </w:rPr>
              <w:t>Gezichtsbescherming,</w:t>
            </w:r>
          </w:p>
          <w:p w14:paraId="43CD0B55" w14:textId="77777777" w:rsidR="001F674E" w:rsidRPr="006235E9" w:rsidRDefault="001F674E" w:rsidP="00027273">
            <w:pPr>
              <w:spacing w:line="283" w:lineRule="atLeast"/>
              <w:rPr>
                <w:sz w:val="11"/>
                <w:szCs w:val="11"/>
              </w:rPr>
            </w:pPr>
            <w:r w:rsidRPr="006235E9">
              <w:rPr>
                <w:sz w:val="11"/>
                <w:szCs w:val="11"/>
              </w:rPr>
              <w:t>harnasgordel</w:t>
            </w:r>
          </w:p>
          <w:p w14:paraId="2C389C77" w14:textId="77777777" w:rsidR="001F674E" w:rsidRPr="006235E9" w:rsidRDefault="001F674E" w:rsidP="00027273">
            <w:pPr>
              <w:spacing w:line="283" w:lineRule="atLeast"/>
              <w:rPr>
                <w:sz w:val="11"/>
                <w:szCs w:val="11"/>
              </w:rPr>
            </w:pPr>
          </w:p>
        </w:tc>
        <w:tc>
          <w:tcPr>
            <w:tcW w:w="1426" w:type="dxa"/>
          </w:tcPr>
          <w:p w14:paraId="12D739E1" w14:textId="77777777" w:rsidR="001F674E" w:rsidRPr="006235E9" w:rsidRDefault="001F674E" w:rsidP="00027273">
            <w:pPr>
              <w:spacing w:line="283" w:lineRule="atLeast"/>
              <w:rPr>
                <w:sz w:val="11"/>
                <w:szCs w:val="11"/>
              </w:rPr>
            </w:pPr>
            <w:hyperlink r:id="rId212" w:anchor="https://www.abomafoon.nl/werkoverleg" w:history="1">
              <w:r w:rsidRPr="006235E9">
                <w:rPr>
                  <w:sz w:val="11"/>
                  <w:szCs w:val="11"/>
                </w:rPr>
                <w:t>https://www.abomafoon.nl/werkoverleg</w:t>
              </w:r>
            </w:hyperlink>
            <w:r w:rsidRPr="006235E9">
              <w:rPr>
                <w:sz w:val="11"/>
                <w:szCs w:val="11"/>
              </w:rPr>
              <w:t>,</w:t>
            </w:r>
          </w:p>
          <w:p w14:paraId="65D42C80" w14:textId="77777777" w:rsidR="001F674E" w:rsidRPr="006235E9" w:rsidRDefault="001F674E" w:rsidP="00027273">
            <w:pPr>
              <w:spacing w:line="283" w:lineRule="atLeast"/>
              <w:rPr>
                <w:sz w:val="11"/>
                <w:szCs w:val="11"/>
              </w:rPr>
            </w:pPr>
            <w:hyperlink r:id="rId213"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17BC1A72" w14:textId="77777777" w:rsidR="001F674E" w:rsidRPr="006235E9" w:rsidRDefault="001F674E" w:rsidP="00027273">
            <w:pPr>
              <w:spacing w:line="283" w:lineRule="atLeast"/>
              <w:rPr>
                <w:sz w:val="11"/>
                <w:szCs w:val="11"/>
              </w:rPr>
            </w:pPr>
            <w:hyperlink r:id="rId214" w:anchor="https://www.abomafoon.nl/fysieke-belasting-bouw" w:history="1">
              <w:r w:rsidRPr="006235E9">
                <w:rPr>
                  <w:sz w:val="11"/>
                  <w:szCs w:val="11"/>
                </w:rPr>
                <w:t>https://www.abomafoon.nl/fysieke-belasting-bouw</w:t>
              </w:r>
            </w:hyperlink>
            <w:r w:rsidRPr="006235E9">
              <w:rPr>
                <w:sz w:val="11"/>
                <w:szCs w:val="11"/>
              </w:rPr>
              <w:t>,</w:t>
            </w:r>
          </w:p>
          <w:p w14:paraId="264F4921" w14:textId="77777777" w:rsidR="001F674E" w:rsidRPr="006235E9" w:rsidRDefault="001F674E" w:rsidP="00027273">
            <w:pPr>
              <w:spacing w:line="283" w:lineRule="atLeast"/>
              <w:rPr>
                <w:sz w:val="11"/>
                <w:szCs w:val="11"/>
              </w:rPr>
            </w:pPr>
            <w:hyperlink r:id="rId215" w:anchor="https://www.abomafoon.nl/lawaai-op-arbeidsplaats" w:history="1">
              <w:r w:rsidRPr="006235E9">
                <w:rPr>
                  <w:sz w:val="11"/>
                  <w:szCs w:val="11"/>
                </w:rPr>
                <w:t>https://www.abomafoon.nl/lawaai-op-arbeidsplaats</w:t>
              </w:r>
            </w:hyperlink>
            <w:r w:rsidRPr="006235E9">
              <w:rPr>
                <w:sz w:val="11"/>
                <w:szCs w:val="11"/>
              </w:rPr>
              <w:t>,</w:t>
            </w:r>
          </w:p>
          <w:p w14:paraId="4AB535ED" w14:textId="77777777" w:rsidR="001F674E" w:rsidRPr="006235E9" w:rsidRDefault="001F674E" w:rsidP="00027273">
            <w:pPr>
              <w:spacing w:line="283" w:lineRule="atLeast"/>
              <w:rPr>
                <w:sz w:val="11"/>
                <w:szCs w:val="11"/>
              </w:rPr>
            </w:pPr>
            <w:hyperlink r:id="rId216" w:anchor="https://www.abomafoon.nl/hygienische-voorzieningen-op-bouw" w:history="1">
              <w:r w:rsidRPr="006235E9">
                <w:rPr>
                  <w:sz w:val="11"/>
                  <w:szCs w:val="11"/>
                </w:rPr>
                <w:t>https://www.abomafoon.nl/hygienische-voorzieningen-op-bouw</w:t>
              </w:r>
            </w:hyperlink>
            <w:r w:rsidRPr="006235E9">
              <w:rPr>
                <w:sz w:val="11"/>
                <w:szCs w:val="11"/>
              </w:rPr>
              <w:t>,</w:t>
            </w:r>
          </w:p>
          <w:p w14:paraId="24E2B51E" w14:textId="77777777" w:rsidR="001F674E" w:rsidRPr="006235E9" w:rsidRDefault="001F674E" w:rsidP="00027273">
            <w:pPr>
              <w:spacing w:line="283" w:lineRule="atLeast"/>
              <w:rPr>
                <w:sz w:val="11"/>
                <w:szCs w:val="11"/>
              </w:rPr>
            </w:pPr>
            <w:hyperlink r:id="rId217" w:anchor="https://www.abomafoon.nl/voorkomen-van-aanrijdgevaar" w:history="1">
              <w:r w:rsidRPr="006235E9">
                <w:rPr>
                  <w:sz w:val="11"/>
                  <w:szCs w:val="11"/>
                </w:rPr>
                <w:t>https://www.abomafoon.nl/voorkomen-van-aanrijdgevaar</w:t>
              </w:r>
            </w:hyperlink>
            <w:r w:rsidRPr="006235E9">
              <w:rPr>
                <w:sz w:val="11"/>
                <w:szCs w:val="11"/>
              </w:rPr>
              <w:t>,</w:t>
            </w:r>
          </w:p>
          <w:p w14:paraId="284B0895" w14:textId="77777777" w:rsidR="001F674E" w:rsidRPr="006235E9" w:rsidRDefault="001F674E" w:rsidP="00027273">
            <w:pPr>
              <w:spacing w:line="283" w:lineRule="atLeast"/>
              <w:rPr>
                <w:sz w:val="11"/>
                <w:szCs w:val="11"/>
              </w:rPr>
            </w:pPr>
            <w:hyperlink r:id="rId218" w:anchor="https://www.abomafoon.nl/autolaadkranen" w:history="1">
              <w:r w:rsidRPr="006235E9">
                <w:rPr>
                  <w:sz w:val="11"/>
                  <w:szCs w:val="11"/>
                </w:rPr>
                <w:t>https://www.abomafoon.nl/autolaadkranen</w:t>
              </w:r>
            </w:hyperlink>
            <w:r w:rsidRPr="006235E9">
              <w:rPr>
                <w:sz w:val="11"/>
                <w:szCs w:val="11"/>
              </w:rPr>
              <w:t>,</w:t>
            </w:r>
          </w:p>
          <w:p w14:paraId="6194F6F2" w14:textId="77777777" w:rsidR="001F674E" w:rsidRPr="006235E9" w:rsidRDefault="001F674E" w:rsidP="00027273">
            <w:pPr>
              <w:spacing w:line="283" w:lineRule="atLeast"/>
              <w:rPr>
                <w:sz w:val="11"/>
                <w:szCs w:val="11"/>
              </w:rPr>
            </w:pPr>
            <w:hyperlink r:id="rId219" w:anchor="https://www.abomafoon.nl/hoogwerkers" w:history="1">
              <w:r w:rsidRPr="006235E9">
                <w:rPr>
                  <w:sz w:val="11"/>
                  <w:szCs w:val="11"/>
                </w:rPr>
                <w:t>https://www.abomafoon.nl/hoogwerkers</w:t>
              </w:r>
            </w:hyperlink>
            <w:r w:rsidRPr="006235E9">
              <w:rPr>
                <w:sz w:val="11"/>
                <w:szCs w:val="11"/>
              </w:rPr>
              <w:t>,</w:t>
            </w:r>
          </w:p>
          <w:p w14:paraId="2AD2924F" w14:textId="77777777" w:rsidR="001F674E" w:rsidRPr="006235E9" w:rsidRDefault="001F674E" w:rsidP="00027273">
            <w:pPr>
              <w:spacing w:line="283" w:lineRule="atLeast"/>
              <w:rPr>
                <w:sz w:val="11"/>
                <w:szCs w:val="11"/>
              </w:rPr>
            </w:pPr>
            <w:hyperlink r:id="rId220" w:anchor="https://www.abomafoon.nl/maatregelen-alleen-werken" w:history="1">
              <w:r w:rsidRPr="006235E9">
                <w:rPr>
                  <w:sz w:val="11"/>
                  <w:szCs w:val="11"/>
                </w:rPr>
                <w:t>https://www.abomafoon.nl/maatregelen-alleen-werken</w:t>
              </w:r>
            </w:hyperlink>
            <w:r w:rsidRPr="006235E9">
              <w:rPr>
                <w:sz w:val="11"/>
                <w:szCs w:val="11"/>
              </w:rPr>
              <w:t>,</w:t>
            </w:r>
          </w:p>
          <w:p w14:paraId="6B43A5DB" w14:textId="77777777" w:rsidR="001F674E" w:rsidRPr="006235E9" w:rsidRDefault="001F674E" w:rsidP="00027273">
            <w:pPr>
              <w:spacing w:line="283" w:lineRule="atLeast"/>
              <w:rPr>
                <w:sz w:val="11"/>
                <w:szCs w:val="11"/>
              </w:rPr>
            </w:pPr>
            <w:hyperlink r:id="rId221" w:anchor="https://www.abomafoon.nl/motorkettingzaag" w:history="1">
              <w:r w:rsidRPr="006235E9">
                <w:rPr>
                  <w:sz w:val="11"/>
                  <w:szCs w:val="11"/>
                </w:rPr>
                <w:t>https://www.abomafoon.nl/motorkettingzaag</w:t>
              </w:r>
            </w:hyperlink>
            <w:r w:rsidRPr="006235E9">
              <w:rPr>
                <w:sz w:val="11"/>
                <w:szCs w:val="11"/>
              </w:rPr>
              <w:t>,</w:t>
            </w:r>
          </w:p>
          <w:p w14:paraId="1D3EB580" w14:textId="77777777" w:rsidR="001F674E" w:rsidRPr="006235E9" w:rsidRDefault="001F674E" w:rsidP="00027273">
            <w:pPr>
              <w:spacing w:line="283" w:lineRule="atLeast"/>
              <w:rPr>
                <w:sz w:val="11"/>
                <w:szCs w:val="11"/>
              </w:rPr>
            </w:pPr>
            <w:hyperlink r:id="rId222" w:anchor="https://www.abomafoon.nl/gevaarlijke-stoffen" w:history="1">
              <w:r w:rsidRPr="006235E9">
                <w:rPr>
                  <w:sz w:val="11"/>
                  <w:szCs w:val="11"/>
                </w:rPr>
                <w:t>https://www.abomafoon.nl/gevaarlijke-stoffen</w:t>
              </w:r>
            </w:hyperlink>
            <w:r w:rsidRPr="006235E9">
              <w:rPr>
                <w:sz w:val="11"/>
                <w:szCs w:val="11"/>
              </w:rPr>
              <w:t>,</w:t>
            </w:r>
          </w:p>
          <w:p w14:paraId="09C5BB8E" w14:textId="77777777" w:rsidR="001F674E" w:rsidRPr="006235E9" w:rsidRDefault="001F674E" w:rsidP="00027273">
            <w:pPr>
              <w:spacing w:line="283" w:lineRule="atLeast"/>
              <w:rPr>
                <w:sz w:val="11"/>
                <w:szCs w:val="11"/>
              </w:rPr>
            </w:pPr>
            <w:hyperlink r:id="rId223" w:anchor="https://www.abomafoon.nl/biologische-agentia" w:history="1">
              <w:r w:rsidRPr="006235E9">
                <w:rPr>
                  <w:sz w:val="11"/>
                  <w:szCs w:val="11"/>
                </w:rPr>
                <w:t>https://www.abomafoon.nl/biologische-agentia</w:t>
              </w:r>
            </w:hyperlink>
            <w:r w:rsidRPr="006235E9">
              <w:rPr>
                <w:sz w:val="11"/>
                <w:szCs w:val="11"/>
              </w:rPr>
              <w:t>,</w:t>
            </w:r>
          </w:p>
          <w:p w14:paraId="01B8F814" w14:textId="77777777" w:rsidR="001F674E" w:rsidRPr="006235E9" w:rsidRDefault="001F674E" w:rsidP="00027273">
            <w:pPr>
              <w:spacing w:line="283" w:lineRule="atLeast"/>
              <w:rPr>
                <w:sz w:val="11"/>
                <w:szCs w:val="11"/>
              </w:rPr>
            </w:pPr>
            <w:hyperlink r:id="rId224" w:anchor="https://www.abomafoon.nl/persoonlijke-beschermingsmiddelen" w:history="1">
              <w:r w:rsidRPr="006235E9">
                <w:rPr>
                  <w:sz w:val="11"/>
                  <w:szCs w:val="11"/>
                </w:rPr>
                <w:t>https://www.abomafoon.nl/persoonlijke-beschermingsmiddelen</w:t>
              </w:r>
            </w:hyperlink>
            <w:r w:rsidRPr="006235E9">
              <w:rPr>
                <w:sz w:val="11"/>
                <w:szCs w:val="11"/>
              </w:rPr>
              <w:t>,</w:t>
            </w:r>
          </w:p>
          <w:p w14:paraId="3011C14D" w14:textId="77777777" w:rsidR="001F674E" w:rsidRPr="006235E9" w:rsidRDefault="001F674E" w:rsidP="00027273">
            <w:pPr>
              <w:spacing w:line="283" w:lineRule="atLeast"/>
              <w:rPr>
                <w:sz w:val="11"/>
                <w:szCs w:val="11"/>
              </w:rPr>
            </w:pPr>
            <w:hyperlink r:id="rId225" w:anchor="https://www.abomafoon.nl/veiligheidskleding" w:history="1">
              <w:r w:rsidRPr="006235E9">
                <w:rPr>
                  <w:sz w:val="11"/>
                  <w:szCs w:val="11"/>
                </w:rPr>
                <w:t>https://www.abomafoon.nl/veiligheidskleding</w:t>
              </w:r>
            </w:hyperlink>
            <w:r w:rsidRPr="006235E9">
              <w:rPr>
                <w:sz w:val="11"/>
                <w:szCs w:val="11"/>
              </w:rPr>
              <w:t>,</w:t>
            </w:r>
          </w:p>
          <w:p w14:paraId="34317CFE" w14:textId="77777777" w:rsidR="001F674E" w:rsidRPr="006235E9" w:rsidRDefault="001F674E" w:rsidP="00027273">
            <w:pPr>
              <w:spacing w:line="283" w:lineRule="atLeast"/>
              <w:rPr>
                <w:sz w:val="11"/>
                <w:szCs w:val="11"/>
              </w:rPr>
            </w:pPr>
            <w:hyperlink r:id="rId226" w:anchor="https://www.abomafoon.nl/handbescherming" w:history="1">
              <w:r w:rsidRPr="006235E9">
                <w:rPr>
                  <w:sz w:val="11"/>
                  <w:szCs w:val="11"/>
                </w:rPr>
                <w:t>https://www.abomafoon.nl/handbescherming</w:t>
              </w:r>
            </w:hyperlink>
            <w:r w:rsidRPr="006235E9">
              <w:rPr>
                <w:sz w:val="11"/>
                <w:szCs w:val="11"/>
              </w:rPr>
              <w:t>,</w:t>
            </w:r>
          </w:p>
          <w:p w14:paraId="6994FAD5" w14:textId="77777777" w:rsidR="001F674E" w:rsidRPr="006235E9" w:rsidRDefault="001F674E" w:rsidP="00027273">
            <w:pPr>
              <w:spacing w:line="283" w:lineRule="atLeast"/>
              <w:rPr>
                <w:sz w:val="11"/>
                <w:szCs w:val="11"/>
              </w:rPr>
            </w:pPr>
            <w:hyperlink r:id="rId227" w:anchor="https://www.abomafoon.nl/adembescherming" w:history="1">
              <w:r w:rsidRPr="006235E9">
                <w:rPr>
                  <w:sz w:val="11"/>
                  <w:szCs w:val="11"/>
                </w:rPr>
                <w:t>https://www.abomafoon.nl/adembescherming</w:t>
              </w:r>
            </w:hyperlink>
          </w:p>
          <w:p w14:paraId="1367A010" w14:textId="77777777" w:rsidR="001F674E" w:rsidRPr="006235E9" w:rsidRDefault="001F674E" w:rsidP="00027273">
            <w:pPr>
              <w:spacing w:line="283" w:lineRule="atLeast"/>
              <w:rPr>
                <w:sz w:val="11"/>
                <w:szCs w:val="11"/>
              </w:rPr>
            </w:pPr>
          </w:p>
        </w:tc>
      </w:tr>
      <w:tr w:rsidR="001F674E" w:rsidRPr="006235E9" w14:paraId="259A4B2B" w14:textId="77777777" w:rsidTr="00027273">
        <w:tc>
          <w:tcPr>
            <w:tcW w:w="658" w:type="dxa"/>
          </w:tcPr>
          <w:p w14:paraId="4C0B6EF1" w14:textId="77777777" w:rsidR="001F674E" w:rsidRPr="006235E9" w:rsidRDefault="001F674E" w:rsidP="00027273">
            <w:pPr>
              <w:spacing w:line="283" w:lineRule="atLeast"/>
              <w:rPr>
                <w:sz w:val="11"/>
                <w:szCs w:val="11"/>
              </w:rPr>
            </w:pPr>
            <w:r w:rsidRPr="006235E9">
              <w:rPr>
                <w:sz w:val="11"/>
                <w:szCs w:val="11"/>
              </w:rPr>
              <w:t>640130, 640140</w:t>
            </w:r>
          </w:p>
        </w:tc>
        <w:tc>
          <w:tcPr>
            <w:tcW w:w="658" w:type="dxa"/>
          </w:tcPr>
          <w:p w14:paraId="6DABE79E" w14:textId="77777777" w:rsidR="001F674E" w:rsidRPr="006235E9" w:rsidRDefault="001F674E" w:rsidP="00027273">
            <w:pPr>
              <w:spacing w:line="283" w:lineRule="atLeast"/>
              <w:rPr>
                <w:sz w:val="11"/>
                <w:szCs w:val="11"/>
              </w:rPr>
            </w:pPr>
            <w:r w:rsidRPr="006235E9">
              <w:rPr>
                <w:sz w:val="11"/>
                <w:szCs w:val="11"/>
              </w:rPr>
              <w:t>515534</w:t>
            </w:r>
          </w:p>
        </w:tc>
        <w:tc>
          <w:tcPr>
            <w:tcW w:w="2413" w:type="dxa"/>
          </w:tcPr>
          <w:p w14:paraId="76E190F4" w14:textId="77777777" w:rsidR="001F674E" w:rsidRPr="006235E9" w:rsidRDefault="001F674E" w:rsidP="00027273">
            <w:pPr>
              <w:spacing w:line="283" w:lineRule="atLeast"/>
              <w:rPr>
                <w:sz w:val="11"/>
                <w:szCs w:val="11"/>
              </w:rPr>
            </w:pPr>
            <w:r w:rsidRPr="006235E9">
              <w:rPr>
                <w:sz w:val="11"/>
                <w:szCs w:val="11"/>
              </w:rPr>
              <w:t>Onderhoud knotbomen</w:t>
            </w:r>
          </w:p>
        </w:tc>
        <w:tc>
          <w:tcPr>
            <w:tcW w:w="1426" w:type="dxa"/>
          </w:tcPr>
          <w:p w14:paraId="4682EAE2" w14:textId="77777777" w:rsidR="001F674E" w:rsidRPr="006235E9" w:rsidRDefault="001F674E" w:rsidP="00027273">
            <w:pPr>
              <w:spacing w:line="283" w:lineRule="atLeast"/>
              <w:rPr>
                <w:sz w:val="11"/>
                <w:szCs w:val="11"/>
              </w:rPr>
            </w:pPr>
            <w:r w:rsidRPr="006235E9">
              <w:rPr>
                <w:sz w:val="11"/>
                <w:szCs w:val="11"/>
              </w:rPr>
              <w:t xml:space="preserve">Aanrijding </w:t>
            </w:r>
          </w:p>
          <w:p w14:paraId="2779BEE3" w14:textId="77777777" w:rsidR="001F674E" w:rsidRPr="006235E9" w:rsidRDefault="001F674E" w:rsidP="00027273">
            <w:pPr>
              <w:spacing w:line="283" w:lineRule="atLeast"/>
              <w:rPr>
                <w:sz w:val="11"/>
                <w:szCs w:val="11"/>
              </w:rPr>
            </w:pPr>
            <w:r w:rsidRPr="006235E9">
              <w:rPr>
                <w:sz w:val="11"/>
                <w:szCs w:val="11"/>
              </w:rPr>
              <w:t>Kantelgevaar</w:t>
            </w:r>
          </w:p>
          <w:p w14:paraId="049CDBB1" w14:textId="77777777" w:rsidR="001F674E" w:rsidRPr="006235E9" w:rsidRDefault="001F674E" w:rsidP="00027273">
            <w:pPr>
              <w:spacing w:line="283" w:lineRule="atLeast"/>
              <w:rPr>
                <w:sz w:val="11"/>
                <w:szCs w:val="11"/>
              </w:rPr>
            </w:pPr>
            <w:r w:rsidRPr="006235E9">
              <w:rPr>
                <w:sz w:val="11"/>
                <w:szCs w:val="11"/>
              </w:rPr>
              <w:t>Beknelling</w:t>
            </w:r>
          </w:p>
          <w:p w14:paraId="10A4C4E2" w14:textId="77777777" w:rsidR="001F674E" w:rsidRPr="006235E9" w:rsidRDefault="001F674E" w:rsidP="00027273">
            <w:pPr>
              <w:spacing w:line="283" w:lineRule="atLeast"/>
              <w:rPr>
                <w:sz w:val="11"/>
                <w:szCs w:val="11"/>
              </w:rPr>
            </w:pPr>
            <w:r w:rsidRPr="006235E9">
              <w:rPr>
                <w:sz w:val="11"/>
                <w:szCs w:val="11"/>
              </w:rPr>
              <w:t>Lichamelijk letsel</w:t>
            </w:r>
          </w:p>
          <w:p w14:paraId="1C21D2B1" w14:textId="77777777" w:rsidR="001F674E" w:rsidRPr="006235E9" w:rsidRDefault="001F674E" w:rsidP="00027273">
            <w:pPr>
              <w:spacing w:line="283" w:lineRule="atLeast"/>
              <w:rPr>
                <w:sz w:val="11"/>
                <w:szCs w:val="11"/>
              </w:rPr>
            </w:pPr>
            <w:r w:rsidRPr="006235E9">
              <w:rPr>
                <w:sz w:val="11"/>
                <w:szCs w:val="11"/>
              </w:rPr>
              <w:t>Fysieke belasting</w:t>
            </w:r>
          </w:p>
          <w:p w14:paraId="589C99CE" w14:textId="77777777" w:rsidR="001F674E" w:rsidRPr="006235E9" w:rsidRDefault="001F674E" w:rsidP="00027273">
            <w:pPr>
              <w:spacing w:line="283" w:lineRule="atLeast"/>
              <w:rPr>
                <w:sz w:val="11"/>
                <w:szCs w:val="11"/>
              </w:rPr>
            </w:pPr>
            <w:r w:rsidRPr="006235E9">
              <w:rPr>
                <w:sz w:val="11"/>
                <w:szCs w:val="11"/>
              </w:rPr>
              <w:t>Lawaai</w:t>
            </w:r>
          </w:p>
          <w:p w14:paraId="0AC554F2" w14:textId="77777777" w:rsidR="001F674E" w:rsidRPr="006235E9" w:rsidRDefault="001F674E" w:rsidP="00027273">
            <w:pPr>
              <w:spacing w:line="283" w:lineRule="atLeast"/>
              <w:rPr>
                <w:sz w:val="11"/>
                <w:szCs w:val="11"/>
              </w:rPr>
            </w:pPr>
            <w:r w:rsidRPr="006235E9">
              <w:rPr>
                <w:sz w:val="11"/>
                <w:szCs w:val="11"/>
              </w:rPr>
              <w:t>Gevaarlijke stoffen</w:t>
            </w:r>
          </w:p>
          <w:p w14:paraId="4F588AF9" w14:textId="77777777" w:rsidR="001F674E" w:rsidRPr="006235E9" w:rsidRDefault="001F674E" w:rsidP="00027273">
            <w:pPr>
              <w:spacing w:line="283" w:lineRule="atLeast"/>
              <w:rPr>
                <w:sz w:val="11"/>
                <w:szCs w:val="11"/>
              </w:rPr>
            </w:pPr>
            <w:r w:rsidRPr="006235E9">
              <w:rPr>
                <w:sz w:val="11"/>
                <w:szCs w:val="11"/>
              </w:rPr>
              <w:t>Valgevaar</w:t>
            </w:r>
          </w:p>
          <w:p w14:paraId="12D8621A" w14:textId="77777777" w:rsidR="001F674E" w:rsidRPr="006235E9" w:rsidRDefault="001F674E" w:rsidP="00027273">
            <w:pPr>
              <w:spacing w:line="283" w:lineRule="atLeast"/>
              <w:rPr>
                <w:sz w:val="11"/>
                <w:szCs w:val="11"/>
              </w:rPr>
            </w:pPr>
            <w:r w:rsidRPr="006235E9">
              <w:rPr>
                <w:sz w:val="11"/>
                <w:szCs w:val="11"/>
              </w:rPr>
              <w:t>Snijden</w:t>
            </w:r>
          </w:p>
        </w:tc>
        <w:tc>
          <w:tcPr>
            <w:tcW w:w="1426" w:type="dxa"/>
          </w:tcPr>
          <w:p w14:paraId="12384BA7" w14:textId="77777777" w:rsidR="001F674E" w:rsidRPr="006235E9" w:rsidRDefault="001F674E" w:rsidP="00027273">
            <w:pPr>
              <w:spacing w:line="283" w:lineRule="atLeast"/>
              <w:rPr>
                <w:sz w:val="11"/>
                <w:szCs w:val="11"/>
              </w:rPr>
            </w:pPr>
            <w:r w:rsidRPr="006235E9">
              <w:rPr>
                <w:sz w:val="11"/>
                <w:szCs w:val="11"/>
              </w:rPr>
              <w:t xml:space="preserve">Verkeer en </w:t>
            </w:r>
          </w:p>
          <w:p w14:paraId="14BAEEBB" w14:textId="77777777" w:rsidR="001F674E" w:rsidRPr="006235E9" w:rsidRDefault="001F674E" w:rsidP="00027273">
            <w:pPr>
              <w:spacing w:line="283" w:lineRule="atLeast"/>
              <w:rPr>
                <w:sz w:val="11"/>
                <w:szCs w:val="11"/>
              </w:rPr>
            </w:pPr>
            <w:r w:rsidRPr="006235E9">
              <w:rPr>
                <w:sz w:val="11"/>
                <w:szCs w:val="11"/>
              </w:rPr>
              <w:t>Inzet groot materieel</w:t>
            </w:r>
          </w:p>
          <w:p w14:paraId="62654416" w14:textId="77777777" w:rsidR="001F674E" w:rsidRPr="006235E9" w:rsidRDefault="001F674E" w:rsidP="00027273">
            <w:pPr>
              <w:spacing w:line="283" w:lineRule="atLeast"/>
              <w:rPr>
                <w:sz w:val="11"/>
                <w:szCs w:val="11"/>
              </w:rPr>
            </w:pPr>
            <w:r w:rsidRPr="006235E9">
              <w:rPr>
                <w:sz w:val="11"/>
                <w:szCs w:val="11"/>
              </w:rPr>
              <w:t>Inzet gereedschap</w:t>
            </w:r>
          </w:p>
          <w:p w14:paraId="61F1FD1F" w14:textId="77777777" w:rsidR="001F674E" w:rsidRPr="006235E9" w:rsidRDefault="001F674E" w:rsidP="00027273">
            <w:pPr>
              <w:spacing w:line="283" w:lineRule="atLeast"/>
              <w:rPr>
                <w:sz w:val="11"/>
                <w:szCs w:val="11"/>
              </w:rPr>
            </w:pPr>
            <w:r w:rsidRPr="006235E9">
              <w:rPr>
                <w:sz w:val="11"/>
                <w:szCs w:val="11"/>
              </w:rPr>
              <w:t>Ongunstige houding</w:t>
            </w:r>
          </w:p>
          <w:p w14:paraId="1B887524" w14:textId="77777777" w:rsidR="001F674E" w:rsidRPr="006235E9" w:rsidRDefault="001F674E" w:rsidP="00027273">
            <w:pPr>
              <w:spacing w:line="283" w:lineRule="atLeast"/>
              <w:rPr>
                <w:sz w:val="11"/>
                <w:szCs w:val="11"/>
              </w:rPr>
            </w:pPr>
            <w:r w:rsidRPr="006235E9">
              <w:rPr>
                <w:sz w:val="11"/>
                <w:szCs w:val="11"/>
              </w:rPr>
              <w:t>Dieseluitstoot</w:t>
            </w:r>
          </w:p>
          <w:p w14:paraId="5D02A89D" w14:textId="77777777" w:rsidR="001F674E" w:rsidRPr="006235E9" w:rsidRDefault="001F674E" w:rsidP="00027273">
            <w:pPr>
              <w:spacing w:line="283" w:lineRule="atLeast"/>
              <w:rPr>
                <w:sz w:val="11"/>
                <w:szCs w:val="11"/>
              </w:rPr>
            </w:pPr>
            <w:r w:rsidRPr="006235E9">
              <w:rPr>
                <w:sz w:val="11"/>
                <w:szCs w:val="11"/>
              </w:rPr>
              <w:t>Houtstof</w:t>
            </w:r>
          </w:p>
          <w:p w14:paraId="4A0B7443" w14:textId="77777777" w:rsidR="001F674E" w:rsidRPr="006235E9" w:rsidRDefault="001F674E" w:rsidP="00027273">
            <w:pPr>
              <w:spacing w:line="283" w:lineRule="atLeast"/>
              <w:rPr>
                <w:sz w:val="11"/>
                <w:szCs w:val="11"/>
              </w:rPr>
            </w:pPr>
            <w:r w:rsidRPr="006235E9">
              <w:rPr>
                <w:sz w:val="11"/>
                <w:szCs w:val="11"/>
              </w:rPr>
              <w:t>Aanraking scherpe delen</w:t>
            </w:r>
          </w:p>
          <w:p w14:paraId="34781764" w14:textId="77777777" w:rsidR="001F674E" w:rsidRPr="006235E9" w:rsidRDefault="001F674E" w:rsidP="00027273">
            <w:pPr>
              <w:spacing w:line="283" w:lineRule="atLeast"/>
              <w:rPr>
                <w:sz w:val="11"/>
                <w:szCs w:val="11"/>
              </w:rPr>
            </w:pPr>
            <w:r w:rsidRPr="006235E9">
              <w:rPr>
                <w:sz w:val="11"/>
                <w:szCs w:val="11"/>
              </w:rPr>
              <w:t>Afval groenvoorziening</w:t>
            </w:r>
          </w:p>
          <w:p w14:paraId="7E262420" w14:textId="77777777" w:rsidR="001F674E" w:rsidRPr="006235E9" w:rsidRDefault="001F674E" w:rsidP="00027273">
            <w:pPr>
              <w:spacing w:line="283" w:lineRule="atLeast"/>
              <w:rPr>
                <w:sz w:val="11"/>
                <w:szCs w:val="11"/>
              </w:rPr>
            </w:pPr>
            <w:r w:rsidRPr="006235E9">
              <w:rPr>
                <w:sz w:val="11"/>
                <w:szCs w:val="11"/>
              </w:rPr>
              <w:t>Wegspringende delen</w:t>
            </w:r>
          </w:p>
          <w:p w14:paraId="1844E6CC" w14:textId="77777777" w:rsidR="001F674E" w:rsidRPr="006235E9" w:rsidRDefault="001F674E" w:rsidP="00027273">
            <w:pPr>
              <w:spacing w:line="283" w:lineRule="atLeast"/>
              <w:rPr>
                <w:sz w:val="11"/>
                <w:szCs w:val="11"/>
              </w:rPr>
            </w:pPr>
            <w:r w:rsidRPr="006235E9">
              <w:rPr>
                <w:sz w:val="11"/>
                <w:szCs w:val="11"/>
              </w:rPr>
              <w:t>Werken op hoogte</w:t>
            </w:r>
          </w:p>
        </w:tc>
        <w:tc>
          <w:tcPr>
            <w:tcW w:w="1426" w:type="dxa"/>
          </w:tcPr>
          <w:p w14:paraId="2656EDA9" w14:textId="77777777" w:rsidR="001F674E" w:rsidRPr="006235E9" w:rsidRDefault="001F674E" w:rsidP="00027273">
            <w:pPr>
              <w:spacing w:line="283" w:lineRule="atLeast"/>
              <w:rPr>
                <w:sz w:val="11"/>
                <w:szCs w:val="11"/>
              </w:rPr>
            </w:pPr>
          </w:p>
        </w:tc>
        <w:tc>
          <w:tcPr>
            <w:tcW w:w="1426" w:type="dxa"/>
          </w:tcPr>
          <w:p w14:paraId="6FE84628" w14:textId="77777777" w:rsidR="001F674E" w:rsidRPr="006235E9" w:rsidRDefault="001F674E" w:rsidP="00027273">
            <w:pPr>
              <w:spacing w:line="283" w:lineRule="atLeast"/>
              <w:rPr>
                <w:sz w:val="11"/>
                <w:szCs w:val="11"/>
              </w:rPr>
            </w:pPr>
            <w:r w:rsidRPr="006235E9">
              <w:rPr>
                <w:sz w:val="11"/>
                <w:szCs w:val="11"/>
              </w:rPr>
              <w:t>Inventarisatie locatie</w:t>
            </w:r>
          </w:p>
          <w:p w14:paraId="3CD85D99" w14:textId="77777777" w:rsidR="001F674E" w:rsidRPr="006235E9" w:rsidRDefault="001F674E" w:rsidP="00027273">
            <w:pPr>
              <w:spacing w:line="283" w:lineRule="atLeast"/>
              <w:rPr>
                <w:sz w:val="11"/>
                <w:szCs w:val="11"/>
              </w:rPr>
            </w:pPr>
            <w:r w:rsidRPr="006235E9">
              <w:rPr>
                <w:sz w:val="11"/>
                <w:szCs w:val="11"/>
              </w:rPr>
              <w:t>Inzet gespecialiseerd bedrijf</w:t>
            </w:r>
          </w:p>
          <w:p w14:paraId="538B942B" w14:textId="77777777" w:rsidR="001F674E" w:rsidRPr="006235E9" w:rsidRDefault="001F674E" w:rsidP="00027273">
            <w:pPr>
              <w:spacing w:line="283" w:lineRule="atLeast"/>
              <w:rPr>
                <w:sz w:val="11"/>
                <w:szCs w:val="11"/>
              </w:rPr>
            </w:pPr>
            <w:r w:rsidRPr="006235E9">
              <w:rPr>
                <w:sz w:val="11"/>
                <w:szCs w:val="11"/>
              </w:rPr>
              <w:t>Machinaal maaien/snoeien</w:t>
            </w:r>
          </w:p>
        </w:tc>
        <w:tc>
          <w:tcPr>
            <w:tcW w:w="1426" w:type="dxa"/>
          </w:tcPr>
          <w:p w14:paraId="2CC00A71" w14:textId="77777777" w:rsidR="001F674E" w:rsidRPr="006235E9" w:rsidRDefault="001F674E" w:rsidP="00027273">
            <w:pPr>
              <w:spacing w:line="283" w:lineRule="atLeast"/>
              <w:rPr>
                <w:sz w:val="11"/>
                <w:szCs w:val="11"/>
              </w:rPr>
            </w:pPr>
            <w:r w:rsidRPr="006235E9">
              <w:rPr>
                <w:sz w:val="11"/>
                <w:szCs w:val="11"/>
              </w:rPr>
              <w:t>Inzet veilig en gekeurd materieel en</w:t>
            </w:r>
          </w:p>
          <w:p w14:paraId="5E5D5C34" w14:textId="77777777" w:rsidR="001F674E" w:rsidRPr="006235E9" w:rsidRDefault="001F674E" w:rsidP="00027273">
            <w:pPr>
              <w:spacing w:line="283" w:lineRule="atLeast"/>
              <w:rPr>
                <w:sz w:val="11"/>
                <w:szCs w:val="11"/>
              </w:rPr>
            </w:pPr>
            <w:r w:rsidRPr="006235E9">
              <w:rPr>
                <w:sz w:val="11"/>
                <w:szCs w:val="11"/>
              </w:rPr>
              <w:t>hijsmiddelen</w:t>
            </w:r>
          </w:p>
          <w:p w14:paraId="3EA717D9" w14:textId="77777777" w:rsidR="001F674E" w:rsidRPr="006235E9" w:rsidRDefault="001F674E" w:rsidP="00027273">
            <w:pPr>
              <w:spacing w:line="283" w:lineRule="atLeast"/>
              <w:rPr>
                <w:sz w:val="11"/>
                <w:szCs w:val="11"/>
              </w:rPr>
            </w:pPr>
            <w:r w:rsidRPr="006235E9">
              <w:rPr>
                <w:sz w:val="11"/>
                <w:szCs w:val="11"/>
              </w:rPr>
              <w:t>Technische inspectie materieel en hijsmiddelen</w:t>
            </w:r>
          </w:p>
          <w:p w14:paraId="2B4ABB52" w14:textId="77777777" w:rsidR="001F674E" w:rsidRPr="006235E9" w:rsidRDefault="001F674E" w:rsidP="00027273">
            <w:pPr>
              <w:spacing w:line="283" w:lineRule="atLeast"/>
              <w:rPr>
                <w:sz w:val="11"/>
                <w:szCs w:val="11"/>
              </w:rPr>
            </w:pPr>
            <w:r w:rsidRPr="006235E9">
              <w:rPr>
                <w:sz w:val="11"/>
                <w:szCs w:val="11"/>
              </w:rPr>
              <w:t>Inzet hoogwerker</w:t>
            </w:r>
          </w:p>
          <w:p w14:paraId="6D010A4F" w14:textId="77777777" w:rsidR="001F674E" w:rsidRPr="006235E9" w:rsidRDefault="001F674E" w:rsidP="00027273">
            <w:pPr>
              <w:spacing w:line="283" w:lineRule="atLeast"/>
              <w:rPr>
                <w:sz w:val="11"/>
                <w:szCs w:val="11"/>
              </w:rPr>
            </w:pPr>
            <w:r w:rsidRPr="006235E9">
              <w:rPr>
                <w:sz w:val="11"/>
                <w:szCs w:val="11"/>
              </w:rPr>
              <w:t>Hygiënische voorzieningen treffen</w:t>
            </w:r>
          </w:p>
          <w:p w14:paraId="5BF56A84" w14:textId="77777777" w:rsidR="001F674E" w:rsidRPr="006235E9" w:rsidRDefault="001F674E" w:rsidP="00027273">
            <w:pPr>
              <w:spacing w:line="283" w:lineRule="atLeast"/>
              <w:rPr>
                <w:sz w:val="11"/>
                <w:szCs w:val="11"/>
              </w:rPr>
            </w:pPr>
            <w:r w:rsidRPr="006235E9">
              <w:rPr>
                <w:sz w:val="11"/>
                <w:szCs w:val="11"/>
              </w:rPr>
              <w:t>Ergonomisch en geluidsarm gereedschap</w:t>
            </w:r>
          </w:p>
          <w:p w14:paraId="7104207E" w14:textId="77777777" w:rsidR="001F674E" w:rsidRPr="006235E9" w:rsidRDefault="001F674E" w:rsidP="00027273">
            <w:pPr>
              <w:spacing w:line="283" w:lineRule="atLeast"/>
              <w:rPr>
                <w:sz w:val="11"/>
                <w:szCs w:val="11"/>
              </w:rPr>
            </w:pPr>
            <w:r w:rsidRPr="006235E9">
              <w:rPr>
                <w:sz w:val="11"/>
                <w:szCs w:val="11"/>
              </w:rPr>
              <w:t>Afzetten en markeren werkgebied</w:t>
            </w:r>
          </w:p>
          <w:p w14:paraId="465F7A1C" w14:textId="77777777" w:rsidR="001F674E" w:rsidRPr="006235E9" w:rsidRDefault="001F674E" w:rsidP="00027273">
            <w:pPr>
              <w:spacing w:line="283" w:lineRule="atLeast"/>
              <w:rPr>
                <w:sz w:val="11"/>
                <w:szCs w:val="11"/>
              </w:rPr>
            </w:pPr>
            <w:r w:rsidRPr="006235E9">
              <w:rPr>
                <w:sz w:val="11"/>
                <w:szCs w:val="11"/>
              </w:rPr>
              <w:lastRenderedPageBreak/>
              <w:t>Gesloten cabine snoeimachine</w:t>
            </w:r>
          </w:p>
        </w:tc>
        <w:tc>
          <w:tcPr>
            <w:tcW w:w="1426" w:type="dxa"/>
          </w:tcPr>
          <w:p w14:paraId="57DC5338" w14:textId="77777777" w:rsidR="001F674E" w:rsidRPr="006235E9" w:rsidRDefault="001F674E" w:rsidP="00027273">
            <w:pPr>
              <w:spacing w:line="283" w:lineRule="atLeast"/>
              <w:rPr>
                <w:sz w:val="11"/>
                <w:szCs w:val="11"/>
              </w:rPr>
            </w:pPr>
            <w:r w:rsidRPr="006235E9">
              <w:rPr>
                <w:sz w:val="11"/>
                <w:szCs w:val="11"/>
              </w:rPr>
              <w:lastRenderedPageBreak/>
              <w:t>Voorlichting/Instructie personeel</w:t>
            </w:r>
          </w:p>
          <w:p w14:paraId="3A717D63" w14:textId="77777777" w:rsidR="001F674E" w:rsidRPr="006235E9" w:rsidRDefault="001F674E" w:rsidP="00027273">
            <w:pPr>
              <w:spacing w:line="283" w:lineRule="atLeast"/>
              <w:rPr>
                <w:sz w:val="11"/>
                <w:szCs w:val="11"/>
              </w:rPr>
            </w:pPr>
            <w:r w:rsidRPr="006235E9">
              <w:rPr>
                <w:sz w:val="11"/>
                <w:szCs w:val="11"/>
              </w:rPr>
              <w:t>Taakroulatie</w:t>
            </w:r>
          </w:p>
          <w:p w14:paraId="2EE403FA" w14:textId="77777777" w:rsidR="001F674E" w:rsidRPr="006235E9" w:rsidRDefault="001F674E" w:rsidP="00027273">
            <w:pPr>
              <w:spacing w:line="283" w:lineRule="atLeast"/>
              <w:rPr>
                <w:sz w:val="11"/>
                <w:szCs w:val="11"/>
              </w:rPr>
            </w:pPr>
            <w:r w:rsidRPr="006235E9">
              <w:rPr>
                <w:sz w:val="11"/>
                <w:szCs w:val="11"/>
              </w:rPr>
              <w:t>Maatregelen bij alleen werken</w:t>
            </w:r>
          </w:p>
          <w:p w14:paraId="7C794C75" w14:textId="77777777" w:rsidR="001F674E" w:rsidRPr="006235E9" w:rsidRDefault="001F674E" w:rsidP="00027273">
            <w:pPr>
              <w:spacing w:line="283" w:lineRule="atLeast"/>
              <w:rPr>
                <w:sz w:val="11"/>
                <w:szCs w:val="11"/>
              </w:rPr>
            </w:pPr>
            <w:r w:rsidRPr="006235E9">
              <w:rPr>
                <w:sz w:val="11"/>
                <w:szCs w:val="11"/>
              </w:rPr>
              <w:t xml:space="preserve">Werken conform CROW-publicatie 96 </w:t>
            </w:r>
          </w:p>
          <w:p w14:paraId="54771F03" w14:textId="77777777" w:rsidR="001F674E" w:rsidRPr="006235E9" w:rsidRDefault="001F674E" w:rsidP="00027273">
            <w:pPr>
              <w:spacing w:line="283" w:lineRule="atLeast"/>
              <w:rPr>
                <w:sz w:val="11"/>
                <w:szCs w:val="11"/>
              </w:rPr>
            </w:pPr>
            <w:r w:rsidRPr="006235E9">
              <w:rPr>
                <w:sz w:val="11"/>
                <w:szCs w:val="11"/>
              </w:rPr>
              <w:t>Verlengen dieseluitstoot en toepassen roetfilter</w:t>
            </w:r>
          </w:p>
          <w:p w14:paraId="78ED8F54" w14:textId="77777777" w:rsidR="001F674E" w:rsidRPr="006235E9" w:rsidRDefault="001F674E" w:rsidP="00027273">
            <w:pPr>
              <w:spacing w:line="283" w:lineRule="atLeast"/>
              <w:rPr>
                <w:sz w:val="11"/>
                <w:szCs w:val="11"/>
              </w:rPr>
            </w:pPr>
            <w:r w:rsidRPr="006235E9">
              <w:rPr>
                <w:sz w:val="11"/>
                <w:szCs w:val="11"/>
              </w:rPr>
              <w:t>Afstand bewaren bij snoeiwerk/scheiding mens en machine</w:t>
            </w:r>
          </w:p>
          <w:p w14:paraId="4CA0702B" w14:textId="77777777" w:rsidR="001F674E" w:rsidRPr="006235E9" w:rsidRDefault="001F674E" w:rsidP="00027273">
            <w:pPr>
              <w:spacing w:line="283" w:lineRule="atLeast"/>
              <w:rPr>
                <w:sz w:val="11"/>
                <w:szCs w:val="11"/>
              </w:rPr>
            </w:pPr>
            <w:r w:rsidRPr="006235E9">
              <w:rPr>
                <w:sz w:val="11"/>
                <w:szCs w:val="11"/>
              </w:rPr>
              <w:lastRenderedPageBreak/>
              <w:t>Ventilatie /windrichting bepalen</w:t>
            </w:r>
          </w:p>
        </w:tc>
        <w:tc>
          <w:tcPr>
            <w:tcW w:w="1426" w:type="dxa"/>
          </w:tcPr>
          <w:p w14:paraId="41FBF5C4" w14:textId="77777777" w:rsidR="001F674E" w:rsidRPr="006235E9" w:rsidRDefault="001F674E" w:rsidP="00027273">
            <w:pPr>
              <w:spacing w:line="283" w:lineRule="atLeast"/>
              <w:rPr>
                <w:sz w:val="11"/>
                <w:szCs w:val="11"/>
              </w:rPr>
            </w:pPr>
            <w:r w:rsidRPr="006235E9">
              <w:rPr>
                <w:sz w:val="11"/>
                <w:szCs w:val="11"/>
              </w:rPr>
              <w:lastRenderedPageBreak/>
              <w:t>Werkkleding,</w:t>
            </w:r>
          </w:p>
          <w:p w14:paraId="7A10395D" w14:textId="77777777" w:rsidR="001F674E" w:rsidRPr="006235E9" w:rsidRDefault="001F674E" w:rsidP="00027273">
            <w:pPr>
              <w:spacing w:line="283" w:lineRule="atLeast"/>
              <w:rPr>
                <w:sz w:val="11"/>
                <w:szCs w:val="11"/>
              </w:rPr>
            </w:pPr>
            <w:r w:rsidRPr="006235E9">
              <w:rPr>
                <w:sz w:val="11"/>
                <w:szCs w:val="11"/>
              </w:rPr>
              <w:t>Handschoenen,</w:t>
            </w:r>
          </w:p>
          <w:p w14:paraId="5B75AAD5" w14:textId="77777777" w:rsidR="001F674E" w:rsidRPr="006235E9" w:rsidRDefault="001F674E" w:rsidP="00027273">
            <w:pPr>
              <w:spacing w:line="283" w:lineRule="atLeast"/>
              <w:rPr>
                <w:sz w:val="11"/>
                <w:szCs w:val="11"/>
              </w:rPr>
            </w:pPr>
            <w:r w:rsidRPr="006235E9">
              <w:rPr>
                <w:sz w:val="11"/>
                <w:szCs w:val="11"/>
              </w:rPr>
              <w:t>Adembescherming, Veiligheidsschoeisel,</w:t>
            </w:r>
          </w:p>
          <w:p w14:paraId="4C278592" w14:textId="77777777" w:rsidR="001F674E" w:rsidRPr="006235E9" w:rsidRDefault="001F674E" w:rsidP="00027273">
            <w:pPr>
              <w:spacing w:line="283" w:lineRule="atLeast"/>
              <w:rPr>
                <w:sz w:val="11"/>
                <w:szCs w:val="11"/>
              </w:rPr>
            </w:pPr>
            <w:r w:rsidRPr="006235E9">
              <w:rPr>
                <w:sz w:val="11"/>
                <w:szCs w:val="11"/>
              </w:rPr>
              <w:t>Gezichtsbescherming,</w:t>
            </w:r>
          </w:p>
          <w:p w14:paraId="233C03DD" w14:textId="77777777" w:rsidR="001F674E" w:rsidRPr="006235E9" w:rsidRDefault="001F674E" w:rsidP="00027273">
            <w:pPr>
              <w:spacing w:line="283" w:lineRule="atLeast"/>
              <w:rPr>
                <w:sz w:val="11"/>
                <w:szCs w:val="11"/>
              </w:rPr>
            </w:pPr>
            <w:r w:rsidRPr="006235E9">
              <w:rPr>
                <w:sz w:val="11"/>
                <w:szCs w:val="11"/>
              </w:rPr>
              <w:t>harnasgordel</w:t>
            </w:r>
          </w:p>
          <w:p w14:paraId="506CF63F" w14:textId="77777777" w:rsidR="001F674E" w:rsidRPr="006235E9" w:rsidRDefault="001F674E" w:rsidP="00027273">
            <w:pPr>
              <w:spacing w:line="283" w:lineRule="atLeast"/>
              <w:rPr>
                <w:sz w:val="11"/>
                <w:szCs w:val="11"/>
              </w:rPr>
            </w:pPr>
          </w:p>
        </w:tc>
        <w:tc>
          <w:tcPr>
            <w:tcW w:w="1426" w:type="dxa"/>
          </w:tcPr>
          <w:p w14:paraId="7F2FBB3B" w14:textId="77777777" w:rsidR="001F674E" w:rsidRPr="006235E9" w:rsidRDefault="001F674E" w:rsidP="00027273">
            <w:pPr>
              <w:spacing w:line="283" w:lineRule="atLeast"/>
              <w:rPr>
                <w:sz w:val="11"/>
                <w:szCs w:val="11"/>
              </w:rPr>
            </w:pPr>
            <w:hyperlink r:id="rId228" w:anchor="https://www.abomafoon.nl/werkoverleg" w:history="1">
              <w:r w:rsidRPr="006235E9">
                <w:rPr>
                  <w:sz w:val="11"/>
                  <w:szCs w:val="11"/>
                </w:rPr>
                <w:t>https://www.abomafoon.nl/werkoverleg</w:t>
              </w:r>
            </w:hyperlink>
            <w:r w:rsidRPr="006235E9">
              <w:rPr>
                <w:sz w:val="11"/>
                <w:szCs w:val="11"/>
              </w:rPr>
              <w:t>,</w:t>
            </w:r>
          </w:p>
          <w:p w14:paraId="652EB94C" w14:textId="77777777" w:rsidR="001F674E" w:rsidRPr="006235E9" w:rsidRDefault="001F674E" w:rsidP="00027273">
            <w:pPr>
              <w:spacing w:line="283" w:lineRule="atLeast"/>
              <w:rPr>
                <w:sz w:val="11"/>
                <w:szCs w:val="11"/>
              </w:rPr>
            </w:pPr>
            <w:hyperlink r:id="rId229"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4C8783FB" w14:textId="77777777" w:rsidR="001F674E" w:rsidRPr="006235E9" w:rsidRDefault="001F674E" w:rsidP="00027273">
            <w:pPr>
              <w:spacing w:line="283" w:lineRule="atLeast"/>
              <w:rPr>
                <w:sz w:val="11"/>
                <w:szCs w:val="11"/>
              </w:rPr>
            </w:pPr>
            <w:hyperlink r:id="rId230" w:anchor="https://www.abomafoon.nl/fysieke-belasting-bouw" w:history="1">
              <w:r w:rsidRPr="006235E9">
                <w:rPr>
                  <w:sz w:val="11"/>
                  <w:szCs w:val="11"/>
                </w:rPr>
                <w:t>https://www.abomafoon.nl/fysieke-belasting-bouw</w:t>
              </w:r>
            </w:hyperlink>
            <w:r w:rsidRPr="006235E9">
              <w:rPr>
                <w:sz w:val="11"/>
                <w:szCs w:val="11"/>
              </w:rPr>
              <w:t>,</w:t>
            </w:r>
          </w:p>
          <w:p w14:paraId="05DF1931" w14:textId="77777777" w:rsidR="001F674E" w:rsidRPr="006235E9" w:rsidRDefault="001F674E" w:rsidP="00027273">
            <w:pPr>
              <w:spacing w:line="283" w:lineRule="atLeast"/>
              <w:rPr>
                <w:sz w:val="11"/>
                <w:szCs w:val="11"/>
              </w:rPr>
            </w:pPr>
            <w:hyperlink r:id="rId231" w:anchor="https://www.abomafoon.nl/lawaai-op-arbeidsplaats" w:history="1">
              <w:r w:rsidRPr="006235E9">
                <w:rPr>
                  <w:sz w:val="11"/>
                  <w:szCs w:val="11"/>
                </w:rPr>
                <w:t>https://www.abomafoon.nl/lawaai-op-arbeidsplaats</w:t>
              </w:r>
            </w:hyperlink>
            <w:r w:rsidRPr="006235E9">
              <w:rPr>
                <w:sz w:val="11"/>
                <w:szCs w:val="11"/>
              </w:rPr>
              <w:t>,</w:t>
            </w:r>
          </w:p>
          <w:p w14:paraId="5AD61A95" w14:textId="77777777" w:rsidR="001F674E" w:rsidRPr="006235E9" w:rsidRDefault="001F674E" w:rsidP="00027273">
            <w:pPr>
              <w:spacing w:line="283" w:lineRule="atLeast"/>
              <w:rPr>
                <w:sz w:val="11"/>
                <w:szCs w:val="11"/>
              </w:rPr>
            </w:pPr>
            <w:hyperlink r:id="rId232" w:anchor="https://www.abomafoon.nl/hygienische-voorzieningen-op-bouw" w:history="1">
              <w:r w:rsidRPr="006235E9">
                <w:rPr>
                  <w:sz w:val="11"/>
                  <w:szCs w:val="11"/>
                </w:rPr>
                <w:t>https://www.abomafoon.nl/hygienische-</w:t>
              </w:r>
              <w:r w:rsidRPr="006235E9">
                <w:rPr>
                  <w:sz w:val="11"/>
                  <w:szCs w:val="11"/>
                </w:rPr>
                <w:lastRenderedPageBreak/>
                <w:t>voorzieningen-op-bouw</w:t>
              </w:r>
            </w:hyperlink>
            <w:r w:rsidRPr="006235E9">
              <w:rPr>
                <w:sz w:val="11"/>
                <w:szCs w:val="11"/>
              </w:rPr>
              <w:t>,</w:t>
            </w:r>
          </w:p>
          <w:p w14:paraId="62C69F4B" w14:textId="77777777" w:rsidR="001F674E" w:rsidRPr="006235E9" w:rsidRDefault="001F674E" w:rsidP="00027273">
            <w:pPr>
              <w:spacing w:line="283" w:lineRule="atLeast"/>
              <w:rPr>
                <w:sz w:val="11"/>
                <w:szCs w:val="11"/>
              </w:rPr>
            </w:pPr>
            <w:hyperlink r:id="rId233" w:anchor="https://www.abomafoon.nl/voorkomen-van-aanrijdgevaar" w:history="1">
              <w:r w:rsidRPr="006235E9">
                <w:rPr>
                  <w:sz w:val="11"/>
                  <w:szCs w:val="11"/>
                </w:rPr>
                <w:t>https://www.abomafoon.nl/voorkomen-van-aanrijdgevaar</w:t>
              </w:r>
            </w:hyperlink>
            <w:r w:rsidRPr="006235E9">
              <w:rPr>
                <w:sz w:val="11"/>
                <w:szCs w:val="11"/>
              </w:rPr>
              <w:t>,</w:t>
            </w:r>
          </w:p>
          <w:p w14:paraId="78D9DFED" w14:textId="77777777" w:rsidR="001F674E" w:rsidRPr="006235E9" w:rsidRDefault="001F674E" w:rsidP="00027273">
            <w:pPr>
              <w:spacing w:line="283" w:lineRule="atLeast"/>
              <w:rPr>
                <w:sz w:val="11"/>
                <w:szCs w:val="11"/>
              </w:rPr>
            </w:pPr>
            <w:hyperlink r:id="rId234" w:anchor="https://www.abomafoon.nl/autolaadkranen" w:history="1">
              <w:r w:rsidRPr="006235E9">
                <w:rPr>
                  <w:sz w:val="11"/>
                  <w:szCs w:val="11"/>
                </w:rPr>
                <w:t>https://www.abomafoon.nl/autolaadkranen</w:t>
              </w:r>
            </w:hyperlink>
            <w:r w:rsidRPr="006235E9">
              <w:rPr>
                <w:sz w:val="11"/>
                <w:szCs w:val="11"/>
              </w:rPr>
              <w:t>,</w:t>
            </w:r>
          </w:p>
          <w:p w14:paraId="59708593" w14:textId="77777777" w:rsidR="001F674E" w:rsidRPr="006235E9" w:rsidRDefault="001F674E" w:rsidP="00027273">
            <w:pPr>
              <w:spacing w:line="283" w:lineRule="atLeast"/>
              <w:rPr>
                <w:sz w:val="11"/>
                <w:szCs w:val="11"/>
              </w:rPr>
            </w:pPr>
            <w:hyperlink r:id="rId235" w:anchor="https://www.abomafoon.nl/hoogwerkers" w:history="1">
              <w:r w:rsidRPr="006235E9">
                <w:rPr>
                  <w:sz w:val="11"/>
                  <w:szCs w:val="11"/>
                </w:rPr>
                <w:t>https://www.abomafoon.nl/hoogwerkers</w:t>
              </w:r>
            </w:hyperlink>
            <w:r w:rsidRPr="006235E9">
              <w:rPr>
                <w:sz w:val="11"/>
                <w:szCs w:val="11"/>
              </w:rPr>
              <w:t>,</w:t>
            </w:r>
          </w:p>
          <w:p w14:paraId="4CC1499E" w14:textId="77777777" w:rsidR="001F674E" w:rsidRPr="006235E9" w:rsidRDefault="001F674E" w:rsidP="00027273">
            <w:pPr>
              <w:spacing w:line="283" w:lineRule="atLeast"/>
              <w:rPr>
                <w:sz w:val="11"/>
                <w:szCs w:val="11"/>
              </w:rPr>
            </w:pPr>
            <w:hyperlink r:id="rId236" w:anchor="https://www.abomafoon.nl/maatregelen-alleen-werken" w:history="1">
              <w:r w:rsidRPr="006235E9">
                <w:rPr>
                  <w:sz w:val="11"/>
                  <w:szCs w:val="11"/>
                </w:rPr>
                <w:t>https://www.abomafoon.nl/maatregelen-alleen-werken</w:t>
              </w:r>
            </w:hyperlink>
            <w:r w:rsidRPr="006235E9">
              <w:rPr>
                <w:sz w:val="11"/>
                <w:szCs w:val="11"/>
              </w:rPr>
              <w:t>,</w:t>
            </w:r>
          </w:p>
          <w:p w14:paraId="2E321DD9" w14:textId="77777777" w:rsidR="001F674E" w:rsidRPr="006235E9" w:rsidRDefault="001F674E" w:rsidP="00027273">
            <w:pPr>
              <w:spacing w:line="283" w:lineRule="atLeast"/>
              <w:rPr>
                <w:sz w:val="11"/>
                <w:szCs w:val="11"/>
              </w:rPr>
            </w:pPr>
            <w:hyperlink r:id="rId237" w:anchor="https://www.abomafoon.nl/motorkettingzaag" w:history="1">
              <w:r w:rsidRPr="006235E9">
                <w:rPr>
                  <w:sz w:val="11"/>
                  <w:szCs w:val="11"/>
                </w:rPr>
                <w:t>https://www.abomafoon.nl/motorkettingzaag</w:t>
              </w:r>
            </w:hyperlink>
            <w:r w:rsidRPr="006235E9">
              <w:rPr>
                <w:sz w:val="11"/>
                <w:szCs w:val="11"/>
              </w:rPr>
              <w:t>,</w:t>
            </w:r>
          </w:p>
          <w:p w14:paraId="53AFD371" w14:textId="77777777" w:rsidR="001F674E" w:rsidRPr="006235E9" w:rsidRDefault="001F674E" w:rsidP="00027273">
            <w:pPr>
              <w:spacing w:line="283" w:lineRule="atLeast"/>
              <w:rPr>
                <w:sz w:val="11"/>
                <w:szCs w:val="11"/>
              </w:rPr>
            </w:pPr>
            <w:hyperlink r:id="rId238" w:anchor="https://www.abomafoon.nl/gevaarlijke-stoffen" w:history="1">
              <w:r w:rsidRPr="006235E9">
                <w:rPr>
                  <w:sz w:val="11"/>
                  <w:szCs w:val="11"/>
                </w:rPr>
                <w:t>https://www.abomafoon.nl/gevaarlijke-stoffen</w:t>
              </w:r>
            </w:hyperlink>
            <w:r w:rsidRPr="006235E9">
              <w:rPr>
                <w:sz w:val="11"/>
                <w:szCs w:val="11"/>
              </w:rPr>
              <w:t>,</w:t>
            </w:r>
          </w:p>
          <w:p w14:paraId="1B4F6614" w14:textId="77777777" w:rsidR="001F674E" w:rsidRPr="006235E9" w:rsidRDefault="001F674E" w:rsidP="00027273">
            <w:pPr>
              <w:spacing w:line="283" w:lineRule="atLeast"/>
              <w:rPr>
                <w:sz w:val="11"/>
                <w:szCs w:val="11"/>
              </w:rPr>
            </w:pPr>
            <w:hyperlink r:id="rId239" w:anchor="https://www.abomafoon.nl/biologische-agentia" w:history="1">
              <w:r w:rsidRPr="006235E9">
                <w:rPr>
                  <w:sz w:val="11"/>
                  <w:szCs w:val="11"/>
                </w:rPr>
                <w:t>https://www.abomafoon.nl/biologische-agentia</w:t>
              </w:r>
            </w:hyperlink>
            <w:r w:rsidRPr="006235E9">
              <w:rPr>
                <w:sz w:val="11"/>
                <w:szCs w:val="11"/>
              </w:rPr>
              <w:t>,</w:t>
            </w:r>
          </w:p>
          <w:p w14:paraId="500BC071" w14:textId="77777777" w:rsidR="001F674E" w:rsidRPr="006235E9" w:rsidRDefault="001F674E" w:rsidP="00027273">
            <w:pPr>
              <w:spacing w:line="283" w:lineRule="atLeast"/>
              <w:rPr>
                <w:sz w:val="11"/>
                <w:szCs w:val="11"/>
              </w:rPr>
            </w:pPr>
            <w:hyperlink r:id="rId240" w:anchor="https://www.abomafoon.nl/persoonlijke-beschermingsmiddelen" w:history="1">
              <w:r w:rsidRPr="006235E9">
                <w:rPr>
                  <w:sz w:val="11"/>
                  <w:szCs w:val="11"/>
                </w:rPr>
                <w:t>https://www.abomafoon.nl/persoonlijke-beschermingsmiddelen</w:t>
              </w:r>
            </w:hyperlink>
            <w:r w:rsidRPr="006235E9">
              <w:rPr>
                <w:sz w:val="11"/>
                <w:szCs w:val="11"/>
              </w:rPr>
              <w:t>,</w:t>
            </w:r>
          </w:p>
          <w:p w14:paraId="6DE28B36" w14:textId="77777777" w:rsidR="001F674E" w:rsidRPr="006235E9" w:rsidRDefault="001F674E" w:rsidP="00027273">
            <w:pPr>
              <w:spacing w:line="283" w:lineRule="atLeast"/>
              <w:rPr>
                <w:sz w:val="11"/>
                <w:szCs w:val="11"/>
              </w:rPr>
            </w:pPr>
            <w:hyperlink r:id="rId241" w:anchor="https://www.abomafoon.nl/veiligheidskleding" w:history="1">
              <w:r w:rsidRPr="006235E9">
                <w:rPr>
                  <w:sz w:val="11"/>
                  <w:szCs w:val="11"/>
                </w:rPr>
                <w:t>https://www.abomafoon.nl/veiligheidskleding</w:t>
              </w:r>
            </w:hyperlink>
            <w:r w:rsidRPr="006235E9">
              <w:rPr>
                <w:sz w:val="11"/>
                <w:szCs w:val="11"/>
              </w:rPr>
              <w:t>,</w:t>
            </w:r>
          </w:p>
          <w:p w14:paraId="2703807E" w14:textId="77777777" w:rsidR="001F674E" w:rsidRPr="006235E9" w:rsidRDefault="001F674E" w:rsidP="00027273">
            <w:pPr>
              <w:spacing w:line="283" w:lineRule="atLeast"/>
              <w:rPr>
                <w:sz w:val="11"/>
                <w:szCs w:val="11"/>
              </w:rPr>
            </w:pPr>
            <w:hyperlink r:id="rId242" w:anchor="https://www.abomafoon.nl/handbescherming" w:history="1">
              <w:r w:rsidRPr="006235E9">
                <w:rPr>
                  <w:sz w:val="11"/>
                  <w:szCs w:val="11"/>
                </w:rPr>
                <w:t>https://www.abomafoon.nl/handbescherming</w:t>
              </w:r>
            </w:hyperlink>
            <w:r w:rsidRPr="006235E9">
              <w:rPr>
                <w:sz w:val="11"/>
                <w:szCs w:val="11"/>
              </w:rPr>
              <w:t>,</w:t>
            </w:r>
          </w:p>
          <w:p w14:paraId="4C652E93" w14:textId="77777777" w:rsidR="001F674E" w:rsidRPr="006235E9" w:rsidRDefault="001F674E" w:rsidP="00027273">
            <w:pPr>
              <w:spacing w:line="283" w:lineRule="atLeast"/>
              <w:rPr>
                <w:sz w:val="11"/>
                <w:szCs w:val="11"/>
              </w:rPr>
            </w:pPr>
            <w:hyperlink r:id="rId243" w:anchor="https://www.abomafoon.nl/adembescherming" w:history="1">
              <w:r w:rsidRPr="006235E9">
                <w:rPr>
                  <w:sz w:val="11"/>
                  <w:szCs w:val="11"/>
                </w:rPr>
                <w:t>https://www.abomafoon.nl/adembescherming</w:t>
              </w:r>
            </w:hyperlink>
          </w:p>
          <w:p w14:paraId="60B89E35" w14:textId="77777777" w:rsidR="001F674E" w:rsidRPr="006235E9" w:rsidRDefault="001F674E" w:rsidP="00027273">
            <w:pPr>
              <w:spacing w:line="283" w:lineRule="atLeast"/>
              <w:rPr>
                <w:sz w:val="11"/>
                <w:szCs w:val="11"/>
              </w:rPr>
            </w:pPr>
          </w:p>
        </w:tc>
      </w:tr>
      <w:tr w:rsidR="001F674E" w:rsidRPr="006235E9" w14:paraId="627FCB04" w14:textId="77777777" w:rsidTr="00027273">
        <w:tc>
          <w:tcPr>
            <w:tcW w:w="658" w:type="dxa"/>
          </w:tcPr>
          <w:p w14:paraId="2B428A63" w14:textId="77777777" w:rsidR="001F674E" w:rsidRPr="006235E9" w:rsidRDefault="001F674E" w:rsidP="00027273">
            <w:pPr>
              <w:spacing w:line="283" w:lineRule="atLeast"/>
              <w:rPr>
                <w:sz w:val="11"/>
                <w:szCs w:val="11"/>
              </w:rPr>
            </w:pPr>
            <w:r w:rsidRPr="006235E9">
              <w:rPr>
                <w:sz w:val="11"/>
                <w:szCs w:val="11"/>
              </w:rPr>
              <w:lastRenderedPageBreak/>
              <w:t>270010, 270020, 470010, 470020, 570010, 570020, 670010, 670020</w:t>
            </w:r>
          </w:p>
        </w:tc>
        <w:tc>
          <w:tcPr>
            <w:tcW w:w="658" w:type="dxa"/>
          </w:tcPr>
          <w:p w14:paraId="32C3C2AB" w14:textId="77777777" w:rsidR="001F674E" w:rsidRPr="006235E9" w:rsidRDefault="001F674E" w:rsidP="00027273">
            <w:pPr>
              <w:spacing w:line="283" w:lineRule="atLeast"/>
              <w:rPr>
                <w:sz w:val="11"/>
                <w:szCs w:val="11"/>
              </w:rPr>
            </w:pPr>
            <w:r w:rsidRPr="006235E9">
              <w:rPr>
                <w:sz w:val="11"/>
                <w:szCs w:val="11"/>
              </w:rPr>
              <w:t>620407</w:t>
            </w:r>
          </w:p>
        </w:tc>
        <w:tc>
          <w:tcPr>
            <w:tcW w:w="2413" w:type="dxa"/>
          </w:tcPr>
          <w:p w14:paraId="1B0FF7A2" w14:textId="77777777" w:rsidR="001F674E" w:rsidRPr="006235E9" w:rsidRDefault="001F674E" w:rsidP="00027273">
            <w:pPr>
              <w:spacing w:line="283" w:lineRule="atLeast"/>
              <w:rPr>
                <w:sz w:val="11"/>
                <w:szCs w:val="11"/>
              </w:rPr>
            </w:pPr>
            <w:r w:rsidRPr="006235E9">
              <w:rPr>
                <w:sz w:val="11"/>
                <w:szCs w:val="11"/>
              </w:rPr>
              <w:t>Toepassen rijdende afzetting</w:t>
            </w:r>
          </w:p>
        </w:tc>
        <w:tc>
          <w:tcPr>
            <w:tcW w:w="1426" w:type="dxa"/>
          </w:tcPr>
          <w:p w14:paraId="4E9BCFB4" w14:textId="77777777" w:rsidR="001F674E" w:rsidRPr="006235E9" w:rsidRDefault="001F674E" w:rsidP="00027273">
            <w:pPr>
              <w:spacing w:line="283" w:lineRule="atLeast"/>
              <w:rPr>
                <w:sz w:val="11"/>
                <w:szCs w:val="11"/>
              </w:rPr>
            </w:pPr>
            <w:r w:rsidRPr="006235E9">
              <w:rPr>
                <w:sz w:val="11"/>
                <w:szCs w:val="11"/>
              </w:rPr>
              <w:t>Aanrijgevaar</w:t>
            </w:r>
          </w:p>
        </w:tc>
        <w:tc>
          <w:tcPr>
            <w:tcW w:w="1426" w:type="dxa"/>
          </w:tcPr>
          <w:p w14:paraId="4A7BFBAA" w14:textId="77777777" w:rsidR="001F674E" w:rsidRPr="006235E9" w:rsidRDefault="001F674E" w:rsidP="00027273">
            <w:pPr>
              <w:spacing w:line="283" w:lineRule="atLeast"/>
              <w:rPr>
                <w:sz w:val="11"/>
                <w:szCs w:val="11"/>
              </w:rPr>
            </w:pPr>
            <w:r w:rsidRPr="006235E9">
              <w:rPr>
                <w:sz w:val="11"/>
                <w:szCs w:val="11"/>
              </w:rPr>
              <w:t>Weggebruikers,</w:t>
            </w:r>
          </w:p>
          <w:p w14:paraId="11728958" w14:textId="77777777" w:rsidR="001F674E" w:rsidRPr="006235E9" w:rsidRDefault="001F674E" w:rsidP="00027273">
            <w:pPr>
              <w:spacing w:line="283" w:lineRule="atLeast"/>
              <w:rPr>
                <w:sz w:val="11"/>
                <w:szCs w:val="11"/>
              </w:rPr>
            </w:pPr>
            <w:r w:rsidRPr="006235E9">
              <w:rPr>
                <w:sz w:val="11"/>
                <w:szCs w:val="11"/>
              </w:rPr>
              <w:t>Max snelheid,</w:t>
            </w:r>
          </w:p>
          <w:p w14:paraId="720BAD9D" w14:textId="77777777" w:rsidR="001F674E" w:rsidRPr="006235E9" w:rsidRDefault="001F674E" w:rsidP="00027273">
            <w:pPr>
              <w:spacing w:line="283" w:lineRule="atLeast"/>
              <w:rPr>
                <w:sz w:val="11"/>
                <w:szCs w:val="11"/>
              </w:rPr>
            </w:pPr>
            <w:r w:rsidRPr="006235E9">
              <w:rPr>
                <w:sz w:val="11"/>
                <w:szCs w:val="11"/>
              </w:rPr>
              <w:t>Zichtbaarheid,</w:t>
            </w:r>
          </w:p>
          <w:p w14:paraId="4510462A" w14:textId="77777777" w:rsidR="001F674E" w:rsidRPr="006235E9" w:rsidRDefault="001F674E" w:rsidP="00027273">
            <w:pPr>
              <w:spacing w:line="283" w:lineRule="atLeast"/>
              <w:rPr>
                <w:sz w:val="11"/>
                <w:szCs w:val="11"/>
              </w:rPr>
            </w:pPr>
            <w:r w:rsidRPr="006235E9">
              <w:rPr>
                <w:sz w:val="11"/>
                <w:szCs w:val="11"/>
              </w:rPr>
              <w:t>Omgevings aspecten</w:t>
            </w:r>
          </w:p>
        </w:tc>
        <w:tc>
          <w:tcPr>
            <w:tcW w:w="1426" w:type="dxa"/>
          </w:tcPr>
          <w:p w14:paraId="1C6082EA" w14:textId="77777777" w:rsidR="001F674E" w:rsidRPr="006235E9" w:rsidRDefault="001F674E" w:rsidP="00027273">
            <w:pPr>
              <w:spacing w:line="283" w:lineRule="atLeast"/>
              <w:rPr>
                <w:sz w:val="11"/>
                <w:szCs w:val="11"/>
              </w:rPr>
            </w:pPr>
          </w:p>
        </w:tc>
        <w:tc>
          <w:tcPr>
            <w:tcW w:w="1426" w:type="dxa"/>
          </w:tcPr>
          <w:p w14:paraId="3D8B13B0" w14:textId="77777777" w:rsidR="001F674E" w:rsidRPr="006235E9" w:rsidRDefault="001F674E" w:rsidP="00027273">
            <w:pPr>
              <w:spacing w:line="283" w:lineRule="atLeast"/>
              <w:rPr>
                <w:sz w:val="11"/>
                <w:szCs w:val="11"/>
              </w:rPr>
            </w:pPr>
            <w:r w:rsidRPr="006235E9">
              <w:rPr>
                <w:sz w:val="11"/>
                <w:szCs w:val="11"/>
              </w:rPr>
              <w:t xml:space="preserve">Mens scheiden van de bron </w:t>
            </w:r>
          </w:p>
        </w:tc>
        <w:tc>
          <w:tcPr>
            <w:tcW w:w="1426" w:type="dxa"/>
          </w:tcPr>
          <w:p w14:paraId="1B7F281F" w14:textId="77777777" w:rsidR="001F674E" w:rsidRPr="006235E9" w:rsidRDefault="001F674E" w:rsidP="00027273">
            <w:pPr>
              <w:spacing w:line="283" w:lineRule="atLeast"/>
              <w:rPr>
                <w:sz w:val="11"/>
                <w:szCs w:val="11"/>
              </w:rPr>
            </w:pPr>
            <w:r w:rsidRPr="006235E9">
              <w:rPr>
                <w:sz w:val="11"/>
                <w:szCs w:val="11"/>
              </w:rPr>
              <w:t>Juiste afzetmiddelen, extra verlichting, juiste bebording</w:t>
            </w:r>
          </w:p>
        </w:tc>
        <w:tc>
          <w:tcPr>
            <w:tcW w:w="1426" w:type="dxa"/>
          </w:tcPr>
          <w:p w14:paraId="7832F74A" w14:textId="77777777" w:rsidR="001F674E" w:rsidRPr="006235E9" w:rsidRDefault="001F674E" w:rsidP="00027273">
            <w:pPr>
              <w:spacing w:line="283" w:lineRule="atLeast"/>
              <w:rPr>
                <w:sz w:val="11"/>
                <w:szCs w:val="11"/>
              </w:rPr>
            </w:pPr>
            <w:r w:rsidRPr="006235E9">
              <w:rPr>
                <w:sz w:val="11"/>
                <w:szCs w:val="11"/>
              </w:rPr>
              <w:t>Voorafgaand aan de werkzaamheden bepalen welke beheersmaatregelen nodig zijn</w:t>
            </w:r>
          </w:p>
        </w:tc>
        <w:tc>
          <w:tcPr>
            <w:tcW w:w="1426" w:type="dxa"/>
          </w:tcPr>
          <w:p w14:paraId="5645BD67" w14:textId="77777777" w:rsidR="001F674E" w:rsidRPr="006235E9" w:rsidRDefault="001F674E" w:rsidP="00027273">
            <w:pPr>
              <w:spacing w:line="283" w:lineRule="atLeast"/>
              <w:rPr>
                <w:sz w:val="11"/>
                <w:szCs w:val="11"/>
              </w:rPr>
            </w:pPr>
            <w:r w:rsidRPr="006235E9">
              <w:rPr>
                <w:sz w:val="11"/>
                <w:szCs w:val="11"/>
              </w:rPr>
              <w:t>Conform CROW 96a&amp;96b</w:t>
            </w:r>
          </w:p>
        </w:tc>
        <w:tc>
          <w:tcPr>
            <w:tcW w:w="1426" w:type="dxa"/>
          </w:tcPr>
          <w:p w14:paraId="4C800B6F" w14:textId="77777777" w:rsidR="001F674E" w:rsidRPr="006235E9" w:rsidRDefault="001F674E" w:rsidP="00027273">
            <w:pPr>
              <w:spacing w:line="283" w:lineRule="atLeast"/>
              <w:rPr>
                <w:sz w:val="11"/>
                <w:szCs w:val="11"/>
              </w:rPr>
            </w:pPr>
            <w:hyperlink r:id="rId244"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67437431" w14:textId="77777777" w:rsidR="001F674E" w:rsidRPr="006235E9" w:rsidRDefault="001F674E" w:rsidP="00027273">
            <w:pPr>
              <w:spacing w:line="283" w:lineRule="atLeast"/>
              <w:rPr>
                <w:sz w:val="11"/>
                <w:szCs w:val="11"/>
              </w:rPr>
            </w:pPr>
            <w:hyperlink r:id="rId245" w:anchor="https://www.abomafoon.nl/tijdelijke-verkeersmaatregelen-rondom-bouwplaatsen" w:history="1">
              <w:r w:rsidRPr="006235E9">
                <w:rPr>
                  <w:sz w:val="11"/>
                  <w:szCs w:val="11"/>
                </w:rPr>
                <w:t>https://www.abomafoon.nl/tijdelijke-verkeersmaatregelen-rondom-bouwplaatsen</w:t>
              </w:r>
            </w:hyperlink>
            <w:r w:rsidRPr="006235E9">
              <w:rPr>
                <w:sz w:val="11"/>
                <w:szCs w:val="11"/>
              </w:rPr>
              <w:t>,</w:t>
            </w:r>
          </w:p>
          <w:p w14:paraId="21CD77F6" w14:textId="77777777" w:rsidR="001F674E" w:rsidRPr="006235E9" w:rsidRDefault="001F674E" w:rsidP="00027273">
            <w:pPr>
              <w:spacing w:line="283" w:lineRule="atLeast"/>
              <w:rPr>
                <w:sz w:val="11"/>
                <w:szCs w:val="11"/>
              </w:rPr>
            </w:pPr>
            <w:hyperlink r:id="rId246" w:anchor="https://www.abomafoon.nl/nachtwerk" w:history="1">
              <w:r w:rsidRPr="006235E9">
                <w:rPr>
                  <w:sz w:val="11"/>
                  <w:szCs w:val="11"/>
                </w:rPr>
                <w:t>https://www.abomafoon.nl/nachtwerk</w:t>
              </w:r>
            </w:hyperlink>
          </w:p>
        </w:tc>
      </w:tr>
      <w:tr w:rsidR="001F674E" w:rsidRPr="006235E9" w14:paraId="1AB01E89" w14:textId="77777777" w:rsidTr="00027273">
        <w:tc>
          <w:tcPr>
            <w:tcW w:w="658" w:type="dxa"/>
          </w:tcPr>
          <w:p w14:paraId="5B9C5090" w14:textId="77777777" w:rsidR="001F674E" w:rsidRPr="006235E9" w:rsidRDefault="001F674E" w:rsidP="00027273">
            <w:pPr>
              <w:spacing w:line="283" w:lineRule="atLeast"/>
              <w:rPr>
                <w:sz w:val="11"/>
                <w:szCs w:val="11"/>
              </w:rPr>
            </w:pPr>
            <w:r w:rsidRPr="006235E9">
              <w:rPr>
                <w:sz w:val="11"/>
                <w:szCs w:val="11"/>
              </w:rPr>
              <w:t>270030, 470030, 570030, 670030</w:t>
            </w:r>
          </w:p>
        </w:tc>
        <w:tc>
          <w:tcPr>
            <w:tcW w:w="658" w:type="dxa"/>
          </w:tcPr>
          <w:p w14:paraId="16CB84AC" w14:textId="77777777" w:rsidR="001F674E" w:rsidRPr="006235E9" w:rsidRDefault="001F674E" w:rsidP="00027273">
            <w:pPr>
              <w:spacing w:line="283" w:lineRule="atLeast"/>
              <w:rPr>
                <w:sz w:val="11"/>
                <w:szCs w:val="11"/>
              </w:rPr>
            </w:pPr>
            <w:r w:rsidRPr="006235E9">
              <w:rPr>
                <w:sz w:val="11"/>
                <w:szCs w:val="11"/>
              </w:rPr>
              <w:t>621010</w:t>
            </w:r>
          </w:p>
        </w:tc>
        <w:tc>
          <w:tcPr>
            <w:tcW w:w="2413" w:type="dxa"/>
          </w:tcPr>
          <w:p w14:paraId="18AD8497" w14:textId="77777777" w:rsidR="001F674E" w:rsidRPr="006235E9" w:rsidRDefault="001F674E" w:rsidP="00027273">
            <w:pPr>
              <w:spacing w:line="283" w:lineRule="atLeast"/>
              <w:rPr>
                <w:sz w:val="11"/>
                <w:szCs w:val="11"/>
              </w:rPr>
            </w:pPr>
            <w:r w:rsidRPr="006235E9">
              <w:rPr>
                <w:sz w:val="11"/>
                <w:szCs w:val="11"/>
              </w:rPr>
              <w:t>Aanbrengen afzetting(en) op enkelbaansweg</w:t>
            </w:r>
          </w:p>
        </w:tc>
        <w:tc>
          <w:tcPr>
            <w:tcW w:w="1426" w:type="dxa"/>
          </w:tcPr>
          <w:p w14:paraId="53C460FB" w14:textId="77777777" w:rsidR="001F674E" w:rsidRPr="006235E9" w:rsidRDefault="001F674E" w:rsidP="00027273">
            <w:pPr>
              <w:spacing w:line="283" w:lineRule="atLeast"/>
              <w:rPr>
                <w:sz w:val="11"/>
                <w:szCs w:val="11"/>
              </w:rPr>
            </w:pPr>
            <w:r w:rsidRPr="006235E9">
              <w:rPr>
                <w:sz w:val="11"/>
                <w:szCs w:val="11"/>
              </w:rPr>
              <w:t>Aanrijgevaar</w:t>
            </w:r>
          </w:p>
        </w:tc>
        <w:tc>
          <w:tcPr>
            <w:tcW w:w="1426" w:type="dxa"/>
          </w:tcPr>
          <w:p w14:paraId="2FC96C01" w14:textId="77777777" w:rsidR="001F674E" w:rsidRPr="006235E9" w:rsidRDefault="001F674E" w:rsidP="00027273">
            <w:pPr>
              <w:spacing w:line="283" w:lineRule="atLeast"/>
              <w:rPr>
                <w:sz w:val="11"/>
                <w:szCs w:val="11"/>
              </w:rPr>
            </w:pPr>
            <w:r w:rsidRPr="006235E9">
              <w:rPr>
                <w:sz w:val="11"/>
                <w:szCs w:val="11"/>
              </w:rPr>
              <w:t>Weggebruikers,</w:t>
            </w:r>
          </w:p>
          <w:p w14:paraId="5D412EA4" w14:textId="77777777" w:rsidR="001F674E" w:rsidRPr="006235E9" w:rsidRDefault="001F674E" w:rsidP="00027273">
            <w:pPr>
              <w:spacing w:line="283" w:lineRule="atLeast"/>
              <w:rPr>
                <w:sz w:val="11"/>
                <w:szCs w:val="11"/>
              </w:rPr>
            </w:pPr>
            <w:r w:rsidRPr="006235E9">
              <w:rPr>
                <w:sz w:val="11"/>
                <w:szCs w:val="11"/>
              </w:rPr>
              <w:t>Max snelheid,</w:t>
            </w:r>
          </w:p>
          <w:p w14:paraId="28A71FF9" w14:textId="77777777" w:rsidR="001F674E" w:rsidRPr="006235E9" w:rsidRDefault="001F674E" w:rsidP="00027273">
            <w:pPr>
              <w:spacing w:line="283" w:lineRule="atLeast"/>
              <w:rPr>
                <w:sz w:val="11"/>
                <w:szCs w:val="11"/>
              </w:rPr>
            </w:pPr>
            <w:r w:rsidRPr="006235E9">
              <w:rPr>
                <w:sz w:val="11"/>
                <w:szCs w:val="11"/>
              </w:rPr>
              <w:t>Zichtbaarheid,</w:t>
            </w:r>
          </w:p>
          <w:p w14:paraId="2E82577E" w14:textId="77777777" w:rsidR="001F674E" w:rsidRPr="006235E9" w:rsidRDefault="001F674E" w:rsidP="00027273">
            <w:pPr>
              <w:spacing w:line="283" w:lineRule="atLeast"/>
              <w:rPr>
                <w:sz w:val="11"/>
                <w:szCs w:val="11"/>
              </w:rPr>
            </w:pPr>
            <w:r w:rsidRPr="006235E9">
              <w:rPr>
                <w:sz w:val="11"/>
                <w:szCs w:val="11"/>
              </w:rPr>
              <w:t>Omgevings aspecten</w:t>
            </w:r>
          </w:p>
        </w:tc>
        <w:tc>
          <w:tcPr>
            <w:tcW w:w="1426" w:type="dxa"/>
          </w:tcPr>
          <w:p w14:paraId="596353EA" w14:textId="77777777" w:rsidR="001F674E" w:rsidRPr="006235E9" w:rsidRDefault="001F674E" w:rsidP="00027273">
            <w:pPr>
              <w:spacing w:line="283" w:lineRule="atLeast"/>
              <w:rPr>
                <w:sz w:val="11"/>
                <w:szCs w:val="11"/>
              </w:rPr>
            </w:pPr>
          </w:p>
        </w:tc>
        <w:tc>
          <w:tcPr>
            <w:tcW w:w="1426" w:type="dxa"/>
          </w:tcPr>
          <w:p w14:paraId="52971B5D" w14:textId="77777777" w:rsidR="001F674E" w:rsidRPr="006235E9" w:rsidRDefault="001F674E" w:rsidP="00027273">
            <w:pPr>
              <w:spacing w:line="283" w:lineRule="atLeast"/>
              <w:rPr>
                <w:sz w:val="11"/>
                <w:szCs w:val="11"/>
              </w:rPr>
            </w:pPr>
            <w:r w:rsidRPr="006235E9">
              <w:rPr>
                <w:sz w:val="11"/>
                <w:szCs w:val="11"/>
              </w:rPr>
              <w:t xml:space="preserve">Mens scheiden van de bron </w:t>
            </w:r>
          </w:p>
        </w:tc>
        <w:tc>
          <w:tcPr>
            <w:tcW w:w="1426" w:type="dxa"/>
          </w:tcPr>
          <w:p w14:paraId="0A019315" w14:textId="77777777" w:rsidR="001F674E" w:rsidRPr="006235E9" w:rsidRDefault="001F674E" w:rsidP="00027273">
            <w:pPr>
              <w:spacing w:line="283" w:lineRule="atLeast"/>
              <w:rPr>
                <w:sz w:val="11"/>
                <w:szCs w:val="11"/>
              </w:rPr>
            </w:pPr>
            <w:r w:rsidRPr="006235E9">
              <w:rPr>
                <w:sz w:val="11"/>
                <w:szCs w:val="11"/>
              </w:rPr>
              <w:t>Juiste afzetmiddelen, extra verlichting, juiste bebording</w:t>
            </w:r>
          </w:p>
        </w:tc>
        <w:tc>
          <w:tcPr>
            <w:tcW w:w="1426" w:type="dxa"/>
          </w:tcPr>
          <w:p w14:paraId="79744D5D" w14:textId="77777777" w:rsidR="001F674E" w:rsidRPr="006235E9" w:rsidRDefault="001F674E" w:rsidP="00027273">
            <w:pPr>
              <w:spacing w:line="283" w:lineRule="atLeast"/>
              <w:rPr>
                <w:sz w:val="11"/>
                <w:szCs w:val="11"/>
              </w:rPr>
            </w:pPr>
            <w:r w:rsidRPr="006235E9">
              <w:rPr>
                <w:sz w:val="11"/>
                <w:szCs w:val="11"/>
              </w:rPr>
              <w:t>Voorafgaand aan de werkzaamheden bepalen welke beheersmaatregelen nodig zijn</w:t>
            </w:r>
          </w:p>
        </w:tc>
        <w:tc>
          <w:tcPr>
            <w:tcW w:w="1426" w:type="dxa"/>
          </w:tcPr>
          <w:p w14:paraId="7DC8E696" w14:textId="77777777" w:rsidR="001F674E" w:rsidRPr="006235E9" w:rsidRDefault="001F674E" w:rsidP="00027273">
            <w:pPr>
              <w:spacing w:line="283" w:lineRule="atLeast"/>
              <w:rPr>
                <w:sz w:val="11"/>
                <w:szCs w:val="11"/>
              </w:rPr>
            </w:pPr>
            <w:r w:rsidRPr="006235E9">
              <w:rPr>
                <w:sz w:val="11"/>
                <w:szCs w:val="11"/>
              </w:rPr>
              <w:t>Conform CROW 96a&amp;96b</w:t>
            </w:r>
          </w:p>
        </w:tc>
        <w:tc>
          <w:tcPr>
            <w:tcW w:w="1426" w:type="dxa"/>
          </w:tcPr>
          <w:p w14:paraId="1F4307CC" w14:textId="77777777" w:rsidR="001F674E" w:rsidRPr="006235E9" w:rsidRDefault="001F674E" w:rsidP="00027273">
            <w:pPr>
              <w:spacing w:line="283" w:lineRule="atLeast"/>
              <w:rPr>
                <w:sz w:val="11"/>
                <w:szCs w:val="11"/>
              </w:rPr>
            </w:pPr>
            <w:hyperlink r:id="rId247" w:anchor="https://www.abomafoon.nl/veiligheidsinstructie-toolboxmeeting-en-training" w:history="1">
              <w:r w:rsidRPr="006235E9">
                <w:rPr>
                  <w:sz w:val="11"/>
                  <w:szCs w:val="11"/>
                </w:rPr>
                <w:t>https://www.abomafoon.nl/veiligheidsinstructie-toolboxmeeting-en-training</w:t>
              </w:r>
            </w:hyperlink>
            <w:r w:rsidRPr="006235E9">
              <w:rPr>
                <w:sz w:val="11"/>
                <w:szCs w:val="11"/>
              </w:rPr>
              <w:t>,</w:t>
            </w:r>
          </w:p>
          <w:p w14:paraId="698EE7F6" w14:textId="77777777" w:rsidR="001F674E" w:rsidRPr="006235E9" w:rsidRDefault="001F674E" w:rsidP="00027273">
            <w:pPr>
              <w:spacing w:line="283" w:lineRule="atLeast"/>
              <w:rPr>
                <w:sz w:val="11"/>
                <w:szCs w:val="11"/>
              </w:rPr>
            </w:pPr>
            <w:hyperlink r:id="rId248" w:anchor="https://www.abomafoon.nl/tijdelijke-verkeersmaatregelen-rondom-bouwplaatsen" w:history="1">
              <w:r w:rsidRPr="006235E9">
                <w:rPr>
                  <w:sz w:val="11"/>
                  <w:szCs w:val="11"/>
                </w:rPr>
                <w:t>https://www.abomafoon.nl/tijdelijke-verkeersmaatregelen-rondom-bouwplaatsen</w:t>
              </w:r>
            </w:hyperlink>
            <w:r w:rsidRPr="006235E9">
              <w:rPr>
                <w:sz w:val="11"/>
                <w:szCs w:val="11"/>
              </w:rPr>
              <w:t>,</w:t>
            </w:r>
          </w:p>
          <w:p w14:paraId="2A65B3D1" w14:textId="77777777" w:rsidR="001F674E" w:rsidRPr="006235E9" w:rsidRDefault="001F674E" w:rsidP="00027273">
            <w:pPr>
              <w:spacing w:line="283" w:lineRule="atLeast"/>
              <w:rPr>
                <w:sz w:val="11"/>
                <w:szCs w:val="11"/>
              </w:rPr>
            </w:pPr>
            <w:hyperlink r:id="rId249" w:anchor="https://www.abomafoon.nl/nachtwerk" w:history="1">
              <w:r w:rsidRPr="006235E9">
                <w:rPr>
                  <w:sz w:val="11"/>
                  <w:szCs w:val="11"/>
                </w:rPr>
                <w:t>https://www.abomafoon.nl/nachtwerk</w:t>
              </w:r>
            </w:hyperlink>
          </w:p>
        </w:tc>
      </w:tr>
    </w:tbl>
    <w:p w14:paraId="567C99C8" w14:textId="77777777" w:rsidR="00C12230" w:rsidRDefault="00C12230" w:rsidP="008D7F24">
      <w:pPr>
        <w:rPr>
          <w:szCs w:val="22"/>
        </w:rPr>
      </w:pPr>
    </w:p>
    <w:p w14:paraId="7DAA6140" w14:textId="77777777" w:rsidR="00F40B51" w:rsidRDefault="00F40B51" w:rsidP="008D7F24">
      <w:pPr>
        <w:rPr>
          <w:szCs w:val="22"/>
        </w:rPr>
      </w:pPr>
    </w:p>
    <w:p w14:paraId="02F4A1EA" w14:textId="77777777" w:rsidR="00B67818" w:rsidRDefault="00B67818" w:rsidP="008D7F24">
      <w:pPr>
        <w:rPr>
          <w:szCs w:val="22"/>
        </w:rPr>
      </w:pPr>
    </w:p>
    <w:p w14:paraId="1CA6B910" w14:textId="77777777" w:rsidR="00B67818" w:rsidRDefault="00B67818" w:rsidP="008D7F24">
      <w:pPr>
        <w:rPr>
          <w:szCs w:val="22"/>
        </w:rPr>
      </w:pPr>
    </w:p>
    <w:p w14:paraId="4B9229DD" w14:textId="77777777" w:rsidR="00B67818" w:rsidRDefault="00B67818" w:rsidP="008D7F24">
      <w:pPr>
        <w:rPr>
          <w:szCs w:val="22"/>
        </w:rPr>
      </w:pPr>
    </w:p>
    <w:p w14:paraId="2176B37E" w14:textId="77777777" w:rsidR="00B67818" w:rsidRDefault="00B67818" w:rsidP="008D7F24">
      <w:pPr>
        <w:rPr>
          <w:szCs w:val="22"/>
        </w:rPr>
      </w:pPr>
    </w:p>
    <w:p w14:paraId="1AB6988C" w14:textId="77777777" w:rsidR="00B67818" w:rsidRDefault="00B67818" w:rsidP="008D7F24">
      <w:pPr>
        <w:rPr>
          <w:szCs w:val="22"/>
        </w:rPr>
      </w:pPr>
    </w:p>
    <w:p w14:paraId="1E9389BD" w14:textId="77777777" w:rsidR="00F40B51" w:rsidRDefault="00F40B51" w:rsidP="008D7F24">
      <w:pPr>
        <w:rPr>
          <w:szCs w:val="22"/>
        </w:rPr>
      </w:pPr>
    </w:p>
    <w:p w14:paraId="1EB76A71" w14:textId="77777777" w:rsidR="00B67818" w:rsidRDefault="00B67818" w:rsidP="00B67818">
      <w:pPr>
        <w:spacing w:before="240" w:line="280" w:lineRule="atLeast"/>
        <w:ind w:left="1418" w:hanging="1418"/>
        <w:outlineLvl w:val="0"/>
        <w:rPr>
          <w:rFonts w:ascii="Calibri" w:hAnsi="Calibri"/>
          <w:b/>
          <w:bCs/>
          <w:spacing w:val="20"/>
        </w:rPr>
      </w:pPr>
      <w:bookmarkStart w:id="32" w:name="_Toc30488071"/>
      <w:bookmarkStart w:id="33" w:name="_Toc1645683741"/>
      <w:r w:rsidRPr="4A91FCCC">
        <w:rPr>
          <w:rFonts w:ascii="Calibri" w:hAnsi="Calibri"/>
          <w:b/>
          <w:bCs/>
          <w:spacing w:val="20"/>
        </w:rPr>
        <w:lastRenderedPageBreak/>
        <w:t>BIJLAGE 2:</w:t>
      </w:r>
      <w:r w:rsidRPr="006235E9">
        <w:rPr>
          <w:rFonts w:ascii="Calibri" w:hAnsi="Calibri"/>
          <w:b/>
          <w:spacing w:val="20"/>
        </w:rPr>
        <w:tab/>
      </w:r>
      <w:r w:rsidRPr="4A91FCCC">
        <w:rPr>
          <w:rFonts w:ascii="Calibri" w:hAnsi="Calibri"/>
          <w:b/>
          <w:bCs/>
          <w:spacing w:val="20"/>
        </w:rPr>
        <w:t>RISICO INVENTARISATIE VOORTVLOEIEND UIT DE OMGEVING VAN DE BOUWLOCATIE</w:t>
      </w:r>
      <w:bookmarkEnd w:id="32"/>
      <w:bookmarkEnd w:id="33"/>
    </w:p>
    <w:p w14:paraId="25B9832D" w14:textId="77777777" w:rsidR="00B67818" w:rsidRPr="006235E9" w:rsidRDefault="00B67818" w:rsidP="00B67818">
      <w:pPr>
        <w:spacing w:before="240" w:line="280" w:lineRule="atLeast"/>
        <w:ind w:left="1418" w:hanging="1418"/>
        <w:outlineLvl w:val="0"/>
        <w:rPr>
          <w:rFonts w:ascii="Calibri" w:hAnsi="Calibri"/>
          <w:b/>
          <w:bCs/>
          <w:spacing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2268"/>
        <w:gridCol w:w="2693"/>
        <w:gridCol w:w="3260"/>
      </w:tblGrid>
      <w:tr w:rsidR="00335AE5" w:rsidRPr="006235E9" w14:paraId="5ECB3846" w14:textId="77777777" w:rsidTr="00027273">
        <w:trPr>
          <w:trHeight w:val="426"/>
          <w:tblHeader/>
        </w:trPr>
        <w:tc>
          <w:tcPr>
            <w:tcW w:w="1843" w:type="dxa"/>
            <w:shd w:val="clear" w:color="auto" w:fill="F2F2F2"/>
            <w:vAlign w:val="center"/>
          </w:tcPr>
          <w:p w14:paraId="5830DBA1" w14:textId="77777777" w:rsidR="00335AE5" w:rsidRPr="006235E9" w:rsidRDefault="00335AE5" w:rsidP="00027273">
            <w:pPr>
              <w:spacing w:line="283" w:lineRule="atLeast"/>
              <w:rPr>
                <w:b/>
                <w:sz w:val="16"/>
                <w:szCs w:val="16"/>
              </w:rPr>
            </w:pPr>
            <w:r w:rsidRPr="006235E9">
              <w:rPr>
                <w:b/>
                <w:sz w:val="16"/>
                <w:szCs w:val="16"/>
              </w:rPr>
              <w:t>Bouwfase</w:t>
            </w:r>
          </w:p>
        </w:tc>
        <w:tc>
          <w:tcPr>
            <w:tcW w:w="1985" w:type="dxa"/>
            <w:shd w:val="clear" w:color="auto" w:fill="F2F2F2"/>
            <w:vAlign w:val="center"/>
          </w:tcPr>
          <w:p w14:paraId="65668953" w14:textId="77777777" w:rsidR="00335AE5" w:rsidRPr="006235E9" w:rsidRDefault="00335AE5" w:rsidP="00027273">
            <w:pPr>
              <w:spacing w:line="283" w:lineRule="atLeast"/>
              <w:rPr>
                <w:b/>
                <w:sz w:val="16"/>
                <w:szCs w:val="16"/>
              </w:rPr>
            </w:pPr>
            <w:r w:rsidRPr="006235E9">
              <w:rPr>
                <w:b/>
                <w:sz w:val="16"/>
                <w:szCs w:val="16"/>
              </w:rPr>
              <w:t>Activiteit</w:t>
            </w:r>
          </w:p>
        </w:tc>
        <w:tc>
          <w:tcPr>
            <w:tcW w:w="2268" w:type="dxa"/>
            <w:shd w:val="clear" w:color="auto" w:fill="F2F2F2"/>
            <w:vAlign w:val="center"/>
          </w:tcPr>
          <w:p w14:paraId="29AF2D30" w14:textId="77777777" w:rsidR="00335AE5" w:rsidRPr="006235E9" w:rsidRDefault="00335AE5" w:rsidP="00027273">
            <w:pPr>
              <w:spacing w:line="283" w:lineRule="atLeast"/>
              <w:rPr>
                <w:b/>
                <w:sz w:val="16"/>
                <w:szCs w:val="16"/>
              </w:rPr>
            </w:pPr>
            <w:r w:rsidRPr="006235E9">
              <w:rPr>
                <w:b/>
                <w:sz w:val="16"/>
                <w:szCs w:val="16"/>
              </w:rPr>
              <w:t>Arbo-risico</w:t>
            </w:r>
          </w:p>
        </w:tc>
        <w:tc>
          <w:tcPr>
            <w:tcW w:w="2693" w:type="dxa"/>
            <w:shd w:val="clear" w:color="auto" w:fill="F2F2F2"/>
            <w:vAlign w:val="center"/>
          </w:tcPr>
          <w:p w14:paraId="406563D4" w14:textId="77777777" w:rsidR="00335AE5" w:rsidRPr="006235E9" w:rsidRDefault="00335AE5" w:rsidP="00027273">
            <w:pPr>
              <w:spacing w:line="283" w:lineRule="atLeast"/>
              <w:rPr>
                <w:b/>
                <w:sz w:val="16"/>
                <w:szCs w:val="16"/>
              </w:rPr>
            </w:pPr>
            <w:r w:rsidRPr="006235E9">
              <w:rPr>
                <w:b/>
                <w:sz w:val="16"/>
                <w:szCs w:val="16"/>
              </w:rPr>
              <w:t>Risico-oorzaak</w:t>
            </w:r>
          </w:p>
        </w:tc>
        <w:tc>
          <w:tcPr>
            <w:tcW w:w="3260" w:type="dxa"/>
            <w:shd w:val="clear" w:color="auto" w:fill="F2F2F2"/>
            <w:vAlign w:val="center"/>
          </w:tcPr>
          <w:p w14:paraId="0CB38A3F" w14:textId="77777777" w:rsidR="00335AE5" w:rsidRPr="006235E9" w:rsidRDefault="00335AE5" w:rsidP="00027273">
            <w:pPr>
              <w:spacing w:line="283" w:lineRule="atLeast"/>
              <w:rPr>
                <w:b/>
                <w:sz w:val="16"/>
                <w:szCs w:val="16"/>
              </w:rPr>
            </w:pPr>
            <w:r w:rsidRPr="006235E9">
              <w:rPr>
                <w:b/>
                <w:sz w:val="16"/>
                <w:szCs w:val="16"/>
              </w:rPr>
              <w:t>Maatregel / Voorzieningen</w:t>
            </w:r>
          </w:p>
        </w:tc>
      </w:tr>
      <w:tr w:rsidR="00335AE5" w:rsidRPr="006235E9" w14:paraId="67A90B1F" w14:textId="77777777" w:rsidTr="00027273">
        <w:trPr>
          <w:trHeight w:val="260"/>
        </w:trPr>
        <w:tc>
          <w:tcPr>
            <w:tcW w:w="1843" w:type="dxa"/>
          </w:tcPr>
          <w:p w14:paraId="353AC7C5" w14:textId="77777777" w:rsidR="00335AE5" w:rsidRPr="006235E9" w:rsidRDefault="00335AE5" w:rsidP="00027273">
            <w:pPr>
              <w:spacing w:line="283" w:lineRule="atLeast"/>
              <w:rPr>
                <w:sz w:val="16"/>
                <w:szCs w:val="16"/>
              </w:rPr>
            </w:pPr>
            <w:r w:rsidRPr="006235E9">
              <w:rPr>
                <w:sz w:val="16"/>
                <w:szCs w:val="16"/>
              </w:rPr>
              <w:t>Bouwplaatsvoorzie-ningen / inrichting</w:t>
            </w:r>
          </w:p>
        </w:tc>
        <w:tc>
          <w:tcPr>
            <w:tcW w:w="1985" w:type="dxa"/>
          </w:tcPr>
          <w:p w14:paraId="2B0EB173" w14:textId="77777777" w:rsidR="00335AE5" w:rsidRPr="006235E9" w:rsidRDefault="00335AE5" w:rsidP="00027273">
            <w:pPr>
              <w:spacing w:line="283" w:lineRule="atLeast"/>
              <w:rPr>
                <w:sz w:val="16"/>
                <w:szCs w:val="16"/>
              </w:rPr>
            </w:pPr>
            <w:r w:rsidRPr="006235E9">
              <w:rPr>
                <w:sz w:val="16"/>
                <w:szCs w:val="16"/>
              </w:rPr>
              <w:t>Bereikbaarheid voor hulpver</w:t>
            </w:r>
            <w:r w:rsidRPr="006235E9">
              <w:rPr>
                <w:sz w:val="16"/>
                <w:szCs w:val="16"/>
              </w:rPr>
              <w:softHyphen/>
              <w:t xml:space="preserve">lenende </w:t>
            </w:r>
          </w:p>
          <w:p w14:paraId="6DBA5D4B" w14:textId="77777777" w:rsidR="00335AE5" w:rsidRPr="006235E9" w:rsidRDefault="00335AE5" w:rsidP="00027273">
            <w:pPr>
              <w:spacing w:line="283" w:lineRule="atLeast"/>
              <w:rPr>
                <w:sz w:val="16"/>
                <w:szCs w:val="16"/>
              </w:rPr>
            </w:pPr>
            <w:r w:rsidRPr="006235E9">
              <w:rPr>
                <w:sz w:val="16"/>
                <w:szCs w:val="16"/>
              </w:rPr>
              <w:t>Instanties</w:t>
            </w:r>
          </w:p>
        </w:tc>
        <w:tc>
          <w:tcPr>
            <w:tcW w:w="2268" w:type="dxa"/>
          </w:tcPr>
          <w:p w14:paraId="219A0241" w14:textId="77777777" w:rsidR="00335AE5" w:rsidRPr="006235E9" w:rsidRDefault="00335AE5" w:rsidP="00027273">
            <w:pPr>
              <w:spacing w:line="283" w:lineRule="atLeast"/>
              <w:rPr>
                <w:sz w:val="16"/>
                <w:szCs w:val="16"/>
              </w:rPr>
            </w:pPr>
            <w:r w:rsidRPr="006235E9">
              <w:rPr>
                <w:sz w:val="16"/>
                <w:szCs w:val="16"/>
              </w:rPr>
              <w:t>Vertraging bij noodsituaties</w:t>
            </w:r>
          </w:p>
        </w:tc>
        <w:tc>
          <w:tcPr>
            <w:tcW w:w="2693" w:type="dxa"/>
          </w:tcPr>
          <w:p w14:paraId="2C5542C5" w14:textId="77777777" w:rsidR="00335AE5" w:rsidRPr="006235E9" w:rsidRDefault="00335AE5" w:rsidP="00027273">
            <w:pPr>
              <w:spacing w:line="283" w:lineRule="atLeast"/>
              <w:rPr>
                <w:sz w:val="16"/>
                <w:szCs w:val="16"/>
              </w:rPr>
            </w:pPr>
            <w:r w:rsidRPr="006235E9">
              <w:rPr>
                <w:sz w:val="16"/>
                <w:szCs w:val="16"/>
              </w:rPr>
              <w:t>Obstakels</w:t>
            </w:r>
          </w:p>
          <w:p w14:paraId="5DEF3A29" w14:textId="77777777" w:rsidR="00335AE5" w:rsidRPr="006235E9" w:rsidRDefault="00335AE5" w:rsidP="00027273">
            <w:pPr>
              <w:spacing w:line="283" w:lineRule="atLeast"/>
              <w:rPr>
                <w:sz w:val="16"/>
                <w:szCs w:val="16"/>
              </w:rPr>
            </w:pPr>
            <w:r w:rsidRPr="006235E9">
              <w:rPr>
                <w:sz w:val="16"/>
                <w:szCs w:val="16"/>
              </w:rPr>
              <w:t>Afzettingen</w:t>
            </w:r>
          </w:p>
        </w:tc>
        <w:tc>
          <w:tcPr>
            <w:tcW w:w="3260" w:type="dxa"/>
          </w:tcPr>
          <w:p w14:paraId="3D971262" w14:textId="77777777" w:rsidR="00335AE5" w:rsidRPr="006235E9" w:rsidRDefault="00335AE5" w:rsidP="00027273">
            <w:pPr>
              <w:spacing w:line="283" w:lineRule="atLeast"/>
              <w:rPr>
                <w:sz w:val="16"/>
                <w:szCs w:val="16"/>
              </w:rPr>
            </w:pPr>
            <w:r w:rsidRPr="006235E9">
              <w:rPr>
                <w:sz w:val="16"/>
                <w:szCs w:val="16"/>
              </w:rPr>
              <w:t>Zorgdragen voor goede bereikbaarheid en regelmatig overleg met instanties van actuele situatie en planning.</w:t>
            </w:r>
          </w:p>
        </w:tc>
      </w:tr>
      <w:tr w:rsidR="00335AE5" w:rsidRPr="006235E9" w14:paraId="50CEFA6A" w14:textId="77777777" w:rsidTr="00027273">
        <w:trPr>
          <w:trHeight w:val="260"/>
        </w:trPr>
        <w:tc>
          <w:tcPr>
            <w:tcW w:w="1843" w:type="dxa"/>
            <w:vMerge w:val="restart"/>
          </w:tcPr>
          <w:p w14:paraId="5B1C9614" w14:textId="77777777" w:rsidR="00335AE5" w:rsidRPr="006235E9" w:rsidRDefault="00335AE5" w:rsidP="00027273">
            <w:pPr>
              <w:spacing w:line="283" w:lineRule="atLeast"/>
              <w:rPr>
                <w:sz w:val="16"/>
                <w:szCs w:val="16"/>
              </w:rPr>
            </w:pPr>
            <w:r w:rsidRPr="006235E9">
              <w:rPr>
                <w:sz w:val="16"/>
                <w:szCs w:val="16"/>
              </w:rPr>
              <w:t>Fundering / grond</w:t>
            </w:r>
            <w:r w:rsidRPr="006235E9">
              <w:rPr>
                <w:sz w:val="16"/>
                <w:szCs w:val="16"/>
              </w:rPr>
              <w:softHyphen/>
              <w:t>werk</w:t>
            </w:r>
          </w:p>
        </w:tc>
        <w:tc>
          <w:tcPr>
            <w:tcW w:w="1985" w:type="dxa"/>
          </w:tcPr>
          <w:p w14:paraId="72B653BB" w14:textId="77777777" w:rsidR="00335AE5" w:rsidRPr="006235E9" w:rsidRDefault="00335AE5" w:rsidP="00027273">
            <w:pPr>
              <w:spacing w:line="283" w:lineRule="atLeast"/>
              <w:rPr>
                <w:sz w:val="16"/>
                <w:szCs w:val="16"/>
              </w:rPr>
            </w:pPr>
            <w:r w:rsidRPr="006235E9">
              <w:rPr>
                <w:sz w:val="16"/>
                <w:szCs w:val="16"/>
              </w:rPr>
              <w:t>Algemeen</w:t>
            </w:r>
          </w:p>
        </w:tc>
        <w:tc>
          <w:tcPr>
            <w:tcW w:w="2268" w:type="dxa"/>
          </w:tcPr>
          <w:p w14:paraId="57B71E4D" w14:textId="77777777" w:rsidR="00335AE5" w:rsidRPr="006235E9" w:rsidRDefault="00335AE5" w:rsidP="00027273">
            <w:pPr>
              <w:spacing w:line="283" w:lineRule="atLeast"/>
              <w:rPr>
                <w:sz w:val="16"/>
                <w:szCs w:val="16"/>
              </w:rPr>
            </w:pPr>
            <w:r w:rsidRPr="006235E9">
              <w:rPr>
                <w:sz w:val="16"/>
                <w:szCs w:val="16"/>
              </w:rPr>
              <w:t>Stof</w:t>
            </w:r>
          </w:p>
          <w:p w14:paraId="27124312" w14:textId="77777777" w:rsidR="00335AE5" w:rsidRPr="006235E9" w:rsidRDefault="00335AE5" w:rsidP="00027273">
            <w:pPr>
              <w:spacing w:line="283" w:lineRule="atLeast"/>
              <w:rPr>
                <w:sz w:val="16"/>
                <w:szCs w:val="16"/>
              </w:rPr>
            </w:pPr>
          </w:p>
        </w:tc>
        <w:tc>
          <w:tcPr>
            <w:tcW w:w="2693" w:type="dxa"/>
          </w:tcPr>
          <w:p w14:paraId="02A3CDE1" w14:textId="77777777" w:rsidR="00335AE5" w:rsidRPr="006235E9" w:rsidRDefault="00335AE5" w:rsidP="00027273">
            <w:pPr>
              <w:spacing w:line="283" w:lineRule="atLeast"/>
              <w:rPr>
                <w:sz w:val="16"/>
                <w:szCs w:val="16"/>
              </w:rPr>
            </w:pPr>
            <w:r w:rsidRPr="006235E9">
              <w:rPr>
                <w:sz w:val="16"/>
                <w:szCs w:val="16"/>
              </w:rPr>
              <w:t>Droogte tijdens uitvoering</w:t>
            </w:r>
          </w:p>
        </w:tc>
        <w:tc>
          <w:tcPr>
            <w:tcW w:w="3260" w:type="dxa"/>
          </w:tcPr>
          <w:p w14:paraId="611DD706" w14:textId="77777777" w:rsidR="00335AE5" w:rsidRPr="006235E9" w:rsidRDefault="00335AE5" w:rsidP="00027273">
            <w:pPr>
              <w:spacing w:line="283" w:lineRule="atLeast"/>
              <w:rPr>
                <w:sz w:val="16"/>
                <w:szCs w:val="16"/>
              </w:rPr>
            </w:pPr>
            <w:r w:rsidRPr="006235E9">
              <w:rPr>
                <w:sz w:val="16"/>
                <w:szCs w:val="16"/>
              </w:rPr>
              <w:t>Stofvorming voorkomen door vochtig houden van de grond</w:t>
            </w:r>
          </w:p>
        </w:tc>
      </w:tr>
      <w:tr w:rsidR="00335AE5" w:rsidRPr="006235E9" w14:paraId="309EB11A" w14:textId="77777777" w:rsidTr="00027273">
        <w:trPr>
          <w:trHeight w:val="260"/>
        </w:trPr>
        <w:tc>
          <w:tcPr>
            <w:tcW w:w="1843" w:type="dxa"/>
            <w:vMerge/>
          </w:tcPr>
          <w:p w14:paraId="2F69A14E" w14:textId="77777777" w:rsidR="00335AE5" w:rsidRPr="006235E9" w:rsidRDefault="00335AE5" w:rsidP="00027273">
            <w:pPr>
              <w:spacing w:line="283" w:lineRule="atLeast"/>
              <w:rPr>
                <w:sz w:val="16"/>
                <w:szCs w:val="16"/>
              </w:rPr>
            </w:pPr>
          </w:p>
        </w:tc>
        <w:tc>
          <w:tcPr>
            <w:tcW w:w="1985" w:type="dxa"/>
          </w:tcPr>
          <w:p w14:paraId="025DFD4A" w14:textId="77777777" w:rsidR="00335AE5" w:rsidRPr="006235E9" w:rsidRDefault="00335AE5" w:rsidP="00027273">
            <w:pPr>
              <w:spacing w:line="283" w:lineRule="atLeast"/>
              <w:rPr>
                <w:sz w:val="16"/>
                <w:szCs w:val="16"/>
              </w:rPr>
            </w:pPr>
            <w:r w:rsidRPr="006235E9">
              <w:rPr>
                <w:sz w:val="16"/>
                <w:szCs w:val="16"/>
              </w:rPr>
              <w:t>Frezen werkterrein</w:t>
            </w:r>
          </w:p>
        </w:tc>
        <w:tc>
          <w:tcPr>
            <w:tcW w:w="2268" w:type="dxa"/>
          </w:tcPr>
          <w:p w14:paraId="6ACAAC17" w14:textId="77777777" w:rsidR="00335AE5" w:rsidRPr="006235E9" w:rsidRDefault="00335AE5" w:rsidP="00027273">
            <w:pPr>
              <w:spacing w:line="283" w:lineRule="atLeast"/>
              <w:rPr>
                <w:sz w:val="16"/>
                <w:szCs w:val="16"/>
              </w:rPr>
            </w:pPr>
            <w:r w:rsidRPr="006235E9">
              <w:rPr>
                <w:sz w:val="16"/>
                <w:szCs w:val="16"/>
              </w:rPr>
              <w:t>Lichamelijk letsel</w:t>
            </w:r>
          </w:p>
        </w:tc>
        <w:tc>
          <w:tcPr>
            <w:tcW w:w="2693" w:type="dxa"/>
          </w:tcPr>
          <w:p w14:paraId="7C38CEA3" w14:textId="77777777" w:rsidR="00335AE5" w:rsidRPr="006235E9" w:rsidRDefault="00335AE5" w:rsidP="00027273">
            <w:pPr>
              <w:spacing w:line="283" w:lineRule="atLeast"/>
              <w:rPr>
                <w:sz w:val="16"/>
                <w:szCs w:val="16"/>
              </w:rPr>
            </w:pPr>
            <w:r w:rsidRPr="006235E9">
              <w:rPr>
                <w:sz w:val="16"/>
                <w:szCs w:val="16"/>
              </w:rPr>
              <w:t>Wegschietende materialen</w:t>
            </w:r>
          </w:p>
        </w:tc>
        <w:tc>
          <w:tcPr>
            <w:tcW w:w="3260" w:type="dxa"/>
          </w:tcPr>
          <w:p w14:paraId="2A5C43B8" w14:textId="77777777" w:rsidR="00335AE5" w:rsidRPr="006235E9" w:rsidRDefault="00335AE5" w:rsidP="00027273">
            <w:pPr>
              <w:spacing w:line="283" w:lineRule="atLeast"/>
              <w:rPr>
                <w:sz w:val="16"/>
                <w:szCs w:val="16"/>
              </w:rPr>
            </w:pPr>
            <w:r w:rsidRPr="006235E9">
              <w:rPr>
                <w:sz w:val="16"/>
                <w:szCs w:val="16"/>
              </w:rPr>
              <w:t>Afscherming</w:t>
            </w:r>
          </w:p>
        </w:tc>
      </w:tr>
      <w:tr w:rsidR="00335AE5" w:rsidRPr="006235E9" w14:paraId="4C232E2E" w14:textId="77777777" w:rsidTr="00027273">
        <w:trPr>
          <w:trHeight w:val="260"/>
        </w:trPr>
        <w:tc>
          <w:tcPr>
            <w:tcW w:w="1843" w:type="dxa"/>
            <w:vMerge/>
          </w:tcPr>
          <w:p w14:paraId="52FD0251" w14:textId="77777777" w:rsidR="00335AE5" w:rsidRPr="006235E9" w:rsidRDefault="00335AE5" w:rsidP="00027273">
            <w:pPr>
              <w:spacing w:line="283" w:lineRule="atLeast"/>
              <w:rPr>
                <w:sz w:val="16"/>
                <w:szCs w:val="16"/>
              </w:rPr>
            </w:pPr>
          </w:p>
        </w:tc>
        <w:tc>
          <w:tcPr>
            <w:tcW w:w="1985" w:type="dxa"/>
            <w:vMerge w:val="restart"/>
          </w:tcPr>
          <w:p w14:paraId="4F4ECF64" w14:textId="77777777" w:rsidR="00335AE5" w:rsidRPr="006235E9" w:rsidRDefault="00335AE5" w:rsidP="00027273">
            <w:pPr>
              <w:spacing w:line="283" w:lineRule="atLeast"/>
              <w:rPr>
                <w:sz w:val="16"/>
                <w:szCs w:val="16"/>
              </w:rPr>
            </w:pPr>
            <w:r w:rsidRPr="006235E9">
              <w:rPr>
                <w:sz w:val="16"/>
                <w:szCs w:val="16"/>
              </w:rPr>
              <w:t>Ontgraven bouwputten</w:t>
            </w:r>
          </w:p>
        </w:tc>
        <w:tc>
          <w:tcPr>
            <w:tcW w:w="2268" w:type="dxa"/>
          </w:tcPr>
          <w:p w14:paraId="1D7713BC" w14:textId="77777777" w:rsidR="00335AE5" w:rsidRPr="006235E9" w:rsidRDefault="00335AE5" w:rsidP="00027273">
            <w:pPr>
              <w:spacing w:line="283" w:lineRule="atLeast"/>
              <w:rPr>
                <w:sz w:val="16"/>
                <w:szCs w:val="16"/>
              </w:rPr>
            </w:pPr>
            <w:r w:rsidRPr="006235E9">
              <w:rPr>
                <w:sz w:val="16"/>
                <w:szCs w:val="16"/>
              </w:rPr>
              <w:t>Omvallen zwaar materieel</w:t>
            </w:r>
          </w:p>
        </w:tc>
        <w:tc>
          <w:tcPr>
            <w:tcW w:w="2693" w:type="dxa"/>
          </w:tcPr>
          <w:p w14:paraId="7C3CD60E" w14:textId="77777777" w:rsidR="00335AE5" w:rsidRPr="006235E9" w:rsidRDefault="00335AE5" w:rsidP="00027273">
            <w:pPr>
              <w:spacing w:line="283" w:lineRule="atLeast"/>
              <w:rPr>
                <w:sz w:val="16"/>
                <w:szCs w:val="16"/>
              </w:rPr>
            </w:pPr>
            <w:r w:rsidRPr="006235E9">
              <w:rPr>
                <w:sz w:val="16"/>
                <w:szCs w:val="16"/>
              </w:rPr>
              <w:t>Ongewilde beweging van de graafmachine</w:t>
            </w:r>
          </w:p>
        </w:tc>
        <w:tc>
          <w:tcPr>
            <w:tcW w:w="3260" w:type="dxa"/>
          </w:tcPr>
          <w:p w14:paraId="44ECD138" w14:textId="77777777" w:rsidR="00335AE5" w:rsidRPr="006235E9" w:rsidRDefault="00335AE5" w:rsidP="00027273">
            <w:pPr>
              <w:spacing w:line="283" w:lineRule="atLeast"/>
              <w:rPr>
                <w:sz w:val="16"/>
                <w:szCs w:val="16"/>
              </w:rPr>
            </w:pPr>
            <w:r w:rsidRPr="006235E9">
              <w:rPr>
                <w:sz w:val="16"/>
                <w:szCs w:val="16"/>
              </w:rPr>
              <w:t>Stabiliseren</w:t>
            </w:r>
          </w:p>
        </w:tc>
      </w:tr>
      <w:tr w:rsidR="00335AE5" w:rsidRPr="006235E9" w14:paraId="500648B4" w14:textId="77777777" w:rsidTr="00027273">
        <w:trPr>
          <w:trHeight w:val="260"/>
        </w:trPr>
        <w:tc>
          <w:tcPr>
            <w:tcW w:w="1843" w:type="dxa"/>
            <w:vMerge/>
          </w:tcPr>
          <w:p w14:paraId="7CAF7692" w14:textId="77777777" w:rsidR="00335AE5" w:rsidRPr="006235E9" w:rsidRDefault="00335AE5" w:rsidP="00027273">
            <w:pPr>
              <w:spacing w:line="283" w:lineRule="atLeast"/>
              <w:rPr>
                <w:sz w:val="16"/>
                <w:szCs w:val="16"/>
              </w:rPr>
            </w:pPr>
          </w:p>
        </w:tc>
        <w:tc>
          <w:tcPr>
            <w:tcW w:w="1985" w:type="dxa"/>
            <w:vMerge/>
          </w:tcPr>
          <w:p w14:paraId="7264B366" w14:textId="77777777" w:rsidR="00335AE5" w:rsidRPr="006235E9" w:rsidRDefault="00335AE5" w:rsidP="00027273">
            <w:pPr>
              <w:spacing w:line="283" w:lineRule="atLeast"/>
              <w:rPr>
                <w:sz w:val="16"/>
                <w:szCs w:val="16"/>
              </w:rPr>
            </w:pPr>
          </w:p>
        </w:tc>
        <w:tc>
          <w:tcPr>
            <w:tcW w:w="2268" w:type="dxa"/>
          </w:tcPr>
          <w:p w14:paraId="1C4353B5" w14:textId="77777777" w:rsidR="00335AE5" w:rsidRPr="006235E9" w:rsidRDefault="00335AE5" w:rsidP="00027273">
            <w:pPr>
              <w:spacing w:line="283" w:lineRule="atLeast"/>
              <w:rPr>
                <w:sz w:val="16"/>
                <w:szCs w:val="16"/>
              </w:rPr>
            </w:pPr>
            <w:r w:rsidRPr="006235E9">
              <w:rPr>
                <w:sz w:val="16"/>
                <w:szCs w:val="16"/>
              </w:rPr>
              <w:t>Instorten putwand</w:t>
            </w:r>
          </w:p>
          <w:p w14:paraId="5DEEFFC6" w14:textId="77777777" w:rsidR="00335AE5" w:rsidRPr="006235E9" w:rsidRDefault="00335AE5" w:rsidP="00027273">
            <w:pPr>
              <w:spacing w:line="283" w:lineRule="atLeast"/>
              <w:rPr>
                <w:sz w:val="16"/>
                <w:szCs w:val="16"/>
              </w:rPr>
            </w:pPr>
            <w:r w:rsidRPr="006235E9">
              <w:rPr>
                <w:sz w:val="16"/>
                <w:szCs w:val="16"/>
              </w:rPr>
              <w:t>Verwonding</w:t>
            </w:r>
          </w:p>
        </w:tc>
        <w:tc>
          <w:tcPr>
            <w:tcW w:w="2693" w:type="dxa"/>
          </w:tcPr>
          <w:p w14:paraId="34D73189" w14:textId="77777777" w:rsidR="00335AE5" w:rsidRPr="006235E9" w:rsidRDefault="00335AE5" w:rsidP="00027273">
            <w:pPr>
              <w:spacing w:line="283" w:lineRule="atLeast"/>
              <w:rPr>
                <w:sz w:val="16"/>
                <w:szCs w:val="16"/>
              </w:rPr>
            </w:pPr>
            <w:r w:rsidRPr="006235E9">
              <w:rPr>
                <w:sz w:val="16"/>
                <w:szCs w:val="16"/>
              </w:rPr>
              <w:t>Geen stabiliteitsanalyse verricht</w:t>
            </w:r>
          </w:p>
        </w:tc>
        <w:tc>
          <w:tcPr>
            <w:tcW w:w="3260" w:type="dxa"/>
          </w:tcPr>
          <w:p w14:paraId="3E94301C" w14:textId="77777777" w:rsidR="00335AE5" w:rsidRPr="006235E9" w:rsidRDefault="00335AE5" w:rsidP="00027273">
            <w:pPr>
              <w:spacing w:line="283" w:lineRule="atLeast"/>
              <w:rPr>
                <w:sz w:val="16"/>
                <w:szCs w:val="16"/>
              </w:rPr>
            </w:pPr>
            <w:r w:rsidRPr="006235E9">
              <w:rPr>
                <w:sz w:val="16"/>
                <w:szCs w:val="16"/>
              </w:rPr>
              <w:t>Mechanische verwerking</w:t>
            </w:r>
          </w:p>
          <w:p w14:paraId="560665C2" w14:textId="77777777" w:rsidR="00335AE5" w:rsidRPr="006235E9" w:rsidRDefault="00335AE5" w:rsidP="00027273">
            <w:pPr>
              <w:spacing w:line="283" w:lineRule="atLeast"/>
              <w:rPr>
                <w:sz w:val="16"/>
                <w:szCs w:val="16"/>
              </w:rPr>
            </w:pPr>
            <w:r w:rsidRPr="006235E9">
              <w:rPr>
                <w:sz w:val="16"/>
                <w:szCs w:val="16"/>
              </w:rPr>
              <w:t>Gebruik PBM</w:t>
            </w:r>
          </w:p>
          <w:p w14:paraId="4E7A972C" w14:textId="77777777" w:rsidR="00335AE5" w:rsidRPr="006235E9" w:rsidRDefault="00335AE5" w:rsidP="00027273">
            <w:pPr>
              <w:spacing w:line="283" w:lineRule="atLeast"/>
              <w:rPr>
                <w:sz w:val="16"/>
                <w:szCs w:val="16"/>
              </w:rPr>
            </w:pPr>
            <w:r w:rsidRPr="006235E9">
              <w:rPr>
                <w:sz w:val="16"/>
                <w:szCs w:val="16"/>
              </w:rPr>
              <w:t>Sleufbekisting</w:t>
            </w:r>
          </w:p>
        </w:tc>
      </w:tr>
      <w:tr w:rsidR="00335AE5" w:rsidRPr="006235E9" w14:paraId="3705B05B" w14:textId="77777777" w:rsidTr="00027273">
        <w:trPr>
          <w:trHeight w:val="260"/>
        </w:trPr>
        <w:tc>
          <w:tcPr>
            <w:tcW w:w="1843" w:type="dxa"/>
            <w:vMerge/>
          </w:tcPr>
          <w:p w14:paraId="1C1FF371" w14:textId="77777777" w:rsidR="00335AE5" w:rsidRPr="006235E9" w:rsidRDefault="00335AE5" w:rsidP="00027273">
            <w:pPr>
              <w:spacing w:line="283" w:lineRule="atLeast"/>
              <w:rPr>
                <w:sz w:val="16"/>
                <w:szCs w:val="16"/>
              </w:rPr>
            </w:pPr>
          </w:p>
        </w:tc>
        <w:tc>
          <w:tcPr>
            <w:tcW w:w="1985" w:type="dxa"/>
          </w:tcPr>
          <w:p w14:paraId="10CAE58F" w14:textId="77777777" w:rsidR="00335AE5" w:rsidRPr="006235E9" w:rsidRDefault="00335AE5" w:rsidP="00027273">
            <w:pPr>
              <w:spacing w:line="283" w:lineRule="atLeast"/>
              <w:rPr>
                <w:sz w:val="16"/>
                <w:szCs w:val="16"/>
              </w:rPr>
            </w:pPr>
            <w:r w:rsidRPr="006235E9">
              <w:rPr>
                <w:sz w:val="16"/>
                <w:szCs w:val="16"/>
              </w:rPr>
              <w:t>Aanvullen bouwputten</w:t>
            </w:r>
          </w:p>
        </w:tc>
        <w:tc>
          <w:tcPr>
            <w:tcW w:w="2268" w:type="dxa"/>
          </w:tcPr>
          <w:p w14:paraId="52D55891" w14:textId="77777777" w:rsidR="00335AE5" w:rsidRPr="006235E9" w:rsidRDefault="00335AE5" w:rsidP="00027273">
            <w:pPr>
              <w:spacing w:line="283" w:lineRule="atLeast"/>
              <w:rPr>
                <w:sz w:val="16"/>
                <w:szCs w:val="16"/>
              </w:rPr>
            </w:pPr>
            <w:r w:rsidRPr="006235E9">
              <w:rPr>
                <w:sz w:val="16"/>
                <w:szCs w:val="16"/>
              </w:rPr>
              <w:t>Bekneld raken</w:t>
            </w:r>
          </w:p>
        </w:tc>
        <w:tc>
          <w:tcPr>
            <w:tcW w:w="2693" w:type="dxa"/>
          </w:tcPr>
          <w:p w14:paraId="5DB3A6AA" w14:textId="77777777" w:rsidR="00335AE5" w:rsidRPr="006235E9" w:rsidRDefault="00335AE5" w:rsidP="00027273">
            <w:pPr>
              <w:spacing w:line="283" w:lineRule="atLeast"/>
              <w:rPr>
                <w:sz w:val="16"/>
                <w:szCs w:val="16"/>
              </w:rPr>
            </w:pPr>
            <w:r w:rsidRPr="006235E9">
              <w:rPr>
                <w:sz w:val="16"/>
                <w:szCs w:val="16"/>
              </w:rPr>
              <w:t>Afschuiven grond</w:t>
            </w:r>
          </w:p>
        </w:tc>
        <w:tc>
          <w:tcPr>
            <w:tcW w:w="3260" w:type="dxa"/>
          </w:tcPr>
          <w:p w14:paraId="500DA87D" w14:textId="77777777" w:rsidR="00335AE5" w:rsidRPr="006235E9" w:rsidRDefault="00335AE5" w:rsidP="00027273">
            <w:pPr>
              <w:spacing w:line="283" w:lineRule="atLeast"/>
              <w:rPr>
                <w:sz w:val="16"/>
                <w:szCs w:val="16"/>
              </w:rPr>
            </w:pPr>
            <w:r w:rsidRPr="006235E9">
              <w:rPr>
                <w:sz w:val="16"/>
                <w:szCs w:val="16"/>
              </w:rPr>
              <w:t>Laagsgewijs aanbrengen verdichten</w:t>
            </w:r>
          </w:p>
        </w:tc>
      </w:tr>
      <w:tr w:rsidR="00335AE5" w:rsidRPr="006235E9" w14:paraId="60634A62" w14:textId="77777777" w:rsidTr="00027273">
        <w:trPr>
          <w:trHeight w:val="260"/>
        </w:trPr>
        <w:tc>
          <w:tcPr>
            <w:tcW w:w="1843" w:type="dxa"/>
          </w:tcPr>
          <w:p w14:paraId="704B70F1" w14:textId="77777777" w:rsidR="00335AE5" w:rsidRPr="006235E9" w:rsidRDefault="00335AE5" w:rsidP="00027273">
            <w:pPr>
              <w:spacing w:line="283" w:lineRule="atLeast"/>
              <w:rPr>
                <w:sz w:val="16"/>
                <w:szCs w:val="16"/>
              </w:rPr>
            </w:pPr>
            <w:r w:rsidRPr="006235E9">
              <w:rPr>
                <w:sz w:val="16"/>
                <w:szCs w:val="16"/>
              </w:rPr>
              <w:t>Leidingen &amp; kabels</w:t>
            </w:r>
          </w:p>
        </w:tc>
        <w:tc>
          <w:tcPr>
            <w:tcW w:w="1985" w:type="dxa"/>
          </w:tcPr>
          <w:p w14:paraId="1938BE3F" w14:textId="77777777" w:rsidR="00335AE5" w:rsidRPr="006235E9" w:rsidRDefault="00335AE5" w:rsidP="00027273">
            <w:pPr>
              <w:spacing w:line="283" w:lineRule="atLeast"/>
              <w:rPr>
                <w:sz w:val="16"/>
                <w:szCs w:val="16"/>
              </w:rPr>
            </w:pPr>
            <w:r w:rsidRPr="006235E9">
              <w:rPr>
                <w:sz w:val="16"/>
                <w:szCs w:val="16"/>
              </w:rPr>
              <w:t>Graafwerkzaamheden</w:t>
            </w:r>
          </w:p>
        </w:tc>
        <w:tc>
          <w:tcPr>
            <w:tcW w:w="2268" w:type="dxa"/>
          </w:tcPr>
          <w:p w14:paraId="30E7318F" w14:textId="77777777" w:rsidR="00335AE5" w:rsidRPr="006235E9" w:rsidRDefault="00335AE5" w:rsidP="00027273">
            <w:pPr>
              <w:spacing w:line="283" w:lineRule="atLeast"/>
              <w:rPr>
                <w:sz w:val="16"/>
                <w:szCs w:val="16"/>
              </w:rPr>
            </w:pPr>
            <w:r w:rsidRPr="006235E9">
              <w:rPr>
                <w:sz w:val="16"/>
                <w:szCs w:val="16"/>
              </w:rPr>
              <w:t>Brand</w:t>
            </w:r>
          </w:p>
          <w:p w14:paraId="3064F70B" w14:textId="77777777" w:rsidR="00335AE5" w:rsidRPr="006235E9" w:rsidRDefault="00335AE5" w:rsidP="00027273">
            <w:pPr>
              <w:spacing w:line="283" w:lineRule="atLeast"/>
              <w:rPr>
                <w:sz w:val="16"/>
                <w:szCs w:val="16"/>
              </w:rPr>
            </w:pPr>
            <w:r w:rsidRPr="006235E9">
              <w:rPr>
                <w:sz w:val="16"/>
                <w:szCs w:val="16"/>
              </w:rPr>
              <w:t>Elektrocutie</w:t>
            </w:r>
          </w:p>
          <w:p w14:paraId="2C662E66" w14:textId="77777777" w:rsidR="00335AE5" w:rsidRPr="006235E9" w:rsidRDefault="00335AE5" w:rsidP="00027273">
            <w:pPr>
              <w:spacing w:line="283" w:lineRule="atLeast"/>
              <w:rPr>
                <w:sz w:val="16"/>
                <w:szCs w:val="16"/>
              </w:rPr>
            </w:pPr>
            <w:r w:rsidRPr="006235E9">
              <w:rPr>
                <w:sz w:val="16"/>
                <w:szCs w:val="16"/>
              </w:rPr>
              <w:t>Explosie</w:t>
            </w:r>
          </w:p>
        </w:tc>
        <w:tc>
          <w:tcPr>
            <w:tcW w:w="2693" w:type="dxa"/>
          </w:tcPr>
          <w:p w14:paraId="670ECAE1" w14:textId="77777777" w:rsidR="00335AE5" w:rsidRPr="006235E9" w:rsidRDefault="00335AE5" w:rsidP="00027273">
            <w:pPr>
              <w:spacing w:line="283" w:lineRule="atLeast"/>
              <w:rPr>
                <w:sz w:val="16"/>
                <w:szCs w:val="16"/>
              </w:rPr>
            </w:pPr>
            <w:r w:rsidRPr="006235E9">
              <w:rPr>
                <w:sz w:val="16"/>
                <w:szCs w:val="16"/>
              </w:rPr>
              <w:t xml:space="preserve">Geen proefsleuven, </w:t>
            </w:r>
          </w:p>
          <w:p w14:paraId="3D8A130C" w14:textId="77777777" w:rsidR="00335AE5" w:rsidRPr="006235E9" w:rsidRDefault="00335AE5" w:rsidP="00027273">
            <w:pPr>
              <w:spacing w:line="283" w:lineRule="atLeast"/>
              <w:rPr>
                <w:sz w:val="16"/>
                <w:szCs w:val="16"/>
              </w:rPr>
            </w:pPr>
            <w:r w:rsidRPr="006235E9">
              <w:rPr>
                <w:sz w:val="16"/>
                <w:szCs w:val="16"/>
              </w:rPr>
              <w:t>geen KLIC-Melding,</w:t>
            </w:r>
          </w:p>
          <w:p w14:paraId="7509901E" w14:textId="77777777" w:rsidR="00335AE5" w:rsidRPr="006235E9" w:rsidRDefault="00335AE5" w:rsidP="00027273">
            <w:pPr>
              <w:spacing w:line="283" w:lineRule="atLeast"/>
              <w:rPr>
                <w:sz w:val="16"/>
                <w:szCs w:val="16"/>
              </w:rPr>
            </w:pPr>
            <w:r w:rsidRPr="006235E9">
              <w:rPr>
                <w:sz w:val="16"/>
                <w:szCs w:val="16"/>
              </w:rPr>
              <w:t>vrijkomende gassen</w:t>
            </w:r>
          </w:p>
          <w:p w14:paraId="0AEACA29" w14:textId="77777777" w:rsidR="00335AE5" w:rsidRPr="006235E9" w:rsidRDefault="00335AE5" w:rsidP="00027273">
            <w:pPr>
              <w:spacing w:line="283" w:lineRule="atLeast"/>
              <w:rPr>
                <w:sz w:val="16"/>
                <w:szCs w:val="16"/>
              </w:rPr>
            </w:pPr>
            <w:r w:rsidRPr="006235E9">
              <w:rPr>
                <w:sz w:val="16"/>
                <w:szCs w:val="16"/>
              </w:rPr>
              <w:t>Inkalven sleuf/werkput</w:t>
            </w:r>
          </w:p>
          <w:p w14:paraId="6C5A32BA" w14:textId="77777777" w:rsidR="00335AE5" w:rsidRPr="006235E9" w:rsidRDefault="00335AE5" w:rsidP="00027273">
            <w:pPr>
              <w:spacing w:line="283" w:lineRule="atLeast"/>
              <w:rPr>
                <w:sz w:val="16"/>
                <w:szCs w:val="16"/>
              </w:rPr>
            </w:pPr>
            <w:r w:rsidRPr="006235E9">
              <w:rPr>
                <w:sz w:val="16"/>
                <w:szCs w:val="16"/>
              </w:rPr>
              <w:t>Werken in/binnen beperkte ruimte</w:t>
            </w:r>
          </w:p>
          <w:p w14:paraId="5B58ED60" w14:textId="77777777" w:rsidR="00335AE5" w:rsidRPr="006235E9" w:rsidRDefault="00335AE5" w:rsidP="00027273">
            <w:pPr>
              <w:spacing w:line="283" w:lineRule="atLeast"/>
              <w:rPr>
                <w:sz w:val="16"/>
                <w:szCs w:val="16"/>
              </w:rPr>
            </w:pPr>
            <w:r w:rsidRPr="006235E9">
              <w:rPr>
                <w:sz w:val="16"/>
                <w:szCs w:val="16"/>
              </w:rPr>
              <w:t>Materieel/werkverkeer</w:t>
            </w:r>
          </w:p>
        </w:tc>
        <w:tc>
          <w:tcPr>
            <w:tcW w:w="3260" w:type="dxa"/>
          </w:tcPr>
          <w:p w14:paraId="7D97539D" w14:textId="77777777" w:rsidR="00335AE5" w:rsidRPr="006235E9" w:rsidRDefault="00335AE5" w:rsidP="00027273">
            <w:pPr>
              <w:spacing w:line="283" w:lineRule="atLeast"/>
              <w:rPr>
                <w:sz w:val="16"/>
                <w:szCs w:val="16"/>
              </w:rPr>
            </w:pPr>
            <w:r w:rsidRPr="006235E9">
              <w:rPr>
                <w:sz w:val="16"/>
                <w:szCs w:val="16"/>
              </w:rPr>
              <w:t>KLIC-melding</w:t>
            </w:r>
          </w:p>
          <w:p w14:paraId="316FA2C6" w14:textId="77777777" w:rsidR="00335AE5" w:rsidRPr="006235E9" w:rsidRDefault="00335AE5" w:rsidP="00027273">
            <w:pPr>
              <w:spacing w:line="283" w:lineRule="atLeast"/>
              <w:rPr>
                <w:sz w:val="16"/>
                <w:szCs w:val="16"/>
              </w:rPr>
            </w:pPr>
            <w:r w:rsidRPr="006235E9">
              <w:rPr>
                <w:sz w:val="16"/>
                <w:szCs w:val="16"/>
              </w:rPr>
              <w:t>Proefsleuven voorsteken</w:t>
            </w:r>
          </w:p>
          <w:p w14:paraId="22C45FC5" w14:textId="77777777" w:rsidR="00335AE5" w:rsidRPr="006235E9" w:rsidRDefault="00335AE5" w:rsidP="00027273">
            <w:pPr>
              <w:spacing w:line="283" w:lineRule="atLeast"/>
              <w:rPr>
                <w:sz w:val="16"/>
                <w:szCs w:val="16"/>
              </w:rPr>
            </w:pPr>
            <w:r w:rsidRPr="006235E9">
              <w:rPr>
                <w:sz w:val="16"/>
                <w:szCs w:val="16"/>
              </w:rPr>
              <w:t>Opleiding medewerkers</w:t>
            </w:r>
          </w:p>
          <w:p w14:paraId="629ADA3D" w14:textId="77777777" w:rsidR="00335AE5" w:rsidRPr="006235E9" w:rsidRDefault="00335AE5" w:rsidP="00027273">
            <w:pPr>
              <w:spacing w:line="283" w:lineRule="atLeast"/>
              <w:rPr>
                <w:sz w:val="16"/>
                <w:szCs w:val="16"/>
              </w:rPr>
            </w:pPr>
            <w:r w:rsidRPr="006235E9">
              <w:rPr>
                <w:sz w:val="16"/>
                <w:szCs w:val="16"/>
              </w:rPr>
              <w:t>Werkinstructie</w:t>
            </w:r>
          </w:p>
          <w:p w14:paraId="69B32F8C" w14:textId="77777777" w:rsidR="00335AE5" w:rsidRPr="006235E9" w:rsidRDefault="00335AE5" w:rsidP="00027273">
            <w:pPr>
              <w:spacing w:line="283" w:lineRule="atLeast"/>
              <w:rPr>
                <w:sz w:val="16"/>
                <w:szCs w:val="16"/>
              </w:rPr>
            </w:pPr>
            <w:r w:rsidRPr="006235E9">
              <w:rPr>
                <w:sz w:val="16"/>
                <w:szCs w:val="16"/>
              </w:rPr>
              <w:t>Gebruik PBM</w:t>
            </w:r>
          </w:p>
          <w:p w14:paraId="1A340273" w14:textId="77777777" w:rsidR="00335AE5" w:rsidRPr="006235E9" w:rsidRDefault="00335AE5" w:rsidP="00027273">
            <w:pPr>
              <w:spacing w:line="283" w:lineRule="atLeast"/>
              <w:rPr>
                <w:sz w:val="16"/>
                <w:szCs w:val="16"/>
              </w:rPr>
            </w:pPr>
            <w:r w:rsidRPr="006235E9">
              <w:rPr>
                <w:sz w:val="16"/>
                <w:szCs w:val="16"/>
              </w:rPr>
              <w:t>Ontgassen leiding</w:t>
            </w:r>
          </w:p>
          <w:p w14:paraId="584EC187" w14:textId="77777777" w:rsidR="00335AE5" w:rsidRPr="006235E9" w:rsidRDefault="00335AE5" w:rsidP="00027273">
            <w:pPr>
              <w:spacing w:line="283" w:lineRule="atLeast"/>
              <w:rPr>
                <w:sz w:val="16"/>
                <w:szCs w:val="16"/>
              </w:rPr>
            </w:pPr>
            <w:r w:rsidRPr="006235E9">
              <w:rPr>
                <w:sz w:val="16"/>
                <w:szCs w:val="16"/>
              </w:rPr>
              <w:t>Meting van gas / spanning</w:t>
            </w:r>
          </w:p>
        </w:tc>
      </w:tr>
      <w:tr w:rsidR="00335AE5" w:rsidRPr="006235E9" w14:paraId="627DE4CC" w14:textId="77777777" w:rsidTr="00027273">
        <w:trPr>
          <w:trHeight w:val="260"/>
        </w:trPr>
        <w:tc>
          <w:tcPr>
            <w:tcW w:w="1843" w:type="dxa"/>
          </w:tcPr>
          <w:p w14:paraId="5C29727C" w14:textId="77777777" w:rsidR="00335AE5" w:rsidRPr="006235E9" w:rsidRDefault="00335AE5" w:rsidP="00027273">
            <w:pPr>
              <w:spacing w:line="283" w:lineRule="atLeast"/>
              <w:rPr>
                <w:sz w:val="16"/>
                <w:szCs w:val="16"/>
              </w:rPr>
            </w:pPr>
            <w:r w:rsidRPr="006235E9">
              <w:rPr>
                <w:sz w:val="16"/>
                <w:szCs w:val="16"/>
              </w:rPr>
              <w:t>Werken in / boven het verkeer</w:t>
            </w:r>
          </w:p>
        </w:tc>
        <w:tc>
          <w:tcPr>
            <w:tcW w:w="1985" w:type="dxa"/>
          </w:tcPr>
          <w:p w14:paraId="3D19D391" w14:textId="77777777" w:rsidR="00335AE5" w:rsidRPr="006235E9" w:rsidRDefault="00335AE5" w:rsidP="00027273">
            <w:pPr>
              <w:spacing w:line="283" w:lineRule="atLeast"/>
              <w:rPr>
                <w:sz w:val="16"/>
                <w:szCs w:val="16"/>
              </w:rPr>
            </w:pPr>
            <w:r w:rsidRPr="006235E9">
              <w:rPr>
                <w:sz w:val="16"/>
                <w:szCs w:val="16"/>
              </w:rPr>
              <w:t>Verkeervoorzieningen</w:t>
            </w:r>
          </w:p>
        </w:tc>
        <w:tc>
          <w:tcPr>
            <w:tcW w:w="2268" w:type="dxa"/>
          </w:tcPr>
          <w:p w14:paraId="22D63752" w14:textId="77777777" w:rsidR="00335AE5" w:rsidRPr="006235E9" w:rsidRDefault="00335AE5" w:rsidP="00027273">
            <w:pPr>
              <w:spacing w:line="283" w:lineRule="atLeast"/>
              <w:rPr>
                <w:sz w:val="16"/>
                <w:szCs w:val="16"/>
              </w:rPr>
            </w:pPr>
            <w:r w:rsidRPr="006235E9">
              <w:rPr>
                <w:sz w:val="16"/>
                <w:szCs w:val="16"/>
              </w:rPr>
              <w:t>Aanrijden / ongeval</w:t>
            </w:r>
          </w:p>
        </w:tc>
        <w:tc>
          <w:tcPr>
            <w:tcW w:w="2693" w:type="dxa"/>
          </w:tcPr>
          <w:p w14:paraId="0F150FDF" w14:textId="77777777" w:rsidR="00335AE5" w:rsidRPr="006235E9" w:rsidRDefault="00335AE5" w:rsidP="00027273">
            <w:pPr>
              <w:spacing w:line="283" w:lineRule="atLeast"/>
              <w:rPr>
                <w:sz w:val="16"/>
                <w:szCs w:val="16"/>
              </w:rPr>
            </w:pPr>
            <w:r w:rsidRPr="006235E9">
              <w:rPr>
                <w:sz w:val="16"/>
                <w:szCs w:val="16"/>
              </w:rPr>
              <w:t>Openbaar verkeer</w:t>
            </w:r>
          </w:p>
        </w:tc>
        <w:tc>
          <w:tcPr>
            <w:tcW w:w="3260" w:type="dxa"/>
          </w:tcPr>
          <w:p w14:paraId="360E91A3" w14:textId="77777777" w:rsidR="00335AE5" w:rsidRPr="006235E9" w:rsidRDefault="00335AE5" w:rsidP="00027273">
            <w:pPr>
              <w:spacing w:line="283" w:lineRule="atLeast"/>
              <w:rPr>
                <w:sz w:val="16"/>
                <w:szCs w:val="16"/>
              </w:rPr>
            </w:pPr>
            <w:r w:rsidRPr="006235E9">
              <w:rPr>
                <w:sz w:val="16"/>
                <w:szCs w:val="16"/>
              </w:rPr>
              <w:t>Reflecterende kleding volgens voorschriften</w:t>
            </w:r>
          </w:p>
          <w:p w14:paraId="67F5F9D2" w14:textId="77777777" w:rsidR="00335AE5" w:rsidRPr="006235E9" w:rsidRDefault="00335AE5" w:rsidP="00027273">
            <w:pPr>
              <w:spacing w:line="283" w:lineRule="atLeast"/>
              <w:rPr>
                <w:sz w:val="16"/>
                <w:szCs w:val="16"/>
              </w:rPr>
            </w:pPr>
            <w:r w:rsidRPr="006235E9">
              <w:rPr>
                <w:sz w:val="16"/>
                <w:szCs w:val="16"/>
              </w:rPr>
              <w:t>Maatregelen uit verleende vergunningen</w:t>
            </w:r>
          </w:p>
        </w:tc>
      </w:tr>
      <w:tr w:rsidR="00335AE5" w:rsidRPr="006235E9" w14:paraId="44E223E6" w14:textId="77777777" w:rsidTr="00027273">
        <w:trPr>
          <w:trHeight w:val="260"/>
        </w:trPr>
        <w:tc>
          <w:tcPr>
            <w:tcW w:w="1843" w:type="dxa"/>
          </w:tcPr>
          <w:p w14:paraId="12BF5B73" w14:textId="77777777" w:rsidR="00335AE5" w:rsidRPr="006235E9" w:rsidRDefault="00335AE5" w:rsidP="00027273">
            <w:pPr>
              <w:spacing w:line="283" w:lineRule="atLeast"/>
              <w:rPr>
                <w:sz w:val="16"/>
                <w:szCs w:val="16"/>
              </w:rPr>
            </w:pPr>
            <w:r w:rsidRPr="006235E9">
              <w:rPr>
                <w:sz w:val="16"/>
                <w:szCs w:val="16"/>
              </w:rPr>
              <w:t>Wegen</w:t>
            </w:r>
          </w:p>
        </w:tc>
        <w:tc>
          <w:tcPr>
            <w:tcW w:w="1985" w:type="dxa"/>
          </w:tcPr>
          <w:p w14:paraId="52240F7C" w14:textId="77777777" w:rsidR="00335AE5" w:rsidRPr="006235E9" w:rsidRDefault="00335AE5" w:rsidP="00027273">
            <w:pPr>
              <w:spacing w:line="283" w:lineRule="atLeast"/>
              <w:rPr>
                <w:sz w:val="16"/>
                <w:szCs w:val="16"/>
              </w:rPr>
            </w:pPr>
            <w:r w:rsidRPr="006235E9">
              <w:rPr>
                <w:sz w:val="16"/>
                <w:szCs w:val="16"/>
              </w:rPr>
              <w:t>Omleidingsroutes</w:t>
            </w:r>
          </w:p>
        </w:tc>
        <w:tc>
          <w:tcPr>
            <w:tcW w:w="2268" w:type="dxa"/>
          </w:tcPr>
          <w:p w14:paraId="4C72F78A" w14:textId="77777777" w:rsidR="00335AE5" w:rsidRPr="006235E9" w:rsidRDefault="00335AE5" w:rsidP="00027273">
            <w:pPr>
              <w:spacing w:line="283" w:lineRule="atLeast"/>
              <w:rPr>
                <w:sz w:val="16"/>
                <w:szCs w:val="16"/>
              </w:rPr>
            </w:pPr>
            <w:r w:rsidRPr="006235E9">
              <w:rPr>
                <w:sz w:val="16"/>
                <w:szCs w:val="16"/>
              </w:rPr>
              <w:t>Aanrijden / ongeval</w:t>
            </w:r>
          </w:p>
          <w:p w14:paraId="718F4DC2" w14:textId="77777777" w:rsidR="00335AE5" w:rsidRPr="006235E9" w:rsidRDefault="00335AE5" w:rsidP="00027273">
            <w:pPr>
              <w:spacing w:line="283" w:lineRule="atLeast"/>
              <w:rPr>
                <w:sz w:val="16"/>
                <w:szCs w:val="16"/>
              </w:rPr>
            </w:pPr>
            <w:r w:rsidRPr="006235E9">
              <w:rPr>
                <w:sz w:val="16"/>
                <w:szCs w:val="16"/>
              </w:rPr>
              <w:lastRenderedPageBreak/>
              <w:t>Aandoeningen aan de luchtwegen</w:t>
            </w:r>
          </w:p>
          <w:p w14:paraId="21A70982" w14:textId="77777777" w:rsidR="00335AE5" w:rsidRPr="006235E9" w:rsidRDefault="00335AE5" w:rsidP="00027273">
            <w:pPr>
              <w:spacing w:line="283" w:lineRule="atLeast"/>
              <w:rPr>
                <w:sz w:val="16"/>
                <w:szCs w:val="16"/>
              </w:rPr>
            </w:pPr>
            <w:r w:rsidRPr="006235E9">
              <w:rPr>
                <w:sz w:val="16"/>
                <w:szCs w:val="16"/>
              </w:rPr>
              <w:t>Gehoorbeschadigingen</w:t>
            </w:r>
          </w:p>
        </w:tc>
        <w:tc>
          <w:tcPr>
            <w:tcW w:w="2693" w:type="dxa"/>
          </w:tcPr>
          <w:p w14:paraId="202487C9" w14:textId="77777777" w:rsidR="00335AE5" w:rsidRPr="006235E9" w:rsidRDefault="00335AE5" w:rsidP="00027273">
            <w:pPr>
              <w:spacing w:line="283" w:lineRule="atLeast"/>
              <w:rPr>
                <w:sz w:val="16"/>
                <w:szCs w:val="16"/>
              </w:rPr>
            </w:pPr>
            <w:r w:rsidRPr="006235E9">
              <w:rPr>
                <w:sz w:val="16"/>
                <w:szCs w:val="16"/>
              </w:rPr>
              <w:lastRenderedPageBreak/>
              <w:t>Openbaar verkeer</w:t>
            </w:r>
          </w:p>
        </w:tc>
        <w:tc>
          <w:tcPr>
            <w:tcW w:w="3260" w:type="dxa"/>
          </w:tcPr>
          <w:p w14:paraId="3479EF67" w14:textId="77777777" w:rsidR="00335AE5" w:rsidRPr="006235E9" w:rsidRDefault="00335AE5" w:rsidP="00027273">
            <w:pPr>
              <w:spacing w:line="283" w:lineRule="atLeast"/>
              <w:rPr>
                <w:sz w:val="16"/>
                <w:szCs w:val="16"/>
              </w:rPr>
            </w:pPr>
            <w:r w:rsidRPr="006235E9">
              <w:rPr>
                <w:sz w:val="16"/>
                <w:szCs w:val="16"/>
              </w:rPr>
              <w:t>Veilige omleidingsroute</w:t>
            </w:r>
          </w:p>
        </w:tc>
      </w:tr>
      <w:tr w:rsidR="00335AE5" w:rsidRPr="006235E9" w14:paraId="6D6BFA71" w14:textId="77777777" w:rsidTr="00027273">
        <w:trPr>
          <w:trHeight w:val="260"/>
        </w:trPr>
        <w:tc>
          <w:tcPr>
            <w:tcW w:w="1843" w:type="dxa"/>
            <w:vMerge w:val="restart"/>
          </w:tcPr>
          <w:p w14:paraId="32881475" w14:textId="77777777" w:rsidR="00335AE5" w:rsidRPr="006235E9" w:rsidRDefault="00335AE5" w:rsidP="00027273">
            <w:pPr>
              <w:spacing w:line="283" w:lineRule="atLeast"/>
              <w:rPr>
                <w:sz w:val="16"/>
                <w:szCs w:val="16"/>
              </w:rPr>
            </w:pPr>
            <w:r w:rsidRPr="006235E9">
              <w:rPr>
                <w:sz w:val="16"/>
                <w:szCs w:val="16"/>
              </w:rPr>
              <w:t>Overige</w:t>
            </w:r>
          </w:p>
        </w:tc>
        <w:tc>
          <w:tcPr>
            <w:tcW w:w="1985" w:type="dxa"/>
          </w:tcPr>
          <w:p w14:paraId="2985A78B" w14:textId="77777777" w:rsidR="00335AE5" w:rsidRPr="006235E9" w:rsidRDefault="00335AE5" w:rsidP="00027273">
            <w:pPr>
              <w:spacing w:line="283" w:lineRule="atLeast"/>
              <w:rPr>
                <w:sz w:val="16"/>
                <w:szCs w:val="16"/>
              </w:rPr>
            </w:pPr>
            <w:r w:rsidRPr="006235E9">
              <w:rPr>
                <w:sz w:val="16"/>
                <w:szCs w:val="16"/>
              </w:rPr>
              <w:t>Verkeersfaseringen</w:t>
            </w:r>
          </w:p>
        </w:tc>
        <w:tc>
          <w:tcPr>
            <w:tcW w:w="2268" w:type="dxa"/>
          </w:tcPr>
          <w:p w14:paraId="07794D93" w14:textId="77777777" w:rsidR="00335AE5" w:rsidRPr="006235E9" w:rsidRDefault="00335AE5" w:rsidP="00027273">
            <w:pPr>
              <w:spacing w:line="283" w:lineRule="atLeast"/>
              <w:rPr>
                <w:sz w:val="16"/>
                <w:szCs w:val="16"/>
              </w:rPr>
            </w:pPr>
            <w:r w:rsidRPr="006235E9">
              <w:rPr>
                <w:sz w:val="16"/>
                <w:szCs w:val="16"/>
              </w:rPr>
              <w:t>Aanrijdgevaar</w:t>
            </w:r>
          </w:p>
        </w:tc>
        <w:tc>
          <w:tcPr>
            <w:tcW w:w="2693" w:type="dxa"/>
          </w:tcPr>
          <w:p w14:paraId="53A1BE38" w14:textId="77777777" w:rsidR="00335AE5" w:rsidRPr="006235E9" w:rsidRDefault="00335AE5" w:rsidP="00027273">
            <w:pPr>
              <w:spacing w:line="283" w:lineRule="atLeast"/>
              <w:rPr>
                <w:sz w:val="16"/>
                <w:szCs w:val="16"/>
              </w:rPr>
            </w:pPr>
            <w:r w:rsidRPr="006235E9">
              <w:rPr>
                <w:sz w:val="16"/>
                <w:szCs w:val="16"/>
              </w:rPr>
              <w:t>Werken in verkeerssitu</w:t>
            </w:r>
            <w:r w:rsidRPr="006235E9">
              <w:rPr>
                <w:sz w:val="16"/>
                <w:szCs w:val="16"/>
              </w:rPr>
              <w:softHyphen/>
              <w:t>atie</w:t>
            </w:r>
          </w:p>
        </w:tc>
        <w:tc>
          <w:tcPr>
            <w:tcW w:w="3260" w:type="dxa"/>
          </w:tcPr>
          <w:p w14:paraId="7F0B3E8F" w14:textId="77777777" w:rsidR="00335AE5" w:rsidRPr="006235E9" w:rsidRDefault="00335AE5" w:rsidP="00027273">
            <w:pPr>
              <w:spacing w:line="283" w:lineRule="atLeast"/>
              <w:rPr>
                <w:sz w:val="16"/>
                <w:szCs w:val="16"/>
              </w:rPr>
            </w:pPr>
            <w:r w:rsidRPr="006235E9">
              <w:rPr>
                <w:sz w:val="16"/>
                <w:szCs w:val="16"/>
              </w:rPr>
              <w:t>Afzettingen conform ‘richtlij</w:t>
            </w:r>
            <w:r w:rsidRPr="006235E9">
              <w:rPr>
                <w:sz w:val="16"/>
                <w:szCs w:val="16"/>
              </w:rPr>
              <w:softHyphen/>
              <w:t>nen voor maatregelen bij werken in uit</w:t>
            </w:r>
            <w:r w:rsidRPr="006235E9">
              <w:rPr>
                <w:sz w:val="16"/>
                <w:szCs w:val="16"/>
              </w:rPr>
              <w:softHyphen/>
              <w:t>voering’</w:t>
            </w:r>
          </w:p>
        </w:tc>
      </w:tr>
      <w:tr w:rsidR="00335AE5" w:rsidRPr="006235E9" w14:paraId="2FD6B74E" w14:textId="77777777" w:rsidTr="00027273">
        <w:trPr>
          <w:trHeight w:val="260"/>
        </w:trPr>
        <w:tc>
          <w:tcPr>
            <w:tcW w:w="1843" w:type="dxa"/>
            <w:vMerge/>
          </w:tcPr>
          <w:p w14:paraId="6273C30D" w14:textId="77777777" w:rsidR="00335AE5" w:rsidRPr="006235E9" w:rsidRDefault="00335AE5" w:rsidP="00027273">
            <w:pPr>
              <w:spacing w:line="283" w:lineRule="atLeast"/>
              <w:rPr>
                <w:sz w:val="16"/>
                <w:szCs w:val="16"/>
              </w:rPr>
            </w:pPr>
          </w:p>
        </w:tc>
        <w:tc>
          <w:tcPr>
            <w:tcW w:w="1985" w:type="dxa"/>
          </w:tcPr>
          <w:p w14:paraId="0E0EA942" w14:textId="77777777" w:rsidR="00335AE5" w:rsidRPr="006235E9" w:rsidRDefault="00335AE5" w:rsidP="00027273">
            <w:pPr>
              <w:spacing w:line="283" w:lineRule="atLeast"/>
              <w:rPr>
                <w:sz w:val="16"/>
                <w:szCs w:val="16"/>
              </w:rPr>
            </w:pPr>
            <w:r w:rsidRPr="006235E9">
              <w:rPr>
                <w:sz w:val="16"/>
                <w:szCs w:val="16"/>
              </w:rPr>
              <w:t>Eiken</w:t>
            </w:r>
          </w:p>
        </w:tc>
        <w:tc>
          <w:tcPr>
            <w:tcW w:w="2268" w:type="dxa"/>
          </w:tcPr>
          <w:p w14:paraId="63801327" w14:textId="77777777" w:rsidR="00335AE5" w:rsidRPr="006235E9" w:rsidRDefault="00335AE5" w:rsidP="00027273">
            <w:pPr>
              <w:spacing w:line="283" w:lineRule="atLeast"/>
              <w:rPr>
                <w:sz w:val="16"/>
                <w:szCs w:val="16"/>
              </w:rPr>
            </w:pPr>
            <w:r w:rsidRPr="006235E9">
              <w:rPr>
                <w:sz w:val="16"/>
                <w:szCs w:val="16"/>
              </w:rPr>
              <w:t>Eikenprocessierups</w:t>
            </w:r>
          </w:p>
        </w:tc>
        <w:tc>
          <w:tcPr>
            <w:tcW w:w="2693" w:type="dxa"/>
          </w:tcPr>
          <w:p w14:paraId="436BB8A0" w14:textId="77777777" w:rsidR="00335AE5" w:rsidRPr="006235E9" w:rsidRDefault="00335AE5" w:rsidP="00027273">
            <w:pPr>
              <w:spacing w:line="283" w:lineRule="atLeast"/>
              <w:rPr>
                <w:sz w:val="16"/>
                <w:szCs w:val="16"/>
              </w:rPr>
            </w:pPr>
            <w:r w:rsidRPr="006235E9">
              <w:rPr>
                <w:sz w:val="16"/>
                <w:szCs w:val="16"/>
              </w:rPr>
              <w:t>Werken onder / nabij eiken</w:t>
            </w:r>
          </w:p>
        </w:tc>
        <w:tc>
          <w:tcPr>
            <w:tcW w:w="3260" w:type="dxa"/>
          </w:tcPr>
          <w:p w14:paraId="1696BCD3" w14:textId="77777777" w:rsidR="00335AE5" w:rsidRPr="006235E9" w:rsidRDefault="00335AE5" w:rsidP="00027273">
            <w:pPr>
              <w:spacing w:line="283" w:lineRule="atLeast"/>
              <w:rPr>
                <w:sz w:val="16"/>
                <w:szCs w:val="16"/>
              </w:rPr>
            </w:pPr>
            <w:r w:rsidRPr="006235E9">
              <w:rPr>
                <w:sz w:val="16"/>
                <w:szCs w:val="16"/>
              </w:rPr>
              <w:t>Inventarisatie en bestrijding vooraf</w:t>
            </w:r>
          </w:p>
        </w:tc>
      </w:tr>
    </w:tbl>
    <w:p w14:paraId="34D02FC7" w14:textId="77777777" w:rsidR="00F40B51" w:rsidRPr="00E6104A" w:rsidRDefault="00F40B51" w:rsidP="008D7F24">
      <w:pPr>
        <w:rPr>
          <w:szCs w:val="22"/>
        </w:rPr>
      </w:pPr>
    </w:p>
    <w:sectPr w:rsidR="00F40B51" w:rsidRPr="00E6104A" w:rsidSect="00C12230">
      <w:pgSz w:w="16838" w:h="11906" w:orient="landscape"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9603" w14:textId="77777777" w:rsidR="00FC3E99" w:rsidRDefault="00FC3E99">
      <w:r>
        <w:separator/>
      </w:r>
    </w:p>
  </w:endnote>
  <w:endnote w:type="continuationSeparator" w:id="0">
    <w:p w14:paraId="366881E2" w14:textId="77777777" w:rsidR="00FC3E99" w:rsidRDefault="00FC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LT 55">
    <w:altName w:val="Bell MT"/>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FB748" w14:textId="77777777" w:rsidR="00FC3E99" w:rsidRDefault="00FC3E99">
      <w:r>
        <w:separator/>
      </w:r>
    </w:p>
  </w:footnote>
  <w:footnote w:type="continuationSeparator" w:id="0">
    <w:p w14:paraId="7FC153DE" w14:textId="77777777" w:rsidR="00FC3E99" w:rsidRDefault="00FC3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2E4DEA"/>
    <w:multiLevelType w:val="multilevel"/>
    <w:tmpl w:val="FFFFFFFF"/>
    <w:name w:val="BrinkLetters2"/>
    <w:lvl w:ilvl="0">
      <w:start w:val="1"/>
      <w:numFmt w:val="upperLetter"/>
      <w:pStyle w:val="Opsomletter1steniveauBrinkGroep"/>
      <w:lvlText w:val="%1"/>
      <w:lvlJc w:val="left"/>
      <w:pPr>
        <w:tabs>
          <w:tab w:val="num" w:pos="357"/>
        </w:tabs>
        <w:ind w:left="357" w:hanging="357"/>
      </w:pPr>
      <w:rPr>
        <w:rFonts w:cs="Times New Roman"/>
      </w:rPr>
    </w:lvl>
    <w:lvl w:ilvl="1">
      <w:start w:val="1"/>
      <w:numFmt w:val="lowerLetter"/>
      <w:lvlText w:val="%2"/>
      <w:lvlJc w:val="left"/>
      <w:pPr>
        <w:tabs>
          <w:tab w:val="num" w:pos="714"/>
        </w:tabs>
        <w:ind w:left="714" w:hanging="357"/>
      </w:pPr>
      <w:rPr>
        <w:rFonts w:cs="Times New Roman"/>
      </w:rPr>
    </w:lvl>
    <w:lvl w:ilvl="2">
      <w:start w:val="1"/>
      <w:numFmt w:val="lowerLetter"/>
      <w:lvlText w:val="%3)"/>
      <w:lvlJc w:val="left"/>
      <w:pPr>
        <w:tabs>
          <w:tab w:val="num" w:pos="714"/>
        </w:tabs>
        <w:ind w:left="714" w:hanging="357"/>
      </w:pPr>
      <w:rPr>
        <w:rFonts w:cs="Times New Roman"/>
      </w:rPr>
    </w:lvl>
    <w:lvl w:ilvl="3">
      <w:start w:val="1"/>
      <w:numFmt w:val="lowerLetter"/>
      <w:lvlText w:val="(%4)"/>
      <w:lvlJc w:val="left"/>
      <w:pPr>
        <w:tabs>
          <w:tab w:val="num" w:pos="714"/>
        </w:tabs>
        <w:ind w:left="714" w:hanging="357"/>
      </w:pPr>
      <w:rPr>
        <w:rFonts w:cs="Times New Roman"/>
      </w:rPr>
    </w:lvl>
    <w:lvl w:ilvl="4">
      <w:start w:val="1"/>
      <w:numFmt w:val="lowerLetter"/>
      <w:lvlText w:val="(%5)"/>
      <w:lvlJc w:val="left"/>
      <w:pPr>
        <w:tabs>
          <w:tab w:val="num" w:pos="714"/>
        </w:tabs>
        <w:ind w:left="714" w:hanging="357"/>
      </w:pPr>
      <w:rPr>
        <w:rFonts w:cs="Times New Roman"/>
      </w:rPr>
    </w:lvl>
    <w:lvl w:ilvl="5">
      <w:start w:val="1"/>
      <w:numFmt w:val="lowerLetter"/>
      <w:lvlText w:val="(%6)"/>
      <w:lvlJc w:val="left"/>
      <w:pPr>
        <w:tabs>
          <w:tab w:val="num" w:pos="714"/>
        </w:tabs>
        <w:ind w:left="714" w:hanging="357"/>
      </w:pPr>
      <w:rPr>
        <w:rFonts w:cs="Times New Roman"/>
      </w:rPr>
    </w:lvl>
    <w:lvl w:ilvl="6">
      <w:start w:val="1"/>
      <w:numFmt w:val="lowerLetter"/>
      <w:lvlText w:val="%7."/>
      <w:lvlJc w:val="left"/>
      <w:pPr>
        <w:tabs>
          <w:tab w:val="num" w:pos="714"/>
        </w:tabs>
        <w:ind w:left="714" w:hanging="357"/>
      </w:pPr>
      <w:rPr>
        <w:rFonts w:cs="Times New Roman"/>
      </w:rPr>
    </w:lvl>
    <w:lvl w:ilvl="7">
      <w:start w:val="1"/>
      <w:numFmt w:val="lowerLetter"/>
      <w:lvlText w:val="%8."/>
      <w:lvlJc w:val="left"/>
      <w:pPr>
        <w:tabs>
          <w:tab w:val="num" w:pos="714"/>
        </w:tabs>
        <w:ind w:left="714" w:hanging="357"/>
      </w:pPr>
      <w:rPr>
        <w:rFonts w:cs="Times New Roman"/>
      </w:rPr>
    </w:lvl>
    <w:lvl w:ilvl="8">
      <w:start w:val="1"/>
      <w:numFmt w:val="lowerLetter"/>
      <w:lvlText w:val="%9."/>
      <w:lvlJc w:val="left"/>
      <w:pPr>
        <w:tabs>
          <w:tab w:val="num" w:pos="714"/>
        </w:tabs>
        <w:ind w:left="714" w:hanging="357"/>
      </w:pPr>
      <w:rPr>
        <w:rFonts w:cs="Times New Roman"/>
      </w:rPr>
    </w:lvl>
  </w:abstractNum>
  <w:abstractNum w:abstractNumId="13" w15:restartNumberingAfterBreak="0">
    <w:nsid w:val="181B6E8B"/>
    <w:multiLevelType w:val="hybridMultilevel"/>
    <w:tmpl w:val="FFFFFFFF"/>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030A01"/>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C427BE"/>
    <w:multiLevelType w:val="multilevel"/>
    <w:tmpl w:val="FFFFFFFF"/>
    <w:name w:val="BrinkNumbers2"/>
    <w:lvl w:ilvl="0">
      <w:start w:val="1"/>
      <w:numFmt w:val="decimal"/>
      <w:lvlText w:val="%1."/>
      <w:lvlJc w:val="left"/>
      <w:pPr>
        <w:tabs>
          <w:tab w:val="num" w:pos="357"/>
        </w:tabs>
        <w:ind w:left="357" w:hanging="357"/>
      </w:pPr>
      <w:rPr>
        <w:rFonts w:cs="Times New Roman"/>
      </w:rPr>
    </w:lvl>
    <w:lvl w:ilvl="1">
      <w:start w:val="1"/>
      <w:numFmt w:val="decimal"/>
      <w:lvlText w:val="%2"/>
      <w:lvlJc w:val="left"/>
      <w:pPr>
        <w:tabs>
          <w:tab w:val="num" w:pos="714"/>
        </w:tabs>
        <w:ind w:left="714" w:hanging="357"/>
      </w:pPr>
      <w:rPr>
        <w:rFonts w:cs="Times New Roman"/>
      </w:rPr>
    </w:lvl>
    <w:lvl w:ilvl="2">
      <w:start w:val="1"/>
      <w:numFmt w:val="decimal"/>
      <w:lvlText w:val="%3"/>
      <w:lvlJc w:val="left"/>
      <w:pPr>
        <w:tabs>
          <w:tab w:val="num" w:pos="714"/>
        </w:tabs>
        <w:ind w:left="714" w:hanging="357"/>
      </w:pPr>
      <w:rPr>
        <w:rFonts w:cs="Times New Roman"/>
      </w:rPr>
    </w:lvl>
    <w:lvl w:ilvl="3">
      <w:start w:val="1"/>
      <w:numFmt w:val="decimal"/>
      <w:lvlText w:val="%4"/>
      <w:lvlJc w:val="left"/>
      <w:pPr>
        <w:tabs>
          <w:tab w:val="num" w:pos="714"/>
        </w:tabs>
        <w:ind w:left="714" w:hanging="357"/>
      </w:pPr>
      <w:rPr>
        <w:rFonts w:cs="Times New Roman"/>
      </w:rPr>
    </w:lvl>
    <w:lvl w:ilvl="4">
      <w:start w:val="1"/>
      <w:numFmt w:val="decimal"/>
      <w:lvlText w:val="%5"/>
      <w:lvlJc w:val="left"/>
      <w:pPr>
        <w:tabs>
          <w:tab w:val="num" w:pos="714"/>
        </w:tabs>
        <w:ind w:left="714" w:hanging="357"/>
      </w:pPr>
      <w:rPr>
        <w:rFonts w:cs="Times New Roman"/>
      </w:rPr>
    </w:lvl>
    <w:lvl w:ilvl="5">
      <w:start w:val="1"/>
      <w:numFmt w:val="decimal"/>
      <w:lvlText w:val="%6"/>
      <w:lvlJc w:val="left"/>
      <w:pPr>
        <w:tabs>
          <w:tab w:val="num" w:pos="714"/>
        </w:tabs>
        <w:ind w:left="714" w:hanging="357"/>
      </w:pPr>
      <w:rPr>
        <w:rFonts w:cs="Times New Roman"/>
      </w:rPr>
    </w:lvl>
    <w:lvl w:ilvl="6">
      <w:start w:val="1"/>
      <w:numFmt w:val="decimal"/>
      <w:lvlText w:val="%7"/>
      <w:lvlJc w:val="left"/>
      <w:pPr>
        <w:tabs>
          <w:tab w:val="num" w:pos="714"/>
        </w:tabs>
        <w:ind w:left="714" w:hanging="357"/>
      </w:pPr>
      <w:rPr>
        <w:rFonts w:cs="Times New Roman"/>
      </w:rPr>
    </w:lvl>
    <w:lvl w:ilvl="7">
      <w:start w:val="1"/>
      <w:numFmt w:val="decimal"/>
      <w:lvlText w:val="%8"/>
      <w:lvlJc w:val="left"/>
      <w:pPr>
        <w:tabs>
          <w:tab w:val="num" w:pos="714"/>
        </w:tabs>
        <w:ind w:left="714" w:hanging="357"/>
      </w:pPr>
      <w:rPr>
        <w:rFonts w:cs="Times New Roman"/>
      </w:rPr>
    </w:lvl>
    <w:lvl w:ilvl="8">
      <w:start w:val="1"/>
      <w:numFmt w:val="decimal"/>
      <w:lvlText w:val="%9"/>
      <w:lvlJc w:val="left"/>
      <w:pPr>
        <w:tabs>
          <w:tab w:val="num" w:pos="714"/>
        </w:tabs>
        <w:ind w:left="714" w:hanging="357"/>
      </w:pPr>
      <w:rPr>
        <w:rFonts w:cs="Times New Roman"/>
      </w:rPr>
    </w:lvl>
  </w:abstractNum>
  <w:abstractNum w:abstractNumId="16" w15:restartNumberingAfterBreak="0">
    <w:nsid w:val="272F7AFC"/>
    <w:multiLevelType w:val="hybridMultilevel"/>
    <w:tmpl w:val="FFFFFFFF"/>
    <w:lvl w:ilvl="0" w:tplc="77822470">
      <w:start w:val="1"/>
      <w:numFmt w:val="bullet"/>
      <w:pStyle w:val="Opsomstreepje2deniveauBrinkGroep"/>
      <w:lvlText w:val=""/>
      <w:lvlJc w:val="left"/>
      <w:pPr>
        <w:tabs>
          <w:tab w:val="num" w:pos="717"/>
        </w:tabs>
        <w:ind w:left="717" w:hanging="360"/>
      </w:pPr>
      <w:rPr>
        <w:rFonts w:ascii="Symbol" w:hAnsi="Symbol" w:hint="default"/>
      </w:rPr>
    </w:lvl>
    <w:lvl w:ilvl="1" w:tplc="60422160">
      <w:start w:val="7"/>
      <w:numFmt w:val="bullet"/>
      <w:lvlText w:val="-"/>
      <w:lvlJc w:val="left"/>
      <w:pPr>
        <w:tabs>
          <w:tab w:val="num" w:pos="1552"/>
        </w:tabs>
        <w:ind w:left="1192"/>
      </w:pPr>
      <w:rPr>
        <w:rFonts w:ascii="Times New Roman" w:hAnsi="Times New Roman"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8F6314C"/>
    <w:multiLevelType w:val="hybridMultilevel"/>
    <w:tmpl w:val="7A28C90A"/>
    <w:lvl w:ilvl="0" w:tplc="9D26680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E134230"/>
    <w:multiLevelType w:val="hybridMultilevel"/>
    <w:tmpl w:val="FFFFFFFF"/>
    <w:lvl w:ilvl="0" w:tplc="9F0C06E4">
      <w:start w:val="1"/>
      <w:numFmt w:val="bullet"/>
      <w:pStyle w:val="Opsomstreepje3deniveauBrinkGroep"/>
      <w:lvlText w:val=""/>
      <w:lvlJc w:val="left"/>
      <w:pPr>
        <w:tabs>
          <w:tab w:val="num" w:pos="1074"/>
        </w:tabs>
        <w:ind w:left="1054" w:hanging="340"/>
      </w:pPr>
      <w:rPr>
        <w:rFonts w:ascii="Symbol" w:hAnsi="Symbol" w:hint="default"/>
      </w:rPr>
    </w:lvl>
    <w:lvl w:ilvl="1" w:tplc="04130003" w:tentative="1">
      <w:start w:val="1"/>
      <w:numFmt w:val="bullet"/>
      <w:lvlText w:val="o"/>
      <w:lvlJc w:val="left"/>
      <w:pPr>
        <w:tabs>
          <w:tab w:val="num" w:pos="1837"/>
        </w:tabs>
        <w:ind w:left="1837" w:hanging="360"/>
      </w:pPr>
      <w:rPr>
        <w:rFonts w:ascii="Courier New" w:hAnsi="Courier New" w:hint="default"/>
      </w:rPr>
    </w:lvl>
    <w:lvl w:ilvl="2" w:tplc="04130005" w:tentative="1">
      <w:start w:val="1"/>
      <w:numFmt w:val="bullet"/>
      <w:lvlText w:val=""/>
      <w:lvlJc w:val="left"/>
      <w:pPr>
        <w:tabs>
          <w:tab w:val="num" w:pos="2557"/>
        </w:tabs>
        <w:ind w:left="2557" w:hanging="360"/>
      </w:pPr>
      <w:rPr>
        <w:rFonts w:ascii="Wingdings" w:hAnsi="Wingdings" w:hint="default"/>
      </w:rPr>
    </w:lvl>
    <w:lvl w:ilvl="3" w:tplc="04130001" w:tentative="1">
      <w:start w:val="1"/>
      <w:numFmt w:val="bullet"/>
      <w:lvlText w:val=""/>
      <w:lvlJc w:val="left"/>
      <w:pPr>
        <w:tabs>
          <w:tab w:val="num" w:pos="3277"/>
        </w:tabs>
        <w:ind w:left="3277" w:hanging="360"/>
      </w:pPr>
      <w:rPr>
        <w:rFonts w:ascii="Symbol" w:hAnsi="Symbol" w:hint="default"/>
      </w:rPr>
    </w:lvl>
    <w:lvl w:ilvl="4" w:tplc="04130003" w:tentative="1">
      <w:start w:val="1"/>
      <w:numFmt w:val="bullet"/>
      <w:lvlText w:val="o"/>
      <w:lvlJc w:val="left"/>
      <w:pPr>
        <w:tabs>
          <w:tab w:val="num" w:pos="3997"/>
        </w:tabs>
        <w:ind w:left="3997" w:hanging="360"/>
      </w:pPr>
      <w:rPr>
        <w:rFonts w:ascii="Courier New" w:hAnsi="Courier New" w:hint="default"/>
      </w:rPr>
    </w:lvl>
    <w:lvl w:ilvl="5" w:tplc="04130005" w:tentative="1">
      <w:start w:val="1"/>
      <w:numFmt w:val="bullet"/>
      <w:lvlText w:val=""/>
      <w:lvlJc w:val="left"/>
      <w:pPr>
        <w:tabs>
          <w:tab w:val="num" w:pos="4717"/>
        </w:tabs>
        <w:ind w:left="4717" w:hanging="360"/>
      </w:pPr>
      <w:rPr>
        <w:rFonts w:ascii="Wingdings" w:hAnsi="Wingdings" w:hint="default"/>
      </w:rPr>
    </w:lvl>
    <w:lvl w:ilvl="6" w:tplc="04130001" w:tentative="1">
      <w:start w:val="1"/>
      <w:numFmt w:val="bullet"/>
      <w:lvlText w:val=""/>
      <w:lvlJc w:val="left"/>
      <w:pPr>
        <w:tabs>
          <w:tab w:val="num" w:pos="5437"/>
        </w:tabs>
        <w:ind w:left="5437" w:hanging="360"/>
      </w:pPr>
      <w:rPr>
        <w:rFonts w:ascii="Symbol" w:hAnsi="Symbol" w:hint="default"/>
      </w:rPr>
    </w:lvl>
    <w:lvl w:ilvl="7" w:tplc="04130003" w:tentative="1">
      <w:start w:val="1"/>
      <w:numFmt w:val="bullet"/>
      <w:lvlText w:val="o"/>
      <w:lvlJc w:val="left"/>
      <w:pPr>
        <w:tabs>
          <w:tab w:val="num" w:pos="6157"/>
        </w:tabs>
        <w:ind w:left="6157" w:hanging="360"/>
      </w:pPr>
      <w:rPr>
        <w:rFonts w:ascii="Courier New" w:hAnsi="Courier New" w:hint="default"/>
      </w:rPr>
    </w:lvl>
    <w:lvl w:ilvl="8" w:tplc="04130005"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38A3004E"/>
    <w:multiLevelType w:val="multilevel"/>
    <w:tmpl w:val="FFFFFFF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9732D8F"/>
    <w:multiLevelType w:val="multilevel"/>
    <w:tmpl w:val="FFFFFFFF"/>
    <w:name w:val="BrinkNumbers3"/>
    <w:lvl w:ilvl="0">
      <w:start w:val="1"/>
      <w:numFmt w:val="decimal"/>
      <w:lvlText w:val="%1"/>
      <w:lvlJc w:val="left"/>
      <w:pPr>
        <w:tabs>
          <w:tab w:val="num" w:pos="357"/>
        </w:tabs>
        <w:ind w:left="357" w:hanging="357"/>
      </w:pPr>
      <w:rPr>
        <w:rFonts w:cs="Times New Roman"/>
      </w:rPr>
    </w:lvl>
    <w:lvl w:ilvl="1">
      <w:start w:val="1"/>
      <w:numFmt w:val="decimal"/>
      <w:pStyle w:val="Opsomcijfer2deniveauBrinkGroep"/>
      <w:lvlText w:val="%2"/>
      <w:lvlJc w:val="left"/>
      <w:pPr>
        <w:tabs>
          <w:tab w:val="num" w:pos="714"/>
        </w:tabs>
        <w:ind w:left="714" w:hanging="357"/>
      </w:pPr>
      <w:rPr>
        <w:rFonts w:cs="Times New Roman"/>
      </w:rPr>
    </w:lvl>
    <w:lvl w:ilvl="2">
      <w:start w:val="1"/>
      <w:numFmt w:val="decimal"/>
      <w:lvlText w:val="%3"/>
      <w:lvlJc w:val="left"/>
      <w:pPr>
        <w:tabs>
          <w:tab w:val="num" w:pos="714"/>
        </w:tabs>
        <w:ind w:left="714" w:hanging="357"/>
      </w:pPr>
      <w:rPr>
        <w:rFonts w:cs="Times New Roman"/>
      </w:rPr>
    </w:lvl>
    <w:lvl w:ilvl="3">
      <w:start w:val="1"/>
      <w:numFmt w:val="decimal"/>
      <w:lvlText w:val="%4"/>
      <w:lvlJc w:val="left"/>
      <w:pPr>
        <w:tabs>
          <w:tab w:val="num" w:pos="714"/>
        </w:tabs>
        <w:ind w:left="714" w:hanging="357"/>
      </w:pPr>
      <w:rPr>
        <w:rFonts w:cs="Times New Roman"/>
      </w:rPr>
    </w:lvl>
    <w:lvl w:ilvl="4">
      <w:start w:val="1"/>
      <w:numFmt w:val="decimal"/>
      <w:lvlText w:val="%5"/>
      <w:lvlJc w:val="left"/>
      <w:pPr>
        <w:tabs>
          <w:tab w:val="num" w:pos="714"/>
        </w:tabs>
        <w:ind w:left="714" w:hanging="357"/>
      </w:pPr>
      <w:rPr>
        <w:rFonts w:cs="Times New Roman"/>
      </w:rPr>
    </w:lvl>
    <w:lvl w:ilvl="5">
      <w:start w:val="1"/>
      <w:numFmt w:val="decimal"/>
      <w:lvlText w:val="%6"/>
      <w:lvlJc w:val="left"/>
      <w:pPr>
        <w:tabs>
          <w:tab w:val="num" w:pos="714"/>
        </w:tabs>
        <w:ind w:left="714" w:hanging="357"/>
      </w:pPr>
      <w:rPr>
        <w:rFonts w:cs="Times New Roman"/>
      </w:rPr>
    </w:lvl>
    <w:lvl w:ilvl="6">
      <w:start w:val="1"/>
      <w:numFmt w:val="decimal"/>
      <w:lvlText w:val="%7"/>
      <w:lvlJc w:val="left"/>
      <w:pPr>
        <w:tabs>
          <w:tab w:val="num" w:pos="714"/>
        </w:tabs>
        <w:ind w:left="714" w:hanging="357"/>
      </w:pPr>
      <w:rPr>
        <w:rFonts w:cs="Times New Roman"/>
      </w:rPr>
    </w:lvl>
    <w:lvl w:ilvl="7">
      <w:start w:val="1"/>
      <w:numFmt w:val="decimal"/>
      <w:lvlText w:val="%8"/>
      <w:lvlJc w:val="left"/>
      <w:pPr>
        <w:tabs>
          <w:tab w:val="num" w:pos="714"/>
        </w:tabs>
        <w:ind w:left="714" w:hanging="357"/>
      </w:pPr>
      <w:rPr>
        <w:rFonts w:cs="Times New Roman"/>
      </w:rPr>
    </w:lvl>
    <w:lvl w:ilvl="8">
      <w:start w:val="1"/>
      <w:numFmt w:val="decimal"/>
      <w:lvlText w:val="%9"/>
      <w:lvlJc w:val="left"/>
      <w:pPr>
        <w:tabs>
          <w:tab w:val="num" w:pos="714"/>
        </w:tabs>
        <w:ind w:left="714" w:hanging="357"/>
      </w:pPr>
      <w:rPr>
        <w:rFonts w:cs="Times New Roman"/>
      </w:rPr>
    </w:lvl>
  </w:abstractNum>
  <w:abstractNum w:abstractNumId="21" w15:restartNumberingAfterBreak="0">
    <w:nsid w:val="3CC939B7"/>
    <w:multiLevelType w:val="hybridMultilevel"/>
    <w:tmpl w:val="CA584AE4"/>
    <w:lvl w:ilvl="0" w:tplc="93B2A066">
      <w:start w:val="1"/>
      <w:numFmt w:val="upperLetter"/>
      <w:lvlText w:val="%1."/>
      <w:lvlJc w:val="left"/>
      <w:pPr>
        <w:ind w:left="720" w:hanging="360"/>
      </w:pPr>
    </w:lvl>
    <w:lvl w:ilvl="1" w:tplc="17F0984C">
      <w:start w:val="1"/>
      <w:numFmt w:val="lowerLetter"/>
      <w:lvlText w:val="%2."/>
      <w:lvlJc w:val="left"/>
      <w:pPr>
        <w:ind w:left="1440" w:hanging="360"/>
      </w:pPr>
    </w:lvl>
    <w:lvl w:ilvl="2" w:tplc="3A702926">
      <w:start w:val="1"/>
      <w:numFmt w:val="lowerRoman"/>
      <w:lvlText w:val="%3."/>
      <w:lvlJc w:val="right"/>
      <w:pPr>
        <w:ind w:left="2160" w:hanging="180"/>
      </w:pPr>
    </w:lvl>
    <w:lvl w:ilvl="3" w:tplc="0DEEDC6E">
      <w:start w:val="1"/>
      <w:numFmt w:val="decimal"/>
      <w:lvlText w:val="%4."/>
      <w:lvlJc w:val="left"/>
      <w:pPr>
        <w:ind w:left="2880" w:hanging="360"/>
      </w:pPr>
    </w:lvl>
    <w:lvl w:ilvl="4" w:tplc="F63E7500">
      <w:start w:val="1"/>
      <w:numFmt w:val="lowerLetter"/>
      <w:lvlText w:val="%5."/>
      <w:lvlJc w:val="left"/>
      <w:pPr>
        <w:ind w:left="3600" w:hanging="360"/>
      </w:pPr>
    </w:lvl>
    <w:lvl w:ilvl="5" w:tplc="10F4B432">
      <w:start w:val="1"/>
      <w:numFmt w:val="lowerRoman"/>
      <w:lvlText w:val="%6."/>
      <w:lvlJc w:val="right"/>
      <w:pPr>
        <w:ind w:left="4320" w:hanging="180"/>
      </w:pPr>
    </w:lvl>
    <w:lvl w:ilvl="6" w:tplc="8D7E91F6">
      <w:start w:val="1"/>
      <w:numFmt w:val="decimal"/>
      <w:lvlText w:val="%7."/>
      <w:lvlJc w:val="left"/>
      <w:pPr>
        <w:ind w:left="5040" w:hanging="360"/>
      </w:pPr>
    </w:lvl>
    <w:lvl w:ilvl="7" w:tplc="EDA678A0">
      <w:start w:val="1"/>
      <w:numFmt w:val="lowerLetter"/>
      <w:lvlText w:val="%8."/>
      <w:lvlJc w:val="left"/>
      <w:pPr>
        <w:ind w:left="5760" w:hanging="360"/>
      </w:pPr>
    </w:lvl>
    <w:lvl w:ilvl="8" w:tplc="2ACAF670">
      <w:start w:val="1"/>
      <w:numFmt w:val="lowerRoman"/>
      <w:lvlText w:val="%9."/>
      <w:lvlJc w:val="right"/>
      <w:pPr>
        <w:ind w:left="6480" w:hanging="180"/>
      </w:pPr>
    </w:lvl>
  </w:abstractNum>
  <w:abstractNum w:abstractNumId="22" w15:restartNumberingAfterBreak="0">
    <w:nsid w:val="42BBA623"/>
    <w:multiLevelType w:val="hybridMultilevel"/>
    <w:tmpl w:val="E138B242"/>
    <w:lvl w:ilvl="0" w:tplc="3DFAF4B6">
      <w:start w:val="1"/>
      <w:numFmt w:val="upperLetter"/>
      <w:pStyle w:val="Opsomcijfer1steniveauBrinkGroep"/>
      <w:lvlText w:val="%1."/>
      <w:lvlJc w:val="left"/>
      <w:pPr>
        <w:ind w:left="720" w:hanging="360"/>
      </w:pPr>
    </w:lvl>
    <w:lvl w:ilvl="1" w:tplc="7D7200B4">
      <w:start w:val="1"/>
      <w:numFmt w:val="lowerLetter"/>
      <w:lvlText w:val="%2."/>
      <w:lvlJc w:val="left"/>
      <w:pPr>
        <w:ind w:left="1440" w:hanging="360"/>
      </w:pPr>
    </w:lvl>
    <w:lvl w:ilvl="2" w:tplc="4A20FF22">
      <w:start w:val="1"/>
      <w:numFmt w:val="lowerRoman"/>
      <w:lvlText w:val="%3."/>
      <w:lvlJc w:val="right"/>
      <w:pPr>
        <w:ind w:left="2160" w:hanging="180"/>
      </w:pPr>
    </w:lvl>
    <w:lvl w:ilvl="3" w:tplc="874ACB92">
      <w:start w:val="1"/>
      <w:numFmt w:val="decimal"/>
      <w:lvlText w:val="%4."/>
      <w:lvlJc w:val="left"/>
      <w:pPr>
        <w:ind w:left="2880" w:hanging="360"/>
      </w:pPr>
    </w:lvl>
    <w:lvl w:ilvl="4" w:tplc="5E3CA2D2">
      <w:start w:val="1"/>
      <w:numFmt w:val="lowerLetter"/>
      <w:lvlText w:val="%5."/>
      <w:lvlJc w:val="left"/>
      <w:pPr>
        <w:ind w:left="3600" w:hanging="360"/>
      </w:pPr>
    </w:lvl>
    <w:lvl w:ilvl="5" w:tplc="E8F80816">
      <w:start w:val="1"/>
      <w:numFmt w:val="lowerRoman"/>
      <w:lvlText w:val="%6."/>
      <w:lvlJc w:val="right"/>
      <w:pPr>
        <w:ind w:left="4320" w:hanging="180"/>
      </w:pPr>
    </w:lvl>
    <w:lvl w:ilvl="6" w:tplc="96548444">
      <w:start w:val="1"/>
      <w:numFmt w:val="decimal"/>
      <w:lvlText w:val="%7."/>
      <w:lvlJc w:val="left"/>
      <w:pPr>
        <w:ind w:left="5040" w:hanging="360"/>
      </w:pPr>
    </w:lvl>
    <w:lvl w:ilvl="7" w:tplc="B9325BF4">
      <w:start w:val="1"/>
      <w:numFmt w:val="lowerLetter"/>
      <w:lvlText w:val="%8."/>
      <w:lvlJc w:val="left"/>
      <w:pPr>
        <w:ind w:left="5760" w:hanging="360"/>
      </w:pPr>
    </w:lvl>
    <w:lvl w:ilvl="8" w:tplc="13B0A218">
      <w:start w:val="1"/>
      <w:numFmt w:val="lowerRoman"/>
      <w:lvlText w:val="%9."/>
      <w:lvlJc w:val="right"/>
      <w:pPr>
        <w:ind w:left="6480" w:hanging="180"/>
      </w:pPr>
    </w:lvl>
  </w:abstractNum>
  <w:abstractNum w:abstractNumId="23" w15:restartNumberingAfterBreak="0">
    <w:nsid w:val="4BE60DD2"/>
    <w:multiLevelType w:val="multilevel"/>
    <w:tmpl w:val="FFFFFFFF"/>
    <w:lvl w:ilvl="0">
      <w:start w:val="1"/>
      <w:numFmt w:val="decimalZero"/>
      <w:lvlRestart w:val="0"/>
      <w:lvlText w:val="%1"/>
      <w:lvlJc w:val="left"/>
      <w:pPr>
        <w:tabs>
          <w:tab w:val="num" w:pos="2154"/>
        </w:tabs>
        <w:ind w:left="2154" w:hanging="2154"/>
      </w:pPr>
      <w:rPr>
        <w:rFonts w:ascii="Verdana" w:hAnsi="Verdana" w:cs="Times New Roman" w:hint="default"/>
      </w:rPr>
    </w:lvl>
    <w:lvl w:ilvl="1">
      <w:start w:val="1"/>
      <w:numFmt w:val="decimalZero"/>
      <w:lvlText w:val="%1.%2"/>
      <w:lvlJc w:val="left"/>
      <w:pPr>
        <w:tabs>
          <w:tab w:val="num" w:pos="2154"/>
        </w:tabs>
        <w:ind w:left="2154" w:hanging="2154"/>
      </w:pPr>
      <w:rPr>
        <w:rFonts w:ascii="Verdana" w:hAnsi="Verdana" w:cs="Times New Roman" w:hint="default"/>
      </w:rPr>
    </w:lvl>
    <w:lvl w:ilvl="2">
      <w:start w:val="1"/>
      <w:numFmt w:val="decimalZero"/>
      <w:lvlText w:val="%1.%2.%3"/>
      <w:lvlJc w:val="left"/>
      <w:pPr>
        <w:tabs>
          <w:tab w:val="num" w:pos="2154"/>
        </w:tabs>
        <w:ind w:left="2154" w:hanging="2154"/>
      </w:pPr>
      <w:rPr>
        <w:rFonts w:ascii="Verdana" w:hAnsi="Verdana" w:cs="Times New Roman" w:hint="default"/>
      </w:rPr>
    </w:lvl>
    <w:lvl w:ilvl="3">
      <w:start w:val="1"/>
      <w:numFmt w:val="decimalZero"/>
      <w:lvlText w:val="%1.%2.%3.%4"/>
      <w:lvlJc w:val="left"/>
      <w:pPr>
        <w:tabs>
          <w:tab w:val="num" w:pos="2154"/>
        </w:tabs>
        <w:ind w:left="2154" w:hanging="2154"/>
      </w:pPr>
      <w:rPr>
        <w:rFonts w:ascii="Verdana" w:hAnsi="Verdana" w:cs="Times New Roman" w:hint="default"/>
      </w:rPr>
    </w:lvl>
    <w:lvl w:ilvl="4">
      <w:start w:val="1"/>
      <w:numFmt w:val="none"/>
      <w:lvlText w:val=""/>
      <w:lvlJc w:val="left"/>
      <w:pPr>
        <w:tabs>
          <w:tab w:val="num" w:pos="2154"/>
        </w:tabs>
        <w:ind w:left="2154" w:hanging="2154"/>
      </w:pPr>
      <w:rPr>
        <w:rFonts w:ascii="Verdana" w:hAnsi="Verdana" w:cs="Times New Roman" w:hint="default"/>
      </w:rPr>
    </w:lvl>
    <w:lvl w:ilvl="5">
      <w:start w:val="1"/>
      <w:numFmt w:val="none"/>
      <w:lvlText w:val=""/>
      <w:lvlJc w:val="left"/>
      <w:pPr>
        <w:tabs>
          <w:tab w:val="num" w:pos="6735"/>
        </w:tabs>
        <w:ind w:left="6735" w:hanging="1888"/>
      </w:pPr>
      <w:rPr>
        <w:rFonts w:cs="Times New Roman" w:hint="default"/>
      </w:rPr>
    </w:lvl>
    <w:lvl w:ilvl="6">
      <w:start w:val="1"/>
      <w:numFmt w:val="none"/>
      <w:lvlText w:val=""/>
      <w:lvlJc w:val="left"/>
      <w:pPr>
        <w:tabs>
          <w:tab w:val="num" w:pos="8929"/>
        </w:tabs>
        <w:ind w:left="8929" w:hanging="2194"/>
      </w:pPr>
      <w:rPr>
        <w:rFonts w:cs="Times New Roman" w:hint="default"/>
      </w:rPr>
    </w:lvl>
    <w:lvl w:ilvl="7">
      <w:start w:val="1"/>
      <w:numFmt w:val="none"/>
      <w:lvlText w:val=""/>
      <w:lvlJc w:val="left"/>
      <w:pPr>
        <w:tabs>
          <w:tab w:val="num" w:pos="11429"/>
        </w:tabs>
        <w:ind w:left="11429" w:hanging="2500"/>
      </w:pPr>
      <w:rPr>
        <w:rFonts w:cs="Times New Roman" w:hint="default"/>
      </w:rPr>
    </w:lvl>
    <w:lvl w:ilvl="8">
      <w:start w:val="1"/>
      <w:numFmt w:val="none"/>
      <w:lvlText w:val=""/>
      <w:lvlJc w:val="left"/>
      <w:pPr>
        <w:tabs>
          <w:tab w:val="num" w:pos="14236"/>
        </w:tabs>
        <w:ind w:left="14236" w:hanging="2807"/>
      </w:pPr>
      <w:rPr>
        <w:rFonts w:cs="Times New Roman" w:hint="default"/>
      </w:rPr>
    </w:lvl>
  </w:abstractNum>
  <w:abstractNum w:abstractNumId="24" w15:restartNumberingAfterBreak="0">
    <w:nsid w:val="67707E31"/>
    <w:multiLevelType w:val="multilevel"/>
    <w:tmpl w:val="FFFFFFFF"/>
    <w:styleLink w:val="1ai"/>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680C6548"/>
    <w:multiLevelType w:val="multilevel"/>
    <w:tmpl w:val="FFFFFFFF"/>
    <w:styleLink w:val="Artikelsectie"/>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6" w15:restartNumberingAfterBreak="0">
    <w:nsid w:val="6CC0515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1F4519"/>
    <w:multiLevelType w:val="hybridMultilevel"/>
    <w:tmpl w:val="279AC942"/>
    <w:lvl w:ilvl="0" w:tplc="04130019">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8" w15:restartNumberingAfterBreak="0">
    <w:nsid w:val="74693CE6"/>
    <w:multiLevelType w:val="multilevel"/>
    <w:tmpl w:val="FFFFFFFF"/>
    <w:name w:val="BrinkLetters3"/>
    <w:lvl w:ilvl="0">
      <w:start w:val="1"/>
      <w:numFmt w:val="upperLetter"/>
      <w:lvlText w:val="%1"/>
      <w:lvlJc w:val="left"/>
      <w:pPr>
        <w:tabs>
          <w:tab w:val="num" w:pos="357"/>
        </w:tabs>
        <w:ind w:left="357" w:hanging="357"/>
      </w:pPr>
      <w:rPr>
        <w:rFonts w:cs="Times New Roman"/>
      </w:rPr>
    </w:lvl>
    <w:lvl w:ilvl="1">
      <w:start w:val="1"/>
      <w:numFmt w:val="lowerLetter"/>
      <w:pStyle w:val="Opsomletter2deniveauBrinkGroep"/>
      <w:lvlText w:val="%2"/>
      <w:lvlJc w:val="left"/>
      <w:pPr>
        <w:tabs>
          <w:tab w:val="num" w:pos="714"/>
        </w:tabs>
        <w:ind w:left="714" w:hanging="357"/>
      </w:pPr>
      <w:rPr>
        <w:rFonts w:cs="Times New Roman"/>
      </w:rPr>
    </w:lvl>
    <w:lvl w:ilvl="2">
      <w:start w:val="1"/>
      <w:numFmt w:val="lowerLetter"/>
      <w:lvlText w:val="%3)"/>
      <w:lvlJc w:val="left"/>
      <w:pPr>
        <w:tabs>
          <w:tab w:val="num" w:pos="714"/>
        </w:tabs>
        <w:ind w:left="714" w:hanging="357"/>
      </w:pPr>
      <w:rPr>
        <w:rFonts w:cs="Times New Roman"/>
      </w:rPr>
    </w:lvl>
    <w:lvl w:ilvl="3">
      <w:start w:val="1"/>
      <w:numFmt w:val="lowerLetter"/>
      <w:lvlText w:val="(%4)"/>
      <w:lvlJc w:val="left"/>
      <w:pPr>
        <w:tabs>
          <w:tab w:val="num" w:pos="714"/>
        </w:tabs>
        <w:ind w:left="714" w:hanging="357"/>
      </w:pPr>
      <w:rPr>
        <w:rFonts w:cs="Times New Roman"/>
      </w:rPr>
    </w:lvl>
    <w:lvl w:ilvl="4">
      <w:start w:val="1"/>
      <w:numFmt w:val="lowerLetter"/>
      <w:lvlText w:val="(%5)"/>
      <w:lvlJc w:val="left"/>
      <w:pPr>
        <w:tabs>
          <w:tab w:val="num" w:pos="714"/>
        </w:tabs>
        <w:ind w:left="714" w:hanging="357"/>
      </w:pPr>
      <w:rPr>
        <w:rFonts w:cs="Times New Roman"/>
      </w:rPr>
    </w:lvl>
    <w:lvl w:ilvl="5">
      <w:start w:val="1"/>
      <w:numFmt w:val="lowerLetter"/>
      <w:lvlText w:val="(%6)"/>
      <w:lvlJc w:val="left"/>
      <w:pPr>
        <w:tabs>
          <w:tab w:val="num" w:pos="714"/>
        </w:tabs>
        <w:ind w:left="714" w:hanging="357"/>
      </w:pPr>
      <w:rPr>
        <w:rFonts w:cs="Times New Roman"/>
      </w:rPr>
    </w:lvl>
    <w:lvl w:ilvl="6">
      <w:start w:val="1"/>
      <w:numFmt w:val="lowerLetter"/>
      <w:lvlText w:val="%7."/>
      <w:lvlJc w:val="left"/>
      <w:pPr>
        <w:tabs>
          <w:tab w:val="num" w:pos="714"/>
        </w:tabs>
        <w:ind w:left="714" w:hanging="357"/>
      </w:pPr>
      <w:rPr>
        <w:rFonts w:cs="Times New Roman"/>
      </w:rPr>
    </w:lvl>
    <w:lvl w:ilvl="7">
      <w:start w:val="1"/>
      <w:numFmt w:val="lowerLetter"/>
      <w:lvlText w:val="%8."/>
      <w:lvlJc w:val="left"/>
      <w:pPr>
        <w:tabs>
          <w:tab w:val="num" w:pos="714"/>
        </w:tabs>
        <w:ind w:left="714" w:hanging="357"/>
      </w:pPr>
      <w:rPr>
        <w:rFonts w:cs="Times New Roman"/>
      </w:rPr>
    </w:lvl>
    <w:lvl w:ilvl="8">
      <w:start w:val="1"/>
      <w:numFmt w:val="lowerLetter"/>
      <w:lvlText w:val="%9."/>
      <w:lvlJc w:val="left"/>
      <w:pPr>
        <w:tabs>
          <w:tab w:val="num" w:pos="714"/>
        </w:tabs>
        <w:ind w:left="714" w:hanging="357"/>
      </w:pPr>
      <w:rPr>
        <w:rFonts w:cs="Times New Roman"/>
      </w:rPr>
    </w:lvl>
  </w:abstractNum>
  <w:abstractNum w:abstractNumId="29" w15:restartNumberingAfterBreak="0">
    <w:nsid w:val="77973E83"/>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9640636">
    <w:abstractNumId w:val="10"/>
  </w:num>
  <w:num w:numId="2" w16cid:durableId="1763456588">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5974007">
    <w:abstractNumId w:val="9"/>
  </w:num>
  <w:num w:numId="4" w16cid:durableId="339090503">
    <w:abstractNumId w:val="7"/>
  </w:num>
  <w:num w:numId="5" w16cid:durableId="1107702638">
    <w:abstractNumId w:val="6"/>
  </w:num>
  <w:num w:numId="6" w16cid:durableId="1352490656">
    <w:abstractNumId w:val="5"/>
  </w:num>
  <w:num w:numId="7" w16cid:durableId="2005931376">
    <w:abstractNumId w:val="4"/>
  </w:num>
  <w:num w:numId="8" w16cid:durableId="1007944382">
    <w:abstractNumId w:val="8"/>
  </w:num>
  <w:num w:numId="9" w16cid:durableId="2009820431">
    <w:abstractNumId w:val="3"/>
  </w:num>
  <w:num w:numId="10" w16cid:durableId="188496462">
    <w:abstractNumId w:val="2"/>
  </w:num>
  <w:num w:numId="11" w16cid:durableId="272902958">
    <w:abstractNumId w:val="1"/>
  </w:num>
  <w:num w:numId="12" w16cid:durableId="1080911158">
    <w:abstractNumId w:val="0"/>
  </w:num>
  <w:num w:numId="13" w16cid:durableId="103155400">
    <w:abstractNumId w:val="27"/>
  </w:num>
  <w:num w:numId="14" w16cid:durableId="303588180">
    <w:abstractNumId w:val="17"/>
  </w:num>
  <w:num w:numId="15" w16cid:durableId="643894020">
    <w:abstractNumId w:val="22"/>
  </w:num>
  <w:num w:numId="16" w16cid:durableId="1300577422">
    <w:abstractNumId w:val="21"/>
  </w:num>
  <w:num w:numId="17" w16cid:durableId="1178891067">
    <w:abstractNumId w:val="23"/>
  </w:num>
  <w:num w:numId="18" w16cid:durableId="1595891726">
    <w:abstractNumId w:val="13"/>
  </w:num>
  <w:num w:numId="19" w16cid:durableId="1370758409">
    <w:abstractNumId w:val="16"/>
  </w:num>
  <w:num w:numId="20" w16cid:durableId="170141225">
    <w:abstractNumId w:val="18"/>
  </w:num>
  <w:num w:numId="21" w16cid:durableId="774405398">
    <w:abstractNumId w:val="19"/>
  </w:num>
  <w:num w:numId="22" w16cid:durableId="407306287">
    <w:abstractNumId w:val="24"/>
  </w:num>
  <w:num w:numId="23" w16cid:durableId="1098331318">
    <w:abstractNumId w:val="25"/>
  </w:num>
  <w:num w:numId="24" w16cid:durableId="1625428414">
    <w:abstractNumId w:val="15"/>
  </w:num>
  <w:num w:numId="25" w16cid:durableId="1738477290">
    <w:abstractNumId w:val="20"/>
  </w:num>
  <w:num w:numId="26" w16cid:durableId="1576084786">
    <w:abstractNumId w:val="12"/>
  </w:num>
  <w:num w:numId="27" w16cid:durableId="964116687">
    <w:abstractNumId w:val="28"/>
  </w:num>
  <w:num w:numId="28" w16cid:durableId="4488151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64275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886585">
    <w:abstractNumId w:val="26"/>
  </w:num>
  <w:num w:numId="31" w16cid:durableId="1599631249">
    <w:abstractNumId w:val="14"/>
  </w:num>
  <w:num w:numId="32" w16cid:durableId="153145686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FileNames" w:val="ThisDocument|"/>
    <w:docVar w:name="mitStyleTemplates" w:val="huisstijl|"/>
    <w:docVar w:name="mitXMLOut" w:val="&lt;?xml version=&quot;1.0&quot; encoding=&quot;UTF-8&quot; ?&gt;_x000d__x000a_&lt;MITOUTPUT&gt;&lt;Opdrachtgever id=&quot;VV4634A8E41237414593446D91CD1F6D09&quot; prop=&quot;&quot; def=&quot;&quot; dst=&quot;0&quot; changed=&quot;false&quot; &gt;Marja van Keulen&lt;/Opdrachtgever&gt;_x000d__x000a_&lt;Projectleider id=&quot;VV57B534C028A64766BD81BE2E14389EEB&quot; prop=&quot;&quot; def=&quot;&quot; dst=&quot;0&quot; changed=&quot;false&quot; &gt;Peter Verkaik&lt;/Projectleider&gt;_x000d__x000a_&lt;VG_Plan_ontwerpfase id=&quot;VV19642A5032755043904731207C653F03&quot; prop=&quot;subject&quot; def=&quot;&quot; dst=&quot;0&quot; changed=&quot;true&quot; &gt;VERBETEREN WATERHUISHOUDING NABIJ DE NOORTHEYLAAN TE LEIDESCHENDAM.&lt;/VG_Plan_ontwerpfase&gt;_x000d__x000a_&lt;Versie id=&quot;VVED39DC3294F3114286E7C2AF00B98ACC&quot; prop=&quot;&quot; def=&quot;&quot; dst=&quot;0&quot; changed=&quot;false&quot; &gt;Definitief en gecontroleerd&lt;/Versie&gt;_x000d__x000a_&lt;Oplage id=&quot;VVA1C29AE840C008479B11EFFF0DF2AEB2&quot; prop=&quot;&quot; def=&quot;&quot; dst=&quot;0&quot; changed=&quot;false&quot; &gt;&lt;/Oplage&gt;_x000d__x000a_&lt;Project id=&quot;VVD48040F2672FE043A87ABAC859586EBD&quot; prop=&quot;KNM_LST_pjt&quot; def=&quot;Provider=SQLOLEDB.1;Password=p_iwriter2014;Persist Security Info=True;User ID=iwriter;Initial Catalog=iwriter;Data Source=SRV-SQLDB01@tabellen~[dbo].[CORSA_PROJECTNRS]~[PRJ_NR],  [PRJ_OMSCHR]~~PRJ_NR&quot; dst=&quot;3&quot; changed=&quot;false&quot; &gt;&lt;/Project&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V&amp;amp;G-plan ontwerpfase&lt;/FieldPrompt&gt;&lt;FieldIndex&gt;0&lt;/FieldIndex&gt;&lt;FieldDescription&gt;Dit is een standaardonderwerp&lt;/FieldDescription&gt;&lt;FieldName&gt;VG_Plan_ontwerpfase&lt;/FieldName&gt;&lt;FieldID&gt;VV19642A5032755043904731207C653F03&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Projectnaam&lt;/FieldPrompt&gt;&lt;FieldIndex&gt;1&lt;/FieldIndex&gt;&lt;FieldDescription /&gt;&lt;FieldName&gt;Projectnaam&lt;/FieldName&gt;&lt;FieldID&gt;VV3135751A369CDF4A8F23576732B5018A&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dbo].[CORSA_PROJECTNRS]~[PRJ_NR],  [PRJ_OMSCHR]~~PRJ_NR&lt;/FieldDefault&gt;&lt;FieldFormat&gt;geen&lt;/FieldFormat&gt;&lt;FieldDataType&gt;0&lt;/FieldDataType&gt;&lt;FieldTip&gt;formaat: 99999&lt;/FieldTip&gt;&lt;FieldPrompt&gt;Projectnummer&lt;/FieldPrompt&gt;&lt;FieldIndex&gt;2&lt;/FieldIndex&gt;&lt;FieldDescription&gt;selecteer -indien van toepassing- het EPM-projectnummer&lt;/FieldDescription&gt;&lt;FieldName&gt;Project&lt;/FieldName&gt;&lt;FieldID&gt;VVD48040F2672FE043A87ABAC859586EBD&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5&lt;/FieldIndex&gt;&lt;FieldDescription /&gt;&lt;FieldName&gt;Datum&lt;/FieldName&gt;&lt;FieldID&gt;VVB8DA0A633BDF674EBBABF33728BF6885&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6&lt;/FieldIndex&gt;&lt;FieldDescription /&gt;&lt;FieldName&gt;Versie&lt;/FieldName&gt;&lt;FieldID&gt;VVED39DC3294F3114286E7C2AF00B98ACC&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7&lt;/FieldIndex&gt;&lt;FieldDescription&gt;Geef hier het aantal exemplaren op, dat van dit rapport gedrukt wordt&lt;/FieldDescription&gt;&lt;FieldName&gt;Oplage&lt;/FieldName&gt;&lt;FieldID&gt;VVA1C29AE840C008479B11EFFF0DF2AEB2&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Besteknummer&lt;/FieldPrompt&gt;&lt;FieldIndex&gt;8&lt;/FieldIndex&gt;&lt;FieldDescription /&gt;&lt;FieldName&gt;Besteknummer&lt;/FieldName&gt;&lt;FieldID&gt;VV023D1DB17D768348BEE7F8EB0D90282F&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Opdrachtgever&lt;/FieldName&gt;&lt;FieldID&gt;VV4634A8E41237414593446D91CD1F6D09&lt;/FieldID&gt;&lt;FieldXpath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Projectleider&lt;/FieldName&gt;&lt;FieldID&gt;VV57B534C028A64766BD81BE2E14389EEB&lt;/FieldID&gt;&lt;FieldXpath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634A8E41237414593446D91CD1F6D09&lt;/ID&gt;_x000d__x000a_      &lt;PROMPT&gt;_x000d__x000a_        &lt;NLNL&gt;Opdrachtgev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7B534C028A64766BD81BE2E14389EEB&lt;/ID&gt;_x000d__x000a_      &lt;PROMPT&gt;_x000d__x000a_        &lt;NLNL&gt;Projectleid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6.1.16051"/>
    <w:docVar w:name="thumbnailPath" w:val="C:\Users\pverkaik\AppData\Local\Temp\tmp5B55.png"/>
  </w:docVars>
  <w:rsids>
    <w:rsidRoot w:val="006F7C17"/>
    <w:rsid w:val="000276A7"/>
    <w:rsid w:val="00035458"/>
    <w:rsid w:val="00036B89"/>
    <w:rsid w:val="00046237"/>
    <w:rsid w:val="000639FC"/>
    <w:rsid w:val="00090358"/>
    <w:rsid w:val="0009064F"/>
    <w:rsid w:val="000A2406"/>
    <w:rsid w:val="000C2B01"/>
    <w:rsid w:val="000D7E64"/>
    <w:rsid w:val="0015448D"/>
    <w:rsid w:val="001549D9"/>
    <w:rsid w:val="00157CDC"/>
    <w:rsid w:val="00164339"/>
    <w:rsid w:val="00173F40"/>
    <w:rsid w:val="00194714"/>
    <w:rsid w:val="001D2876"/>
    <w:rsid w:val="001F674E"/>
    <w:rsid w:val="00217B11"/>
    <w:rsid w:val="00236B4E"/>
    <w:rsid w:val="00255EEE"/>
    <w:rsid w:val="002610CB"/>
    <w:rsid w:val="002619B7"/>
    <w:rsid w:val="00296CA7"/>
    <w:rsid w:val="002B6F59"/>
    <w:rsid w:val="002C6FF5"/>
    <w:rsid w:val="002F3D98"/>
    <w:rsid w:val="00303ABC"/>
    <w:rsid w:val="003156CF"/>
    <w:rsid w:val="003227F1"/>
    <w:rsid w:val="00335AE5"/>
    <w:rsid w:val="00341D6D"/>
    <w:rsid w:val="003430A7"/>
    <w:rsid w:val="00391CE0"/>
    <w:rsid w:val="003A5759"/>
    <w:rsid w:val="003C0D10"/>
    <w:rsid w:val="003C1D8A"/>
    <w:rsid w:val="003D41F1"/>
    <w:rsid w:val="003D4DEB"/>
    <w:rsid w:val="00404530"/>
    <w:rsid w:val="00406060"/>
    <w:rsid w:val="00411EDB"/>
    <w:rsid w:val="00433C0F"/>
    <w:rsid w:val="00466B9B"/>
    <w:rsid w:val="004753E4"/>
    <w:rsid w:val="004B6326"/>
    <w:rsid w:val="004E1A84"/>
    <w:rsid w:val="004F22FF"/>
    <w:rsid w:val="00521D0C"/>
    <w:rsid w:val="00525CBB"/>
    <w:rsid w:val="00572E57"/>
    <w:rsid w:val="005C7922"/>
    <w:rsid w:val="005D5774"/>
    <w:rsid w:val="005E0BAE"/>
    <w:rsid w:val="005E1B0C"/>
    <w:rsid w:val="005E6689"/>
    <w:rsid w:val="005F0A77"/>
    <w:rsid w:val="00601DC5"/>
    <w:rsid w:val="006064E5"/>
    <w:rsid w:val="006144B1"/>
    <w:rsid w:val="00677E20"/>
    <w:rsid w:val="00691F92"/>
    <w:rsid w:val="00693636"/>
    <w:rsid w:val="006957B0"/>
    <w:rsid w:val="006F46F4"/>
    <w:rsid w:val="006F4A3D"/>
    <w:rsid w:val="006F7C17"/>
    <w:rsid w:val="00741E73"/>
    <w:rsid w:val="0076746F"/>
    <w:rsid w:val="00771775"/>
    <w:rsid w:val="007A675C"/>
    <w:rsid w:val="007B4864"/>
    <w:rsid w:val="007F1132"/>
    <w:rsid w:val="007F3894"/>
    <w:rsid w:val="00800197"/>
    <w:rsid w:val="008118E6"/>
    <w:rsid w:val="00816F5B"/>
    <w:rsid w:val="0086278B"/>
    <w:rsid w:val="00866758"/>
    <w:rsid w:val="0087598F"/>
    <w:rsid w:val="00875EDD"/>
    <w:rsid w:val="008B0403"/>
    <w:rsid w:val="008B0DD1"/>
    <w:rsid w:val="008B602E"/>
    <w:rsid w:val="008D7F24"/>
    <w:rsid w:val="009047B5"/>
    <w:rsid w:val="009242BE"/>
    <w:rsid w:val="00961D87"/>
    <w:rsid w:val="009B2FF7"/>
    <w:rsid w:val="009B4A96"/>
    <w:rsid w:val="009D5429"/>
    <w:rsid w:val="009E05FE"/>
    <w:rsid w:val="009E25DE"/>
    <w:rsid w:val="009F0877"/>
    <w:rsid w:val="00A2313C"/>
    <w:rsid w:val="00A6646A"/>
    <w:rsid w:val="00AA3A9B"/>
    <w:rsid w:val="00AB6350"/>
    <w:rsid w:val="00AE2E1C"/>
    <w:rsid w:val="00AE72A7"/>
    <w:rsid w:val="00B11752"/>
    <w:rsid w:val="00B23EC3"/>
    <w:rsid w:val="00B57112"/>
    <w:rsid w:val="00B67818"/>
    <w:rsid w:val="00BA6438"/>
    <w:rsid w:val="00BC72E0"/>
    <w:rsid w:val="00BD50FF"/>
    <w:rsid w:val="00BF29FE"/>
    <w:rsid w:val="00C0416D"/>
    <w:rsid w:val="00C12230"/>
    <w:rsid w:val="00C17421"/>
    <w:rsid w:val="00C40051"/>
    <w:rsid w:val="00C53B03"/>
    <w:rsid w:val="00C768C5"/>
    <w:rsid w:val="00CB42AB"/>
    <w:rsid w:val="00CB6027"/>
    <w:rsid w:val="00D0457D"/>
    <w:rsid w:val="00D53BB9"/>
    <w:rsid w:val="00D75999"/>
    <w:rsid w:val="00D804FB"/>
    <w:rsid w:val="00D81F9E"/>
    <w:rsid w:val="00D947CE"/>
    <w:rsid w:val="00DC0F60"/>
    <w:rsid w:val="00DC3CDA"/>
    <w:rsid w:val="00E206C4"/>
    <w:rsid w:val="00E370D9"/>
    <w:rsid w:val="00E558B9"/>
    <w:rsid w:val="00E6104A"/>
    <w:rsid w:val="00E81611"/>
    <w:rsid w:val="00E8481A"/>
    <w:rsid w:val="00EF4A31"/>
    <w:rsid w:val="00EF51D0"/>
    <w:rsid w:val="00F40B51"/>
    <w:rsid w:val="00F427F1"/>
    <w:rsid w:val="00F46FBB"/>
    <w:rsid w:val="00F562FF"/>
    <w:rsid w:val="00F700FF"/>
    <w:rsid w:val="00FB2658"/>
    <w:rsid w:val="00FC3E99"/>
    <w:rsid w:val="00FC42E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8A766"/>
  <w15:docId w15:val="{74CE89BE-8C19-459A-B6FC-C8C5C3D8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B602E"/>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link w:val="Kop2Char"/>
    <w:uiPriority w:val="9"/>
    <w:qFormat/>
    <w:rsid w:val="0086278B"/>
    <w:pPr>
      <w:pageBreakBefore w:val="0"/>
      <w:numPr>
        <w:ilvl w:val="1"/>
      </w:numPr>
      <w:spacing w:before="240" w:after="120"/>
      <w:outlineLvl w:val="1"/>
    </w:pPr>
  </w:style>
  <w:style w:type="paragraph" w:styleId="Kop3">
    <w:name w:val="heading 3"/>
    <w:basedOn w:val="Kop2"/>
    <w:next w:val="Standaard"/>
    <w:link w:val="Kop3Char"/>
    <w:uiPriority w:val="9"/>
    <w:qFormat/>
    <w:rsid w:val="0086278B"/>
    <w:pPr>
      <w:numPr>
        <w:ilvl w:val="2"/>
      </w:numPr>
      <w:outlineLvl w:val="2"/>
    </w:pPr>
    <w:rPr>
      <w:b w:val="0"/>
      <w:spacing w:val="-2"/>
      <w:lang w:val="nl-NL"/>
    </w:rPr>
  </w:style>
  <w:style w:type="paragraph" w:styleId="Kop4">
    <w:name w:val="heading 4"/>
    <w:basedOn w:val="Kop3"/>
    <w:next w:val="Standaard"/>
    <w:link w:val="Kop4Char"/>
    <w:uiPriority w:val="9"/>
    <w:qFormat/>
    <w:rsid w:val="0086278B"/>
    <w:pPr>
      <w:numPr>
        <w:ilvl w:val="3"/>
      </w:numPr>
      <w:outlineLvl w:val="3"/>
    </w:pPr>
    <w:rPr>
      <w:i/>
    </w:rPr>
  </w:style>
  <w:style w:type="paragraph" w:styleId="Kop5">
    <w:name w:val="heading 5"/>
    <w:basedOn w:val="Standaard"/>
    <w:next w:val="Standaard"/>
    <w:link w:val="Kop5Char"/>
    <w:uiPriority w:val="9"/>
    <w:qFormat/>
    <w:rsid w:val="0086278B"/>
    <w:pPr>
      <w:numPr>
        <w:ilvl w:val="4"/>
        <w:numId w:val="1"/>
      </w:numPr>
      <w:spacing w:before="240" w:after="60"/>
      <w:jc w:val="both"/>
      <w:outlineLvl w:val="4"/>
    </w:pPr>
    <w:rPr>
      <w:rFonts w:ascii="Arial" w:hAnsi="Arial"/>
      <w:sz w:val="22"/>
    </w:rPr>
  </w:style>
  <w:style w:type="paragraph" w:styleId="Kop6">
    <w:name w:val="heading 6"/>
    <w:basedOn w:val="Kop1"/>
    <w:next w:val="Standaard"/>
    <w:link w:val="Kop6Char"/>
    <w:uiPriority w:val="9"/>
    <w:qFormat/>
    <w:rsid w:val="0086278B"/>
    <w:pPr>
      <w:numPr>
        <w:ilvl w:val="5"/>
      </w:numPr>
      <w:outlineLvl w:val="5"/>
    </w:pPr>
  </w:style>
  <w:style w:type="paragraph" w:styleId="Kop7">
    <w:name w:val="heading 7"/>
    <w:basedOn w:val="Kop1"/>
    <w:next w:val="Standaard"/>
    <w:link w:val="Kop7Char"/>
    <w:uiPriority w:val="9"/>
    <w:qFormat/>
    <w:rsid w:val="0086278B"/>
    <w:pPr>
      <w:numPr>
        <w:ilvl w:val="6"/>
      </w:numPr>
      <w:outlineLvl w:val="6"/>
    </w:pPr>
  </w:style>
  <w:style w:type="paragraph" w:styleId="Kop8">
    <w:name w:val="heading 8"/>
    <w:basedOn w:val="Standaard"/>
    <w:next w:val="Standaard"/>
    <w:link w:val="Kop8Char"/>
    <w:uiPriority w:val="9"/>
    <w:qFormat/>
    <w:rsid w:val="0086278B"/>
    <w:pPr>
      <w:numPr>
        <w:ilvl w:val="7"/>
        <w:numId w:val="1"/>
      </w:numPr>
      <w:spacing w:before="240" w:after="60"/>
      <w:jc w:val="both"/>
      <w:outlineLvl w:val="7"/>
    </w:pPr>
    <w:rPr>
      <w:rFonts w:ascii="Arial" w:hAnsi="Arial"/>
      <w:i/>
      <w:sz w:val="22"/>
    </w:rPr>
  </w:style>
  <w:style w:type="paragraph" w:styleId="Kop9">
    <w:name w:val="heading 9"/>
    <w:basedOn w:val="Standaard"/>
    <w:next w:val="Standaard"/>
    <w:link w:val="Kop9Char"/>
    <w:uiPriority w:val="9"/>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8B602E"/>
    <w:pPr>
      <w:tabs>
        <w:tab w:val="center" w:pos="4536"/>
        <w:tab w:val="right" w:pos="9072"/>
      </w:tabs>
    </w:pPr>
    <w:rPr>
      <w:sz w:val="18"/>
    </w:rPr>
  </w:style>
  <w:style w:type="paragraph" w:styleId="Voettekst">
    <w:name w:val="footer"/>
    <w:basedOn w:val="Standaard"/>
    <w:link w:val="VoettekstChar"/>
    <w:uiPriority w:val="99"/>
    <w:rsid w:val="008B602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rPr>
      <w:sz w:val="22"/>
    </w:rPr>
  </w:style>
  <w:style w:type="paragraph" w:styleId="Inhopg1">
    <w:name w:val="toc 1"/>
    <w:basedOn w:val="Standaard"/>
    <w:next w:val="Standaard"/>
    <w:uiPriority w:val="39"/>
    <w:rsid w:val="0086278B"/>
    <w:pPr>
      <w:tabs>
        <w:tab w:val="right" w:leader="dot" w:pos="9071"/>
      </w:tabs>
      <w:spacing w:before="120"/>
      <w:jc w:val="both"/>
    </w:pPr>
    <w:rPr>
      <w:sz w:val="22"/>
    </w:rPr>
  </w:style>
  <w:style w:type="paragraph" w:styleId="Inhopg3">
    <w:name w:val="toc 3"/>
    <w:basedOn w:val="Standaard"/>
    <w:next w:val="Standaard"/>
    <w:uiPriority w:val="39"/>
    <w:rsid w:val="0086278B"/>
    <w:pPr>
      <w:tabs>
        <w:tab w:val="right" w:leader="dot" w:pos="9071"/>
      </w:tabs>
      <w:ind w:left="400"/>
      <w:jc w:val="both"/>
    </w:pPr>
    <w:rPr>
      <w:sz w:val="22"/>
    </w:rPr>
  </w:style>
  <w:style w:type="paragraph" w:styleId="Inhopg6">
    <w:name w:val="toc 6"/>
    <w:basedOn w:val="Inhopg1"/>
    <w:next w:val="Standaard"/>
    <w:uiPriority w:val="39"/>
    <w:rsid w:val="0086278B"/>
  </w:style>
  <w:style w:type="paragraph" w:styleId="Inhopg7">
    <w:name w:val="toc 7"/>
    <w:basedOn w:val="Inhopg1"/>
    <w:next w:val="Standaard"/>
    <w:uiPriority w:val="39"/>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8B602E"/>
    <w:pPr>
      <w:spacing w:line="200" w:lineRule="exact"/>
      <w:ind w:left="1503" w:hanging="1503"/>
    </w:pPr>
  </w:style>
  <w:style w:type="character" w:customStyle="1" w:styleId="BriefGegevensVariabel">
    <w:name w:val="BriefGegevensVariabel"/>
    <w:rsid w:val="008B602E"/>
    <w:rPr>
      <w:rFonts w:ascii="Verdana" w:hAnsi="Verdana"/>
      <w:sz w:val="20"/>
    </w:rPr>
  </w:style>
  <w:style w:type="character" w:customStyle="1" w:styleId="BriefGegevensVast">
    <w:name w:val="BriefGegevensVast"/>
    <w:rsid w:val="008B602E"/>
    <w:rPr>
      <w:rFonts w:ascii="Arial" w:hAnsi="Arial"/>
      <w:sz w:val="14"/>
    </w:rPr>
  </w:style>
  <w:style w:type="character" w:styleId="Paginanummer">
    <w:name w:val="page number"/>
    <w:uiPriority w:val="99"/>
    <w:rsid w:val="008B602E"/>
  </w:style>
  <w:style w:type="paragraph" w:customStyle="1" w:styleId="StandaardMinuut">
    <w:name w:val="StandaardMinuut"/>
    <w:basedOn w:val="Koptekst"/>
    <w:rsid w:val="008B602E"/>
    <w:pPr>
      <w:tabs>
        <w:tab w:val="clear" w:pos="0"/>
        <w:tab w:val="clear" w:pos="380"/>
        <w:tab w:val="clear" w:pos="4536"/>
        <w:tab w:val="clear" w:pos="9072"/>
      </w:tabs>
      <w:ind w:left="5812"/>
    </w:pPr>
  </w:style>
  <w:style w:type="table" w:styleId="Tabelraster">
    <w:name w:val="Table Grid"/>
    <w:basedOn w:val="Standaardtabel"/>
    <w:uiPriority w:val="59"/>
    <w:rsid w:val="008B602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ardinspringing">
    <w:name w:val="Normal Indent"/>
    <w:basedOn w:val="Standaard"/>
    <w:uiPriority w:val="99"/>
    <w:rsid w:val="00411EDB"/>
    <w:pPr>
      <w:tabs>
        <w:tab w:val="clear" w:pos="-1440"/>
        <w:tab w:val="clear" w:pos="-720"/>
        <w:tab w:val="clear" w:pos="0"/>
        <w:tab w:val="clear" w:pos="380"/>
      </w:tabs>
      <w:ind w:left="993"/>
      <w:jc w:val="both"/>
    </w:pPr>
  </w:style>
  <w:style w:type="character" w:styleId="Hyperlink">
    <w:name w:val="Hyperlink"/>
    <w:basedOn w:val="Standaardalinea-lettertype"/>
    <w:uiPriority w:val="99"/>
    <w:rsid w:val="00411EDB"/>
    <w:rPr>
      <w:color w:val="0000FF"/>
      <w:u w:val="single"/>
    </w:rPr>
  </w:style>
  <w:style w:type="paragraph" w:styleId="Ballontekst">
    <w:name w:val="Balloon Text"/>
    <w:basedOn w:val="Standaard"/>
    <w:link w:val="BallontekstChar"/>
    <w:uiPriority w:val="99"/>
    <w:rsid w:val="00DC0F60"/>
    <w:rPr>
      <w:rFonts w:ascii="Tahoma" w:hAnsi="Tahoma" w:cs="Tahoma"/>
      <w:sz w:val="16"/>
      <w:szCs w:val="16"/>
    </w:rPr>
  </w:style>
  <w:style w:type="character" w:customStyle="1" w:styleId="BallontekstChar">
    <w:name w:val="Ballontekst Char"/>
    <w:basedOn w:val="Standaardalinea-lettertype"/>
    <w:link w:val="Ballontekst"/>
    <w:uiPriority w:val="99"/>
    <w:rsid w:val="00DC0F60"/>
    <w:rPr>
      <w:rFonts w:ascii="Tahoma" w:hAnsi="Tahoma" w:cs="Tahoma"/>
      <w:sz w:val="16"/>
      <w:szCs w:val="16"/>
      <w:lang w:val="nl"/>
    </w:rPr>
  </w:style>
  <w:style w:type="character" w:styleId="Verwijzingopmerking">
    <w:name w:val="annotation reference"/>
    <w:basedOn w:val="Standaardalinea-lettertype"/>
    <w:uiPriority w:val="99"/>
    <w:rsid w:val="00BD50FF"/>
    <w:rPr>
      <w:sz w:val="16"/>
      <w:szCs w:val="16"/>
    </w:rPr>
  </w:style>
  <w:style w:type="paragraph" w:styleId="Tekstopmerking">
    <w:name w:val="annotation text"/>
    <w:basedOn w:val="Standaard"/>
    <w:link w:val="TekstopmerkingChar"/>
    <w:uiPriority w:val="99"/>
    <w:rsid w:val="00BD50FF"/>
    <w:rPr>
      <w:lang w:val="nl-NL"/>
    </w:rPr>
  </w:style>
  <w:style w:type="character" w:customStyle="1" w:styleId="TekstopmerkingChar">
    <w:name w:val="Tekst opmerking Char"/>
    <w:basedOn w:val="Standaardalinea-lettertype"/>
    <w:link w:val="Tekstopmerking"/>
    <w:uiPriority w:val="99"/>
    <w:rsid w:val="00BD50FF"/>
    <w:rPr>
      <w:rFonts w:ascii="Verdana" w:hAnsi="Verdana"/>
    </w:rPr>
  </w:style>
  <w:style w:type="paragraph" w:styleId="Lijstalinea">
    <w:name w:val="List Paragraph"/>
    <w:basedOn w:val="Standaard"/>
    <w:uiPriority w:val="34"/>
    <w:qFormat/>
    <w:rsid w:val="00521D0C"/>
    <w:pPr>
      <w:ind w:left="720"/>
      <w:contextualSpacing/>
    </w:pPr>
  </w:style>
  <w:style w:type="character" w:customStyle="1" w:styleId="Kop1Char">
    <w:name w:val="Kop 1 Char"/>
    <w:basedOn w:val="Standaardalinea-lettertype"/>
    <w:link w:val="Kop1"/>
    <w:uiPriority w:val="9"/>
    <w:rsid w:val="001F674E"/>
    <w:rPr>
      <w:rFonts w:ascii="Verdana" w:hAnsi="Verdana"/>
      <w:b/>
      <w:kern w:val="28"/>
      <w:lang w:val="nl"/>
    </w:rPr>
  </w:style>
  <w:style w:type="character" w:customStyle="1" w:styleId="Kop2Char">
    <w:name w:val="Kop 2 Char"/>
    <w:basedOn w:val="Standaardalinea-lettertype"/>
    <w:link w:val="Kop2"/>
    <w:uiPriority w:val="9"/>
    <w:rsid w:val="001F674E"/>
    <w:rPr>
      <w:rFonts w:ascii="Verdana" w:hAnsi="Verdana"/>
      <w:b/>
      <w:kern w:val="28"/>
      <w:lang w:val="nl"/>
    </w:rPr>
  </w:style>
  <w:style w:type="character" w:customStyle="1" w:styleId="Kop3Char">
    <w:name w:val="Kop 3 Char"/>
    <w:basedOn w:val="Standaardalinea-lettertype"/>
    <w:link w:val="Kop3"/>
    <w:uiPriority w:val="9"/>
    <w:rsid w:val="001F674E"/>
    <w:rPr>
      <w:rFonts w:ascii="Verdana" w:hAnsi="Verdana"/>
      <w:spacing w:val="-2"/>
      <w:kern w:val="28"/>
    </w:rPr>
  </w:style>
  <w:style w:type="character" w:customStyle="1" w:styleId="Kop4Char">
    <w:name w:val="Kop 4 Char"/>
    <w:basedOn w:val="Standaardalinea-lettertype"/>
    <w:link w:val="Kop4"/>
    <w:uiPriority w:val="9"/>
    <w:rsid w:val="001F674E"/>
    <w:rPr>
      <w:rFonts w:ascii="Verdana" w:hAnsi="Verdana"/>
      <w:i/>
      <w:spacing w:val="-2"/>
      <w:kern w:val="28"/>
    </w:rPr>
  </w:style>
  <w:style w:type="character" w:customStyle="1" w:styleId="Kop5Char">
    <w:name w:val="Kop 5 Char"/>
    <w:basedOn w:val="Standaardalinea-lettertype"/>
    <w:link w:val="Kop5"/>
    <w:uiPriority w:val="9"/>
    <w:rsid w:val="001F674E"/>
    <w:rPr>
      <w:rFonts w:ascii="Arial" w:hAnsi="Arial"/>
      <w:sz w:val="22"/>
      <w:lang w:val="nl"/>
    </w:rPr>
  </w:style>
  <w:style w:type="character" w:customStyle="1" w:styleId="Kop6Char">
    <w:name w:val="Kop 6 Char"/>
    <w:basedOn w:val="Standaardalinea-lettertype"/>
    <w:link w:val="Kop6"/>
    <w:uiPriority w:val="9"/>
    <w:rsid w:val="001F674E"/>
    <w:rPr>
      <w:rFonts w:ascii="Verdana" w:hAnsi="Verdana"/>
      <w:b/>
      <w:kern w:val="28"/>
      <w:lang w:val="nl"/>
    </w:rPr>
  </w:style>
  <w:style w:type="character" w:customStyle="1" w:styleId="Kop7Char">
    <w:name w:val="Kop 7 Char"/>
    <w:basedOn w:val="Standaardalinea-lettertype"/>
    <w:link w:val="Kop7"/>
    <w:uiPriority w:val="9"/>
    <w:rsid w:val="001F674E"/>
    <w:rPr>
      <w:rFonts w:ascii="Verdana" w:hAnsi="Verdana"/>
      <w:b/>
      <w:kern w:val="28"/>
      <w:lang w:val="nl"/>
    </w:rPr>
  </w:style>
  <w:style w:type="character" w:customStyle="1" w:styleId="Kop8Char">
    <w:name w:val="Kop 8 Char"/>
    <w:basedOn w:val="Standaardalinea-lettertype"/>
    <w:link w:val="Kop8"/>
    <w:uiPriority w:val="9"/>
    <w:rsid w:val="001F674E"/>
    <w:rPr>
      <w:rFonts w:ascii="Arial" w:hAnsi="Arial"/>
      <w:i/>
      <w:sz w:val="22"/>
      <w:lang w:val="nl"/>
    </w:rPr>
  </w:style>
  <w:style w:type="character" w:customStyle="1" w:styleId="Kop9Char">
    <w:name w:val="Kop 9 Char"/>
    <w:basedOn w:val="Standaardalinea-lettertype"/>
    <w:link w:val="Kop9"/>
    <w:uiPriority w:val="9"/>
    <w:rsid w:val="001F674E"/>
    <w:rPr>
      <w:rFonts w:ascii="Arial" w:hAnsi="Arial"/>
      <w:b/>
      <w:i/>
      <w:sz w:val="18"/>
      <w:lang w:val="nl"/>
    </w:rPr>
  </w:style>
  <w:style w:type="paragraph" w:styleId="Bijschrift">
    <w:name w:val="caption"/>
    <w:aliases w:val="Bijschrift Brink Groep"/>
    <w:basedOn w:val="ZsysBasisBrinkGroep"/>
    <w:next w:val="Standaard"/>
    <w:uiPriority w:val="35"/>
    <w:rsid w:val="001F674E"/>
    <w:pPr>
      <w:spacing w:before="120" w:after="120"/>
    </w:pPr>
    <w:rPr>
      <w:b/>
      <w:bCs/>
      <w:spacing w:val="20"/>
      <w:sz w:val="13"/>
    </w:rPr>
  </w:style>
  <w:style w:type="paragraph" w:customStyle="1" w:styleId="ZsysBasisBrinkGroep">
    <w:name w:val="ZsysBasis Brink Groep"/>
    <w:rsid w:val="001F674E"/>
    <w:pPr>
      <w:spacing w:line="283" w:lineRule="atLeast"/>
    </w:pPr>
    <w:rPr>
      <w:rFonts w:ascii="Verdana" w:hAnsi="Verdana"/>
      <w:sz w:val="17"/>
    </w:rPr>
  </w:style>
  <w:style w:type="paragraph" w:styleId="Index1">
    <w:name w:val="index 1"/>
    <w:basedOn w:val="Standaard"/>
    <w:next w:val="Standaard"/>
    <w:autoRedefine/>
    <w:uiPriority w:val="99"/>
    <w:semiHidden/>
    <w:rsid w:val="001F674E"/>
    <w:pPr>
      <w:tabs>
        <w:tab w:val="clear" w:pos="-1440"/>
        <w:tab w:val="clear" w:pos="-720"/>
        <w:tab w:val="clear" w:pos="0"/>
        <w:tab w:val="clear" w:pos="380"/>
        <w:tab w:val="left" w:leader="dot" w:pos="9000"/>
        <w:tab w:val="right" w:pos="9360"/>
      </w:tabs>
      <w:suppressAutoHyphens/>
      <w:spacing w:after="160" w:line="259" w:lineRule="auto"/>
      <w:ind w:left="1440" w:right="720" w:hanging="1440"/>
    </w:pPr>
    <w:rPr>
      <w:rFonts w:ascii="Calibri" w:hAnsi="Calibri"/>
      <w:sz w:val="22"/>
      <w:szCs w:val="22"/>
      <w:lang w:val="en-US" w:eastAsia="en-US"/>
    </w:rPr>
  </w:style>
  <w:style w:type="paragraph" w:styleId="Index2">
    <w:name w:val="index 2"/>
    <w:basedOn w:val="Standaard"/>
    <w:next w:val="Standaard"/>
    <w:autoRedefine/>
    <w:uiPriority w:val="99"/>
    <w:semiHidden/>
    <w:rsid w:val="001F674E"/>
    <w:pPr>
      <w:tabs>
        <w:tab w:val="clear" w:pos="-1440"/>
        <w:tab w:val="clear" w:pos="-720"/>
        <w:tab w:val="clear" w:pos="0"/>
        <w:tab w:val="clear" w:pos="380"/>
        <w:tab w:val="left" w:leader="dot" w:pos="9000"/>
        <w:tab w:val="right" w:pos="9360"/>
      </w:tabs>
      <w:suppressAutoHyphens/>
      <w:spacing w:after="160" w:line="259" w:lineRule="auto"/>
      <w:ind w:left="1440" w:right="720" w:hanging="720"/>
    </w:pPr>
    <w:rPr>
      <w:rFonts w:ascii="Calibri" w:hAnsi="Calibri"/>
      <w:sz w:val="22"/>
      <w:szCs w:val="22"/>
      <w:lang w:val="en-US" w:eastAsia="en-US"/>
    </w:rPr>
  </w:style>
  <w:style w:type="paragraph" w:customStyle="1" w:styleId="inhopg10">
    <w:name w:val="inhopg 1"/>
    <w:basedOn w:val="Standaard"/>
    <w:rsid w:val="001F674E"/>
    <w:pPr>
      <w:tabs>
        <w:tab w:val="clear" w:pos="-1440"/>
        <w:tab w:val="clear" w:pos="-720"/>
        <w:tab w:val="clear" w:pos="0"/>
        <w:tab w:val="clear" w:pos="380"/>
        <w:tab w:val="left" w:leader="dot" w:pos="9000"/>
        <w:tab w:val="right" w:pos="9360"/>
      </w:tabs>
      <w:suppressAutoHyphens/>
      <w:spacing w:before="480" w:after="160" w:line="259" w:lineRule="auto"/>
      <w:ind w:left="720" w:right="720" w:hanging="720"/>
    </w:pPr>
    <w:rPr>
      <w:rFonts w:ascii="Calibri" w:hAnsi="Calibri"/>
      <w:sz w:val="22"/>
      <w:szCs w:val="22"/>
      <w:lang w:val="en-US" w:eastAsia="en-US"/>
    </w:rPr>
  </w:style>
  <w:style w:type="paragraph" w:customStyle="1" w:styleId="inhopg20">
    <w:name w:val="inhopg 2"/>
    <w:basedOn w:val="Standaard"/>
    <w:rsid w:val="001F674E"/>
    <w:pPr>
      <w:tabs>
        <w:tab w:val="clear" w:pos="-1440"/>
        <w:tab w:val="clear" w:pos="-720"/>
        <w:tab w:val="clear" w:pos="0"/>
        <w:tab w:val="clear" w:pos="380"/>
        <w:tab w:val="left" w:leader="dot" w:pos="9000"/>
        <w:tab w:val="right" w:pos="9360"/>
      </w:tabs>
      <w:suppressAutoHyphens/>
      <w:spacing w:after="160" w:line="259" w:lineRule="auto"/>
      <w:ind w:left="1440" w:right="720" w:hanging="720"/>
    </w:pPr>
    <w:rPr>
      <w:rFonts w:ascii="Calibri" w:hAnsi="Calibri"/>
      <w:sz w:val="22"/>
      <w:szCs w:val="22"/>
      <w:lang w:val="en-US" w:eastAsia="en-US"/>
    </w:rPr>
  </w:style>
  <w:style w:type="paragraph" w:customStyle="1" w:styleId="inhopg30">
    <w:name w:val="inhopg 3"/>
    <w:basedOn w:val="Standaard"/>
    <w:rsid w:val="001F674E"/>
    <w:pPr>
      <w:tabs>
        <w:tab w:val="clear" w:pos="-1440"/>
        <w:tab w:val="clear" w:pos="-720"/>
        <w:tab w:val="clear" w:pos="0"/>
        <w:tab w:val="clear" w:pos="380"/>
        <w:tab w:val="left" w:leader="dot" w:pos="9000"/>
        <w:tab w:val="right" w:pos="9360"/>
      </w:tabs>
      <w:suppressAutoHyphens/>
      <w:spacing w:after="160" w:line="259" w:lineRule="auto"/>
      <w:ind w:left="2160" w:right="720" w:hanging="720"/>
    </w:pPr>
    <w:rPr>
      <w:rFonts w:ascii="Calibri" w:hAnsi="Calibri"/>
      <w:sz w:val="22"/>
      <w:szCs w:val="22"/>
      <w:lang w:val="en-US" w:eastAsia="en-US"/>
    </w:rPr>
  </w:style>
  <w:style w:type="paragraph" w:customStyle="1" w:styleId="inhopg4">
    <w:name w:val="inhopg 4"/>
    <w:basedOn w:val="Standaard"/>
    <w:rsid w:val="001F674E"/>
    <w:pPr>
      <w:tabs>
        <w:tab w:val="clear" w:pos="-1440"/>
        <w:tab w:val="clear" w:pos="-720"/>
        <w:tab w:val="clear" w:pos="0"/>
        <w:tab w:val="clear" w:pos="380"/>
        <w:tab w:val="left" w:leader="dot" w:pos="9000"/>
        <w:tab w:val="right" w:pos="9360"/>
      </w:tabs>
      <w:suppressAutoHyphens/>
      <w:spacing w:after="160" w:line="259" w:lineRule="auto"/>
      <w:ind w:left="2880" w:right="720" w:hanging="720"/>
    </w:pPr>
    <w:rPr>
      <w:rFonts w:ascii="Calibri" w:hAnsi="Calibri"/>
      <w:sz w:val="22"/>
      <w:szCs w:val="22"/>
      <w:lang w:val="en-US" w:eastAsia="en-US"/>
    </w:rPr>
  </w:style>
  <w:style w:type="paragraph" w:customStyle="1" w:styleId="inhopg5">
    <w:name w:val="inhopg 5"/>
    <w:basedOn w:val="Standaard"/>
    <w:rsid w:val="001F674E"/>
    <w:pPr>
      <w:tabs>
        <w:tab w:val="clear" w:pos="-1440"/>
        <w:tab w:val="clear" w:pos="-720"/>
        <w:tab w:val="clear" w:pos="0"/>
        <w:tab w:val="clear" w:pos="380"/>
        <w:tab w:val="left" w:leader="dot" w:pos="9000"/>
        <w:tab w:val="right" w:pos="9360"/>
      </w:tabs>
      <w:suppressAutoHyphens/>
      <w:spacing w:after="160" w:line="259" w:lineRule="auto"/>
      <w:ind w:left="3600" w:right="720" w:hanging="720"/>
    </w:pPr>
    <w:rPr>
      <w:rFonts w:ascii="Calibri" w:hAnsi="Calibri"/>
      <w:sz w:val="22"/>
      <w:szCs w:val="22"/>
      <w:lang w:val="en-US" w:eastAsia="en-US"/>
    </w:rPr>
  </w:style>
  <w:style w:type="paragraph" w:customStyle="1" w:styleId="inhopg60">
    <w:name w:val="inhopg 6"/>
    <w:basedOn w:val="Standaard"/>
    <w:rsid w:val="001F674E"/>
    <w:pPr>
      <w:tabs>
        <w:tab w:val="clear" w:pos="-1440"/>
        <w:tab w:val="clear" w:pos="-720"/>
        <w:tab w:val="clear" w:pos="0"/>
        <w:tab w:val="clear" w:pos="380"/>
        <w:tab w:val="left" w:pos="9000"/>
        <w:tab w:val="right" w:pos="9360"/>
      </w:tabs>
      <w:suppressAutoHyphens/>
      <w:spacing w:after="160" w:line="259" w:lineRule="auto"/>
      <w:ind w:left="720" w:hanging="720"/>
    </w:pPr>
    <w:rPr>
      <w:rFonts w:ascii="Calibri" w:hAnsi="Calibri"/>
      <w:sz w:val="22"/>
      <w:szCs w:val="22"/>
      <w:lang w:val="en-US" w:eastAsia="en-US"/>
    </w:rPr>
  </w:style>
  <w:style w:type="paragraph" w:customStyle="1" w:styleId="inhopg70">
    <w:name w:val="inhopg 7"/>
    <w:basedOn w:val="Standaard"/>
    <w:rsid w:val="001F674E"/>
    <w:pPr>
      <w:tabs>
        <w:tab w:val="clear" w:pos="-1440"/>
        <w:tab w:val="clear" w:pos="-720"/>
        <w:tab w:val="clear" w:pos="0"/>
        <w:tab w:val="clear" w:pos="380"/>
      </w:tabs>
      <w:suppressAutoHyphens/>
      <w:spacing w:after="160" w:line="259" w:lineRule="auto"/>
      <w:ind w:left="720" w:hanging="720"/>
    </w:pPr>
    <w:rPr>
      <w:rFonts w:ascii="Calibri" w:hAnsi="Calibri"/>
      <w:sz w:val="22"/>
      <w:szCs w:val="22"/>
      <w:lang w:val="en-US" w:eastAsia="en-US"/>
    </w:rPr>
  </w:style>
  <w:style w:type="paragraph" w:customStyle="1" w:styleId="inhopg8">
    <w:name w:val="inhopg 8"/>
    <w:basedOn w:val="Standaard"/>
    <w:rsid w:val="001F674E"/>
    <w:pPr>
      <w:tabs>
        <w:tab w:val="clear" w:pos="-1440"/>
        <w:tab w:val="clear" w:pos="-720"/>
        <w:tab w:val="clear" w:pos="0"/>
        <w:tab w:val="clear" w:pos="380"/>
        <w:tab w:val="left" w:pos="9000"/>
        <w:tab w:val="right" w:pos="9360"/>
      </w:tabs>
      <w:suppressAutoHyphens/>
      <w:spacing w:after="160" w:line="259" w:lineRule="auto"/>
      <w:ind w:left="720" w:hanging="720"/>
    </w:pPr>
    <w:rPr>
      <w:rFonts w:ascii="Calibri" w:hAnsi="Calibri"/>
      <w:sz w:val="22"/>
      <w:szCs w:val="22"/>
      <w:lang w:val="en-US" w:eastAsia="en-US"/>
    </w:rPr>
  </w:style>
  <w:style w:type="paragraph" w:customStyle="1" w:styleId="inhopg9">
    <w:name w:val="inhopg 9"/>
    <w:basedOn w:val="Standaard"/>
    <w:rsid w:val="001F674E"/>
    <w:pPr>
      <w:tabs>
        <w:tab w:val="clear" w:pos="-1440"/>
        <w:tab w:val="clear" w:pos="-720"/>
        <w:tab w:val="clear" w:pos="0"/>
        <w:tab w:val="clear" w:pos="380"/>
        <w:tab w:val="left" w:leader="dot" w:pos="9000"/>
        <w:tab w:val="right" w:pos="9360"/>
      </w:tabs>
      <w:suppressAutoHyphens/>
      <w:spacing w:after="160" w:line="259" w:lineRule="auto"/>
      <w:ind w:left="720" w:hanging="720"/>
    </w:pPr>
    <w:rPr>
      <w:rFonts w:ascii="Calibri" w:hAnsi="Calibri"/>
      <w:sz w:val="22"/>
      <w:szCs w:val="22"/>
      <w:lang w:val="en-US" w:eastAsia="en-US"/>
    </w:rPr>
  </w:style>
  <w:style w:type="character" w:customStyle="1" w:styleId="KoptekstChar">
    <w:name w:val="Koptekst Char"/>
    <w:basedOn w:val="Standaardalinea-lettertype"/>
    <w:link w:val="Koptekst"/>
    <w:uiPriority w:val="99"/>
    <w:rsid w:val="001F674E"/>
    <w:rPr>
      <w:rFonts w:ascii="Verdana" w:hAnsi="Verdana"/>
      <w:sz w:val="18"/>
      <w:lang w:val="nl"/>
    </w:rPr>
  </w:style>
  <w:style w:type="character" w:customStyle="1" w:styleId="VoettekstChar">
    <w:name w:val="Voettekst Char"/>
    <w:basedOn w:val="Standaardalinea-lettertype"/>
    <w:link w:val="Voettekst"/>
    <w:uiPriority w:val="99"/>
    <w:rsid w:val="001F674E"/>
    <w:rPr>
      <w:rFonts w:ascii="Verdana" w:hAnsi="Verdana"/>
      <w:lang w:val="nl"/>
    </w:rPr>
  </w:style>
  <w:style w:type="paragraph" w:customStyle="1" w:styleId="BasistekstBrinkGroep">
    <w:name w:val="Basistekst Brink Groep"/>
    <w:basedOn w:val="ZsysBasisBrinkGroep"/>
    <w:qFormat/>
    <w:rsid w:val="001F674E"/>
  </w:style>
  <w:style w:type="paragraph" w:customStyle="1" w:styleId="DocgegevensBrinkGroep">
    <w:name w:val="Doc.gegevens Brink Groep"/>
    <w:basedOn w:val="ZsysBasisBrinkGroep"/>
    <w:rsid w:val="001F674E"/>
    <w:pPr>
      <w:suppressAutoHyphens/>
    </w:pPr>
  </w:style>
  <w:style w:type="paragraph" w:customStyle="1" w:styleId="DockopjesBrinkGroep">
    <w:name w:val="Doc.kopjes Brink Groep"/>
    <w:basedOn w:val="ZsysBasisBrinkGroep"/>
    <w:rsid w:val="001F674E"/>
    <w:pPr>
      <w:suppressAutoHyphens/>
    </w:pPr>
    <w:rPr>
      <w:spacing w:val="20"/>
      <w:sz w:val="13"/>
    </w:rPr>
  </w:style>
  <w:style w:type="paragraph" w:customStyle="1" w:styleId="DocnaamBrinkGroep">
    <w:name w:val="Doc.naam Brink Groep"/>
    <w:basedOn w:val="ZsysBasisBrinkGroep"/>
    <w:rsid w:val="001F674E"/>
    <w:pPr>
      <w:suppressAutoHyphens/>
      <w:spacing w:after="840"/>
    </w:pPr>
    <w:rPr>
      <w:b/>
      <w:spacing w:val="40"/>
      <w:kern w:val="60"/>
      <w:sz w:val="19"/>
    </w:rPr>
  </w:style>
  <w:style w:type="paragraph" w:customStyle="1" w:styleId="Inspring1steniveauBrinkGroep">
    <w:name w:val="Inspring 1ste niveau Brink Groep"/>
    <w:basedOn w:val="ZsysBasisBrinkGroep"/>
    <w:uiPriority w:val="49"/>
    <w:qFormat/>
    <w:rsid w:val="001F674E"/>
    <w:pPr>
      <w:tabs>
        <w:tab w:val="left" w:pos="357"/>
      </w:tabs>
      <w:ind w:left="357" w:hanging="357"/>
    </w:pPr>
    <w:rPr>
      <w:lang w:eastAsia="en-US"/>
    </w:rPr>
  </w:style>
  <w:style w:type="paragraph" w:customStyle="1" w:styleId="Inspring2deniveauBrinkGroep">
    <w:name w:val="Inspring 2de niveau Brink Groep"/>
    <w:basedOn w:val="ZsysBasisBrinkGroep"/>
    <w:uiPriority w:val="49"/>
    <w:qFormat/>
    <w:rsid w:val="001F674E"/>
    <w:pPr>
      <w:tabs>
        <w:tab w:val="left" w:pos="714"/>
      </w:tabs>
      <w:ind w:left="714" w:hanging="357"/>
    </w:pPr>
    <w:rPr>
      <w:lang w:eastAsia="en-US"/>
    </w:rPr>
  </w:style>
  <w:style w:type="paragraph" w:customStyle="1" w:styleId="Inspring3deniveauBrinkGroep">
    <w:name w:val="Inspring 3de niveau Brink Groep"/>
    <w:basedOn w:val="ZsysBasisBrinkGroep"/>
    <w:uiPriority w:val="49"/>
    <w:qFormat/>
    <w:rsid w:val="001F674E"/>
    <w:pPr>
      <w:tabs>
        <w:tab w:val="left" w:pos="1071"/>
      </w:tabs>
      <w:ind w:left="1071" w:hanging="357"/>
    </w:pPr>
    <w:rPr>
      <w:lang w:eastAsia="en-US"/>
    </w:rPr>
  </w:style>
  <w:style w:type="character" w:customStyle="1" w:styleId="ZsysRoodBrinkGroep">
    <w:name w:val="ZsysRood Brink Groep"/>
    <w:rsid w:val="001F674E"/>
    <w:rPr>
      <w:color w:val="FF0000"/>
    </w:rPr>
  </w:style>
  <w:style w:type="paragraph" w:customStyle="1" w:styleId="Opsomcijfer2deniveauBrinkGroep">
    <w:name w:val="Opsomcijfer 2de niveau Brink Groep"/>
    <w:basedOn w:val="ZsysBasisBrinkGroep"/>
    <w:uiPriority w:val="29"/>
    <w:qFormat/>
    <w:rsid w:val="001F674E"/>
    <w:pPr>
      <w:numPr>
        <w:ilvl w:val="1"/>
        <w:numId w:val="25"/>
      </w:numPr>
    </w:pPr>
    <w:rPr>
      <w:lang w:eastAsia="en-US"/>
    </w:rPr>
  </w:style>
  <w:style w:type="paragraph" w:customStyle="1" w:styleId="Opsomletter1steniveauBrinkGroep">
    <w:name w:val="Opsomletter 1ste niveau Brink Groep"/>
    <w:basedOn w:val="ZsysBasisBrinkGroep"/>
    <w:uiPriority w:val="39"/>
    <w:qFormat/>
    <w:rsid w:val="001F674E"/>
    <w:pPr>
      <w:numPr>
        <w:numId w:val="26"/>
      </w:numPr>
    </w:pPr>
    <w:rPr>
      <w:lang w:eastAsia="en-US"/>
    </w:rPr>
  </w:style>
  <w:style w:type="paragraph" w:customStyle="1" w:styleId="Opsomletter2deniveauBrinkGroep">
    <w:name w:val="Opsomletter 2de niveau Brink Groep"/>
    <w:basedOn w:val="ZsysBasisBrinkGroep"/>
    <w:uiPriority w:val="39"/>
    <w:qFormat/>
    <w:rsid w:val="001F674E"/>
    <w:pPr>
      <w:numPr>
        <w:ilvl w:val="1"/>
        <w:numId w:val="27"/>
      </w:numPr>
    </w:pPr>
    <w:rPr>
      <w:szCs w:val="18"/>
      <w:lang w:eastAsia="en-US"/>
    </w:rPr>
  </w:style>
  <w:style w:type="paragraph" w:customStyle="1" w:styleId="Opsomstreepje1steniveauBrinkGroep">
    <w:name w:val="Opsomstreepje 1ste niveau Brink Groep"/>
    <w:basedOn w:val="ZsysBasisBrinkGroep"/>
    <w:uiPriority w:val="19"/>
    <w:qFormat/>
    <w:rsid w:val="001F674E"/>
    <w:pPr>
      <w:numPr>
        <w:numId w:val="18"/>
      </w:numPr>
    </w:pPr>
    <w:rPr>
      <w:lang w:eastAsia="en-US"/>
    </w:rPr>
  </w:style>
  <w:style w:type="paragraph" w:customStyle="1" w:styleId="Opsomstreepje2deniveauBrinkGroep">
    <w:name w:val="Opsomstreepje 2de niveau Brink Groep"/>
    <w:basedOn w:val="ZsysBasisBrinkGroep"/>
    <w:uiPriority w:val="19"/>
    <w:qFormat/>
    <w:rsid w:val="001F674E"/>
    <w:pPr>
      <w:numPr>
        <w:numId w:val="19"/>
      </w:numPr>
    </w:pPr>
    <w:rPr>
      <w:lang w:eastAsia="en-US"/>
    </w:rPr>
  </w:style>
  <w:style w:type="paragraph" w:customStyle="1" w:styleId="Opsomstreepje3deniveauBrinkGroep">
    <w:name w:val="Opsomstreepje 3de niveau Brink Groep"/>
    <w:basedOn w:val="ZsysBasisBrinkGroep"/>
    <w:uiPriority w:val="19"/>
    <w:qFormat/>
    <w:rsid w:val="001F674E"/>
    <w:pPr>
      <w:numPr>
        <w:numId w:val="20"/>
      </w:numPr>
    </w:pPr>
    <w:rPr>
      <w:lang w:eastAsia="en-US"/>
    </w:rPr>
  </w:style>
  <w:style w:type="paragraph" w:customStyle="1" w:styleId="ZsysverwijzingReferentieBrinkGroep">
    <w:name w:val="ZsysverwijzingReferentie Brink Groep"/>
    <w:basedOn w:val="ZsysBasisBrinkGroep"/>
    <w:rsid w:val="001F674E"/>
    <w:pPr>
      <w:framePr w:w="5954" w:hSpace="142" w:vSpace="142" w:wrap="around" w:vAnchor="page" w:hAnchor="page" w:x="3857" w:y="15735"/>
    </w:pPr>
    <w:rPr>
      <w:spacing w:val="20"/>
      <w:kern w:val="20"/>
      <w:sz w:val="13"/>
    </w:rPr>
  </w:style>
  <w:style w:type="character" w:styleId="GevolgdeHyperlink">
    <w:name w:val="FollowedHyperlink"/>
    <w:basedOn w:val="Standaardalinea-lettertype"/>
    <w:uiPriority w:val="99"/>
    <w:semiHidden/>
    <w:rsid w:val="001F674E"/>
    <w:rPr>
      <w:color w:val="auto"/>
      <w:u w:val="none"/>
    </w:rPr>
  </w:style>
  <w:style w:type="paragraph" w:customStyle="1" w:styleId="ConcepttekstBrinkGroep">
    <w:name w:val="Concepttekst Brink Groep"/>
    <w:basedOn w:val="ZsysBasisBrinkGroep"/>
    <w:rsid w:val="001F674E"/>
    <w:pPr>
      <w:jc w:val="right"/>
    </w:pPr>
    <w:rPr>
      <w:b/>
      <w:bCs/>
      <w:sz w:val="22"/>
    </w:rPr>
  </w:style>
  <w:style w:type="paragraph" w:customStyle="1" w:styleId="Opsomcijfer1steniveauBrinkGroep">
    <w:name w:val="Opsomcijfer 1ste niveau Brink Groep"/>
    <w:basedOn w:val="ZsysBasisBrinkGroep"/>
    <w:uiPriority w:val="29"/>
    <w:qFormat/>
    <w:rsid w:val="001F674E"/>
    <w:pPr>
      <w:numPr>
        <w:numId w:val="15"/>
      </w:numPr>
    </w:pPr>
    <w:rPr>
      <w:lang w:eastAsia="en-US"/>
    </w:rPr>
  </w:style>
  <w:style w:type="paragraph" w:customStyle="1" w:styleId="DocgegevensVetBrinkGroep">
    <w:name w:val="Doc.gegevens Vet Brink Groep"/>
    <w:basedOn w:val="ZsysBasisBrinkGroep"/>
    <w:next w:val="BasistekstBrinkGroep"/>
    <w:rsid w:val="001F674E"/>
    <w:rPr>
      <w:b/>
      <w:bCs/>
    </w:rPr>
  </w:style>
  <w:style w:type="paragraph" w:styleId="Voetnoottekst">
    <w:name w:val="footnote text"/>
    <w:basedOn w:val="Standaard"/>
    <w:link w:val="VoetnoottekstChar"/>
    <w:uiPriority w:val="99"/>
    <w:semiHidden/>
    <w:rsid w:val="001F674E"/>
    <w:pPr>
      <w:tabs>
        <w:tab w:val="clear" w:pos="-1440"/>
        <w:tab w:val="clear" w:pos="-720"/>
        <w:tab w:val="clear" w:pos="0"/>
        <w:tab w:val="clear" w:pos="380"/>
      </w:tabs>
      <w:spacing w:after="160" w:line="283" w:lineRule="exact"/>
      <w:ind w:left="284" w:hanging="284"/>
    </w:pPr>
    <w:rPr>
      <w:rFonts w:ascii="Calibri" w:hAnsi="Calibri"/>
      <w:spacing w:val="20"/>
      <w:sz w:val="13"/>
      <w:szCs w:val="22"/>
      <w:lang w:val="nl-NL" w:eastAsia="en-US"/>
    </w:rPr>
  </w:style>
  <w:style w:type="character" w:customStyle="1" w:styleId="VoetnoottekstChar">
    <w:name w:val="Voetnoottekst Char"/>
    <w:basedOn w:val="Standaardalinea-lettertype"/>
    <w:link w:val="Voetnoottekst"/>
    <w:uiPriority w:val="99"/>
    <w:semiHidden/>
    <w:rsid w:val="001F674E"/>
    <w:rPr>
      <w:rFonts w:ascii="Calibri" w:hAnsi="Calibri"/>
      <w:spacing w:val="20"/>
      <w:sz w:val="13"/>
      <w:szCs w:val="22"/>
      <w:lang w:eastAsia="en-US"/>
    </w:rPr>
  </w:style>
  <w:style w:type="paragraph" w:customStyle="1" w:styleId="ReferentiegegevensBrink">
    <w:name w:val="Referentiegegevens Brink"/>
    <w:basedOn w:val="ZsysBasisBrinkGroep"/>
    <w:rsid w:val="001F674E"/>
  </w:style>
  <w:style w:type="paragraph" w:customStyle="1" w:styleId="Zwevend1steniveauBrinkGroep">
    <w:name w:val="Zwevend 1ste niveau Brink Groep"/>
    <w:basedOn w:val="ZsysBasisBrinkGroep"/>
    <w:rsid w:val="001F674E"/>
    <w:pPr>
      <w:tabs>
        <w:tab w:val="left" w:pos="357"/>
      </w:tabs>
      <w:ind w:left="357"/>
    </w:pPr>
  </w:style>
  <w:style w:type="paragraph" w:customStyle="1" w:styleId="Zwevend2deniveauBrinkGroep">
    <w:name w:val="Zwevend 2de niveau Brink Groep"/>
    <w:basedOn w:val="ZsysBasisBrinkGroep"/>
    <w:rsid w:val="001F674E"/>
    <w:pPr>
      <w:tabs>
        <w:tab w:val="left" w:pos="714"/>
      </w:tabs>
      <w:ind w:left="714"/>
    </w:pPr>
  </w:style>
  <w:style w:type="paragraph" w:customStyle="1" w:styleId="Zwevend3deniveauBrinkGroep">
    <w:name w:val="Zwevend 3de niveau Brink Groep"/>
    <w:basedOn w:val="ZsysBasisBrinkGroep"/>
    <w:rsid w:val="001F674E"/>
    <w:pPr>
      <w:tabs>
        <w:tab w:val="left" w:pos="1071"/>
      </w:tabs>
      <w:ind w:left="1071"/>
    </w:pPr>
  </w:style>
  <w:style w:type="paragraph" w:customStyle="1" w:styleId="VoettekstReferentiegegevensBrink">
    <w:name w:val="Voettekst Referentiegegevens Brink"/>
    <w:basedOn w:val="ZsysBasisBrinkGroep"/>
    <w:rsid w:val="001F674E"/>
    <w:pPr>
      <w:tabs>
        <w:tab w:val="left" w:pos="2155"/>
      </w:tabs>
    </w:pPr>
    <w:rPr>
      <w:noProof/>
      <w:spacing w:val="20"/>
      <w:sz w:val="13"/>
    </w:rPr>
  </w:style>
  <w:style w:type="paragraph" w:customStyle="1" w:styleId="ZSysVoetLogoFrameBrink">
    <w:name w:val="ZSysVoetLogoFrame Brink"/>
    <w:basedOn w:val="Standaard"/>
    <w:rsid w:val="001F674E"/>
    <w:pPr>
      <w:framePr w:hSpace="181" w:vSpace="181" w:wrap="around" w:vAnchor="page" w:hAnchor="page" w:x="1702" w:y="15594"/>
      <w:tabs>
        <w:tab w:val="clear" w:pos="-1440"/>
        <w:tab w:val="clear" w:pos="-720"/>
        <w:tab w:val="clear" w:pos="0"/>
        <w:tab w:val="clear" w:pos="380"/>
      </w:tabs>
      <w:spacing w:after="160" w:line="280" w:lineRule="atLeast"/>
    </w:pPr>
    <w:rPr>
      <w:rFonts w:ascii="Calibri" w:hAnsi="Calibri"/>
      <w:sz w:val="22"/>
      <w:szCs w:val="22"/>
      <w:lang w:val="nl-NL" w:eastAsia="en-US"/>
    </w:rPr>
  </w:style>
  <w:style w:type="paragraph" w:styleId="Bibliografie">
    <w:name w:val="Bibliography"/>
    <w:basedOn w:val="Standaard"/>
    <w:next w:val="Standaard"/>
    <w:uiPriority w:val="37"/>
    <w:semiHidden/>
    <w:unhideWhenUsed/>
    <w:rsid w:val="001F674E"/>
    <w:pPr>
      <w:tabs>
        <w:tab w:val="clear" w:pos="-1440"/>
        <w:tab w:val="clear" w:pos="-720"/>
        <w:tab w:val="clear" w:pos="0"/>
        <w:tab w:val="clear" w:pos="380"/>
      </w:tabs>
      <w:spacing w:after="160" w:line="259" w:lineRule="auto"/>
    </w:pPr>
    <w:rPr>
      <w:rFonts w:ascii="Calibri" w:hAnsi="Calibri"/>
      <w:sz w:val="22"/>
      <w:szCs w:val="22"/>
      <w:lang w:val="nl-NL" w:eastAsia="en-US"/>
    </w:rPr>
  </w:style>
  <w:style w:type="paragraph" w:styleId="Bloktekst">
    <w:name w:val="Block Text"/>
    <w:basedOn w:val="Standaard"/>
    <w:uiPriority w:val="99"/>
    <w:semiHidden/>
    <w:unhideWhenUsed/>
    <w:rsid w:val="001F674E"/>
    <w:pPr>
      <w:pBdr>
        <w:top w:val="single" w:sz="2" w:space="10" w:color="4F81BD"/>
        <w:left w:val="single" w:sz="2" w:space="10" w:color="4F81BD"/>
        <w:bottom w:val="single" w:sz="2" w:space="10" w:color="4F81BD"/>
        <w:right w:val="single" w:sz="2" w:space="10" w:color="4F81BD"/>
      </w:pBdr>
      <w:tabs>
        <w:tab w:val="clear" w:pos="-1440"/>
        <w:tab w:val="clear" w:pos="-720"/>
        <w:tab w:val="clear" w:pos="0"/>
        <w:tab w:val="clear" w:pos="380"/>
      </w:tabs>
      <w:spacing w:after="160" w:line="259" w:lineRule="auto"/>
      <w:ind w:left="1152" w:right="1152"/>
    </w:pPr>
    <w:rPr>
      <w:rFonts w:ascii="Calibri" w:hAnsi="Calibri"/>
      <w:i/>
      <w:iCs/>
      <w:color w:val="4F81BD"/>
      <w:sz w:val="22"/>
      <w:szCs w:val="22"/>
      <w:lang w:val="nl-NL" w:eastAsia="en-US"/>
    </w:rPr>
  </w:style>
  <w:style w:type="paragraph" w:styleId="Plattetekst">
    <w:name w:val="Body Text"/>
    <w:basedOn w:val="Standaard"/>
    <w:link w:val="PlattetekstChar"/>
    <w:uiPriority w:val="99"/>
    <w:semiHidden/>
    <w:unhideWhenUsed/>
    <w:rsid w:val="001F674E"/>
    <w:pPr>
      <w:tabs>
        <w:tab w:val="clear" w:pos="-1440"/>
        <w:tab w:val="clear" w:pos="-720"/>
        <w:tab w:val="clear" w:pos="0"/>
        <w:tab w:val="clear" w:pos="380"/>
      </w:tabs>
      <w:spacing w:after="120" w:line="259" w:lineRule="auto"/>
    </w:pPr>
    <w:rPr>
      <w:rFonts w:ascii="Calibri" w:hAnsi="Calibri"/>
      <w:sz w:val="22"/>
      <w:szCs w:val="22"/>
      <w:lang w:val="nl-NL" w:eastAsia="en-US"/>
    </w:rPr>
  </w:style>
  <w:style w:type="character" w:customStyle="1" w:styleId="PlattetekstChar">
    <w:name w:val="Platte tekst Char"/>
    <w:basedOn w:val="Standaardalinea-lettertype"/>
    <w:link w:val="Plattetekst"/>
    <w:uiPriority w:val="99"/>
    <w:semiHidden/>
    <w:rsid w:val="001F674E"/>
    <w:rPr>
      <w:rFonts w:ascii="Calibri" w:hAnsi="Calibri"/>
      <w:sz w:val="22"/>
      <w:szCs w:val="22"/>
      <w:lang w:eastAsia="en-US"/>
    </w:rPr>
  </w:style>
  <w:style w:type="paragraph" w:styleId="Plattetekst2">
    <w:name w:val="Body Text 2"/>
    <w:basedOn w:val="Standaard"/>
    <w:link w:val="Plattetekst2Char"/>
    <w:uiPriority w:val="99"/>
    <w:semiHidden/>
    <w:unhideWhenUsed/>
    <w:rsid w:val="001F674E"/>
    <w:pPr>
      <w:tabs>
        <w:tab w:val="clear" w:pos="-1440"/>
        <w:tab w:val="clear" w:pos="-720"/>
        <w:tab w:val="clear" w:pos="0"/>
        <w:tab w:val="clear" w:pos="380"/>
      </w:tabs>
      <w:spacing w:after="120" w:line="480" w:lineRule="auto"/>
    </w:pPr>
    <w:rPr>
      <w:rFonts w:ascii="Calibri" w:hAnsi="Calibri"/>
      <w:sz w:val="22"/>
      <w:szCs w:val="22"/>
      <w:lang w:val="nl-NL" w:eastAsia="en-US"/>
    </w:rPr>
  </w:style>
  <w:style w:type="character" w:customStyle="1" w:styleId="Plattetekst2Char">
    <w:name w:val="Platte tekst 2 Char"/>
    <w:basedOn w:val="Standaardalinea-lettertype"/>
    <w:link w:val="Plattetekst2"/>
    <w:uiPriority w:val="99"/>
    <w:semiHidden/>
    <w:rsid w:val="001F674E"/>
    <w:rPr>
      <w:rFonts w:ascii="Calibri" w:hAnsi="Calibri"/>
      <w:sz w:val="22"/>
      <w:szCs w:val="22"/>
      <w:lang w:eastAsia="en-US"/>
    </w:rPr>
  </w:style>
  <w:style w:type="paragraph" w:styleId="Plattetekst3">
    <w:name w:val="Body Text 3"/>
    <w:basedOn w:val="Standaard"/>
    <w:link w:val="Plattetekst3Char"/>
    <w:uiPriority w:val="99"/>
    <w:semiHidden/>
    <w:unhideWhenUsed/>
    <w:rsid w:val="001F674E"/>
    <w:pPr>
      <w:tabs>
        <w:tab w:val="clear" w:pos="-1440"/>
        <w:tab w:val="clear" w:pos="-720"/>
        <w:tab w:val="clear" w:pos="0"/>
        <w:tab w:val="clear" w:pos="380"/>
      </w:tabs>
      <w:spacing w:after="120" w:line="259" w:lineRule="auto"/>
    </w:pPr>
    <w:rPr>
      <w:rFonts w:ascii="Calibri" w:hAnsi="Calibri"/>
      <w:sz w:val="16"/>
      <w:szCs w:val="16"/>
      <w:lang w:val="nl-NL" w:eastAsia="en-US"/>
    </w:rPr>
  </w:style>
  <w:style w:type="character" w:customStyle="1" w:styleId="Plattetekst3Char">
    <w:name w:val="Platte tekst 3 Char"/>
    <w:basedOn w:val="Standaardalinea-lettertype"/>
    <w:link w:val="Plattetekst3"/>
    <w:uiPriority w:val="99"/>
    <w:semiHidden/>
    <w:rsid w:val="001F674E"/>
    <w:rPr>
      <w:rFonts w:ascii="Calibri" w:hAnsi="Calibri"/>
      <w:sz w:val="16"/>
      <w:szCs w:val="16"/>
      <w:lang w:eastAsia="en-US"/>
    </w:rPr>
  </w:style>
  <w:style w:type="paragraph" w:styleId="Platteteksteersteinspringing">
    <w:name w:val="Body Text First Indent"/>
    <w:basedOn w:val="Plattetekst"/>
    <w:link w:val="PlatteteksteersteinspringingChar"/>
    <w:uiPriority w:val="99"/>
    <w:semiHidden/>
    <w:unhideWhenUsed/>
    <w:rsid w:val="001F674E"/>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1F674E"/>
    <w:rPr>
      <w:rFonts w:ascii="Calibri" w:hAnsi="Calibri"/>
      <w:sz w:val="22"/>
      <w:szCs w:val="22"/>
      <w:lang w:eastAsia="en-US"/>
    </w:rPr>
  </w:style>
  <w:style w:type="paragraph" w:styleId="Plattetekstinspringen">
    <w:name w:val="Body Text Indent"/>
    <w:basedOn w:val="Standaard"/>
    <w:link w:val="PlattetekstinspringenChar"/>
    <w:uiPriority w:val="99"/>
    <w:semiHidden/>
    <w:unhideWhenUsed/>
    <w:rsid w:val="001F674E"/>
    <w:pPr>
      <w:tabs>
        <w:tab w:val="clear" w:pos="-1440"/>
        <w:tab w:val="clear" w:pos="-720"/>
        <w:tab w:val="clear" w:pos="0"/>
        <w:tab w:val="clear" w:pos="380"/>
      </w:tabs>
      <w:spacing w:after="120" w:line="259" w:lineRule="auto"/>
      <w:ind w:left="283"/>
    </w:pPr>
    <w:rPr>
      <w:rFonts w:ascii="Calibri" w:hAnsi="Calibri"/>
      <w:sz w:val="22"/>
      <w:szCs w:val="22"/>
      <w:lang w:val="nl-NL" w:eastAsia="en-US"/>
    </w:rPr>
  </w:style>
  <w:style w:type="character" w:customStyle="1" w:styleId="PlattetekstinspringenChar">
    <w:name w:val="Platte tekst inspringen Char"/>
    <w:basedOn w:val="Standaardalinea-lettertype"/>
    <w:link w:val="Plattetekstinspringen"/>
    <w:uiPriority w:val="99"/>
    <w:semiHidden/>
    <w:rsid w:val="001F674E"/>
    <w:rPr>
      <w:rFonts w:ascii="Calibri" w:hAnsi="Calibri"/>
      <w:sz w:val="22"/>
      <w:szCs w:val="22"/>
      <w:lang w:eastAsia="en-US"/>
    </w:rPr>
  </w:style>
  <w:style w:type="paragraph" w:styleId="Platteteksteersteinspringing2">
    <w:name w:val="Body Text First Indent 2"/>
    <w:basedOn w:val="Plattetekstinspringen"/>
    <w:link w:val="Platteteksteersteinspringing2Char"/>
    <w:uiPriority w:val="99"/>
    <w:semiHidden/>
    <w:unhideWhenUsed/>
    <w:rsid w:val="001F674E"/>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F674E"/>
    <w:rPr>
      <w:rFonts w:ascii="Calibri" w:hAnsi="Calibri"/>
      <w:sz w:val="22"/>
      <w:szCs w:val="22"/>
      <w:lang w:eastAsia="en-US"/>
    </w:rPr>
  </w:style>
  <w:style w:type="paragraph" w:styleId="Plattetekstinspringen2">
    <w:name w:val="Body Text Indent 2"/>
    <w:basedOn w:val="Standaard"/>
    <w:link w:val="Plattetekstinspringen2Char"/>
    <w:uiPriority w:val="99"/>
    <w:semiHidden/>
    <w:unhideWhenUsed/>
    <w:rsid w:val="001F674E"/>
    <w:pPr>
      <w:tabs>
        <w:tab w:val="clear" w:pos="-1440"/>
        <w:tab w:val="clear" w:pos="-720"/>
        <w:tab w:val="clear" w:pos="0"/>
        <w:tab w:val="clear" w:pos="380"/>
      </w:tabs>
      <w:spacing w:after="120" w:line="480" w:lineRule="auto"/>
      <w:ind w:left="283"/>
    </w:pPr>
    <w:rPr>
      <w:rFonts w:ascii="Calibri" w:hAnsi="Calibri"/>
      <w:sz w:val="22"/>
      <w:szCs w:val="22"/>
      <w:lang w:val="nl-NL" w:eastAsia="en-US"/>
    </w:rPr>
  </w:style>
  <w:style w:type="character" w:customStyle="1" w:styleId="Plattetekstinspringen2Char">
    <w:name w:val="Platte tekst inspringen 2 Char"/>
    <w:basedOn w:val="Standaardalinea-lettertype"/>
    <w:link w:val="Plattetekstinspringen2"/>
    <w:uiPriority w:val="99"/>
    <w:semiHidden/>
    <w:rsid w:val="001F674E"/>
    <w:rPr>
      <w:rFonts w:ascii="Calibri" w:hAnsi="Calibri"/>
      <w:sz w:val="22"/>
      <w:szCs w:val="22"/>
      <w:lang w:eastAsia="en-US"/>
    </w:rPr>
  </w:style>
  <w:style w:type="paragraph" w:styleId="Plattetekstinspringen3">
    <w:name w:val="Body Text Indent 3"/>
    <w:basedOn w:val="Standaard"/>
    <w:link w:val="Plattetekstinspringen3Char"/>
    <w:uiPriority w:val="99"/>
    <w:semiHidden/>
    <w:unhideWhenUsed/>
    <w:rsid w:val="001F674E"/>
    <w:pPr>
      <w:tabs>
        <w:tab w:val="clear" w:pos="-1440"/>
        <w:tab w:val="clear" w:pos="-720"/>
        <w:tab w:val="clear" w:pos="0"/>
        <w:tab w:val="clear" w:pos="380"/>
      </w:tabs>
      <w:spacing w:after="120" w:line="259" w:lineRule="auto"/>
      <w:ind w:left="283"/>
    </w:pPr>
    <w:rPr>
      <w:rFonts w:ascii="Calibri" w:hAnsi="Calibri"/>
      <w:sz w:val="16"/>
      <w:szCs w:val="16"/>
      <w:lang w:val="nl-NL" w:eastAsia="en-US"/>
    </w:rPr>
  </w:style>
  <w:style w:type="character" w:customStyle="1" w:styleId="Plattetekstinspringen3Char">
    <w:name w:val="Platte tekst inspringen 3 Char"/>
    <w:basedOn w:val="Standaardalinea-lettertype"/>
    <w:link w:val="Plattetekstinspringen3"/>
    <w:uiPriority w:val="99"/>
    <w:semiHidden/>
    <w:rsid w:val="001F674E"/>
    <w:rPr>
      <w:rFonts w:ascii="Calibri" w:hAnsi="Calibri"/>
      <w:sz w:val="16"/>
      <w:szCs w:val="16"/>
      <w:lang w:eastAsia="en-US"/>
    </w:rPr>
  </w:style>
  <w:style w:type="character" w:styleId="Titelvanboek">
    <w:name w:val="Book Title"/>
    <w:basedOn w:val="Standaardalinea-lettertype"/>
    <w:uiPriority w:val="33"/>
    <w:rsid w:val="001F674E"/>
    <w:rPr>
      <w:b/>
      <w:smallCaps/>
      <w:spacing w:val="5"/>
    </w:rPr>
  </w:style>
  <w:style w:type="paragraph" w:styleId="Afsluiting">
    <w:name w:val="Closing"/>
    <w:basedOn w:val="Standaard"/>
    <w:link w:val="AfsluitingChar"/>
    <w:uiPriority w:val="99"/>
    <w:semiHidden/>
    <w:unhideWhenUsed/>
    <w:rsid w:val="001F674E"/>
    <w:pPr>
      <w:tabs>
        <w:tab w:val="clear" w:pos="-1440"/>
        <w:tab w:val="clear" w:pos="-720"/>
        <w:tab w:val="clear" w:pos="0"/>
        <w:tab w:val="clear" w:pos="380"/>
      </w:tabs>
      <w:spacing w:after="160"/>
      <w:ind w:left="4252"/>
    </w:pPr>
    <w:rPr>
      <w:rFonts w:ascii="Calibri" w:hAnsi="Calibri"/>
      <w:sz w:val="22"/>
      <w:szCs w:val="22"/>
      <w:lang w:val="nl-NL" w:eastAsia="en-US"/>
    </w:rPr>
  </w:style>
  <w:style w:type="character" w:customStyle="1" w:styleId="AfsluitingChar">
    <w:name w:val="Afsluiting Char"/>
    <w:basedOn w:val="Standaardalinea-lettertype"/>
    <w:link w:val="Afsluiting"/>
    <w:uiPriority w:val="99"/>
    <w:semiHidden/>
    <w:rsid w:val="001F674E"/>
    <w:rPr>
      <w:rFonts w:ascii="Calibri" w:hAnsi="Calibri"/>
      <w:sz w:val="22"/>
      <w:szCs w:val="22"/>
      <w:lang w:eastAsia="en-US"/>
    </w:rPr>
  </w:style>
  <w:style w:type="table" w:styleId="Kleurrijkraster">
    <w:name w:val="Colorful Grid"/>
    <w:basedOn w:val="Standaardtabel"/>
    <w:uiPriority w:val="73"/>
    <w:rsid w:val="001F674E"/>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Kleurrijkraster-accent1">
    <w:name w:val="Colorful Grid Accent 1"/>
    <w:basedOn w:val="Standaardtabel"/>
    <w:uiPriority w:val="73"/>
    <w:rsid w:val="001F674E"/>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Kleurrijkraster-accent2">
    <w:name w:val="Colorful Grid Accent 2"/>
    <w:basedOn w:val="Standaardtabel"/>
    <w:uiPriority w:val="73"/>
    <w:rsid w:val="001F674E"/>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Kleurrijkraster-accent3">
    <w:name w:val="Colorful Grid Accent 3"/>
    <w:basedOn w:val="Standaardtabel"/>
    <w:uiPriority w:val="73"/>
    <w:rsid w:val="001F674E"/>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Kleurrijkraster-accent4">
    <w:name w:val="Colorful Grid Accent 4"/>
    <w:basedOn w:val="Standaardtabel"/>
    <w:uiPriority w:val="73"/>
    <w:rsid w:val="001F674E"/>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Kleurrijkraster-accent5">
    <w:name w:val="Colorful Grid Accent 5"/>
    <w:basedOn w:val="Standaardtabel"/>
    <w:uiPriority w:val="73"/>
    <w:rsid w:val="001F674E"/>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Kleurrijkraster-accent6">
    <w:name w:val="Colorful Grid Accent 6"/>
    <w:basedOn w:val="Standaardtabel"/>
    <w:uiPriority w:val="73"/>
    <w:rsid w:val="001F674E"/>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Kleurrijkelijst">
    <w:name w:val="Colorful List"/>
    <w:basedOn w:val="Standaardtabel"/>
    <w:uiPriority w:val="72"/>
    <w:rsid w:val="001F674E"/>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Kleurrijkelijst-accent1">
    <w:name w:val="Colorful List Accent 1"/>
    <w:basedOn w:val="Standaardtabel"/>
    <w:uiPriority w:val="72"/>
    <w:rsid w:val="001F674E"/>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Kleurrijkelijst-accent2">
    <w:name w:val="Colorful List Accent 2"/>
    <w:basedOn w:val="Standaardtabel"/>
    <w:uiPriority w:val="72"/>
    <w:rsid w:val="001F674E"/>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Kleurrijkelijst-accent3">
    <w:name w:val="Colorful List Accent 3"/>
    <w:basedOn w:val="Standaardtabel"/>
    <w:uiPriority w:val="72"/>
    <w:rsid w:val="001F674E"/>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Kleurrijkelijst-accent4">
    <w:name w:val="Colorful List Accent 4"/>
    <w:basedOn w:val="Standaardtabel"/>
    <w:uiPriority w:val="72"/>
    <w:rsid w:val="001F674E"/>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Kleurrijkelijst-accent5">
    <w:name w:val="Colorful List Accent 5"/>
    <w:basedOn w:val="Standaardtabel"/>
    <w:uiPriority w:val="72"/>
    <w:rsid w:val="001F674E"/>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Kleurrijkelijst-accent6">
    <w:name w:val="Colorful List Accent 6"/>
    <w:basedOn w:val="Standaardtabel"/>
    <w:uiPriority w:val="72"/>
    <w:rsid w:val="001F674E"/>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Kleurrijkearcering">
    <w:name w:val="Colorful Shading"/>
    <w:basedOn w:val="Standaardtabel"/>
    <w:uiPriority w:val="71"/>
    <w:rsid w:val="001F674E"/>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Kleurrijkearcering-accent1">
    <w:name w:val="Colorful Shading Accent 1"/>
    <w:basedOn w:val="Standaardtabel"/>
    <w:uiPriority w:val="71"/>
    <w:rsid w:val="001F674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Kleurrijkearcering-accent2">
    <w:name w:val="Colorful Shading Accent 2"/>
    <w:basedOn w:val="Standaardtabel"/>
    <w:uiPriority w:val="71"/>
    <w:rsid w:val="001F674E"/>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Kleurrijkearcering-accent3">
    <w:name w:val="Colorful Shading Accent 3"/>
    <w:basedOn w:val="Standaardtabel"/>
    <w:uiPriority w:val="71"/>
    <w:rsid w:val="001F674E"/>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Kleurrijkearcering-accent4">
    <w:name w:val="Colorful Shading Accent 4"/>
    <w:basedOn w:val="Standaardtabel"/>
    <w:uiPriority w:val="71"/>
    <w:rsid w:val="001F674E"/>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Kleurrijkearcering-accent5">
    <w:name w:val="Colorful Shading Accent 5"/>
    <w:basedOn w:val="Standaardtabel"/>
    <w:uiPriority w:val="71"/>
    <w:rsid w:val="001F674E"/>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Kleurrijkearcering-accent6">
    <w:name w:val="Colorful Shading Accent 6"/>
    <w:basedOn w:val="Standaardtabel"/>
    <w:uiPriority w:val="71"/>
    <w:rsid w:val="001F674E"/>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paragraph" w:styleId="Onderwerpvanopmerking">
    <w:name w:val="annotation subject"/>
    <w:basedOn w:val="Tekstopmerking"/>
    <w:next w:val="Tekstopmerking"/>
    <w:link w:val="OnderwerpvanopmerkingChar"/>
    <w:uiPriority w:val="99"/>
    <w:semiHidden/>
    <w:unhideWhenUsed/>
    <w:rsid w:val="001F674E"/>
    <w:pPr>
      <w:tabs>
        <w:tab w:val="clear" w:pos="-1440"/>
        <w:tab w:val="clear" w:pos="-720"/>
        <w:tab w:val="clear" w:pos="0"/>
        <w:tab w:val="clear" w:pos="380"/>
      </w:tabs>
      <w:spacing w:after="160"/>
    </w:pPr>
    <w:rPr>
      <w:rFonts w:ascii="Calibri" w:hAnsi="Calibri"/>
      <w:b/>
      <w:bCs/>
      <w:szCs w:val="22"/>
      <w:lang w:eastAsia="en-US"/>
    </w:rPr>
  </w:style>
  <w:style w:type="character" w:customStyle="1" w:styleId="OnderwerpvanopmerkingChar">
    <w:name w:val="Onderwerp van opmerking Char"/>
    <w:basedOn w:val="TekstopmerkingChar"/>
    <w:link w:val="Onderwerpvanopmerking"/>
    <w:uiPriority w:val="99"/>
    <w:semiHidden/>
    <w:rsid w:val="001F674E"/>
    <w:rPr>
      <w:rFonts w:ascii="Calibri" w:hAnsi="Calibri"/>
      <w:b/>
      <w:bCs/>
      <w:szCs w:val="22"/>
      <w:lang w:eastAsia="en-US"/>
    </w:rPr>
  </w:style>
  <w:style w:type="table" w:styleId="Donkerelijst">
    <w:name w:val="Dark List"/>
    <w:basedOn w:val="Standaardtabel"/>
    <w:uiPriority w:val="70"/>
    <w:rsid w:val="001F674E"/>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rsid w:val="001F674E"/>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onkerelijst-accent2">
    <w:name w:val="Dark List Accent 2"/>
    <w:basedOn w:val="Standaardtabel"/>
    <w:uiPriority w:val="70"/>
    <w:rsid w:val="001F674E"/>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onkerelijst-accent3">
    <w:name w:val="Dark List Accent 3"/>
    <w:basedOn w:val="Standaardtabel"/>
    <w:uiPriority w:val="70"/>
    <w:rsid w:val="001F674E"/>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onkerelijst-accent4">
    <w:name w:val="Dark List Accent 4"/>
    <w:basedOn w:val="Standaardtabel"/>
    <w:uiPriority w:val="70"/>
    <w:rsid w:val="001F674E"/>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onkerelijst-accent5">
    <w:name w:val="Dark List Accent 5"/>
    <w:basedOn w:val="Standaardtabel"/>
    <w:uiPriority w:val="70"/>
    <w:rsid w:val="001F674E"/>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onkerelijst-accent6">
    <w:name w:val="Dark List Accent 6"/>
    <w:basedOn w:val="Standaardtabel"/>
    <w:uiPriority w:val="70"/>
    <w:rsid w:val="001F674E"/>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um">
    <w:name w:val="Date"/>
    <w:basedOn w:val="Standaard"/>
    <w:next w:val="Standaard"/>
    <w:link w:val="DatumChar"/>
    <w:uiPriority w:val="99"/>
    <w:semiHidden/>
    <w:unhideWhenUsed/>
    <w:rsid w:val="001F674E"/>
    <w:pPr>
      <w:tabs>
        <w:tab w:val="clear" w:pos="-1440"/>
        <w:tab w:val="clear" w:pos="-720"/>
        <w:tab w:val="clear" w:pos="0"/>
        <w:tab w:val="clear" w:pos="380"/>
      </w:tabs>
      <w:spacing w:after="160" w:line="259" w:lineRule="auto"/>
    </w:pPr>
    <w:rPr>
      <w:rFonts w:ascii="Calibri" w:hAnsi="Calibri"/>
      <w:sz w:val="22"/>
      <w:szCs w:val="22"/>
      <w:lang w:val="nl-NL" w:eastAsia="en-US"/>
    </w:rPr>
  </w:style>
  <w:style w:type="character" w:customStyle="1" w:styleId="DatumChar">
    <w:name w:val="Datum Char"/>
    <w:basedOn w:val="Standaardalinea-lettertype"/>
    <w:link w:val="Datum"/>
    <w:uiPriority w:val="99"/>
    <w:semiHidden/>
    <w:rsid w:val="001F674E"/>
    <w:rPr>
      <w:rFonts w:ascii="Calibri" w:hAnsi="Calibri"/>
      <w:sz w:val="22"/>
      <w:szCs w:val="22"/>
      <w:lang w:eastAsia="en-US"/>
    </w:rPr>
  </w:style>
  <w:style w:type="paragraph" w:styleId="Documentstructuur">
    <w:name w:val="Document Map"/>
    <w:basedOn w:val="Standaard"/>
    <w:link w:val="DocumentstructuurChar"/>
    <w:uiPriority w:val="99"/>
    <w:semiHidden/>
    <w:unhideWhenUsed/>
    <w:rsid w:val="001F674E"/>
    <w:pPr>
      <w:tabs>
        <w:tab w:val="clear" w:pos="-1440"/>
        <w:tab w:val="clear" w:pos="-720"/>
        <w:tab w:val="clear" w:pos="0"/>
        <w:tab w:val="clear" w:pos="380"/>
      </w:tabs>
      <w:spacing w:after="160"/>
    </w:pPr>
    <w:rPr>
      <w:rFonts w:ascii="Tahoma" w:hAnsi="Tahoma" w:cs="Tahoma"/>
      <w:sz w:val="16"/>
      <w:szCs w:val="16"/>
      <w:lang w:val="nl-NL" w:eastAsia="en-US"/>
    </w:rPr>
  </w:style>
  <w:style w:type="character" w:customStyle="1" w:styleId="DocumentstructuurChar">
    <w:name w:val="Documentstructuur Char"/>
    <w:basedOn w:val="Standaardalinea-lettertype"/>
    <w:link w:val="Documentstructuur"/>
    <w:uiPriority w:val="99"/>
    <w:semiHidden/>
    <w:rsid w:val="001F674E"/>
    <w:rPr>
      <w:rFonts w:ascii="Tahoma" w:hAnsi="Tahoma" w:cs="Tahoma"/>
      <w:sz w:val="16"/>
      <w:szCs w:val="16"/>
      <w:lang w:eastAsia="en-US"/>
    </w:rPr>
  </w:style>
  <w:style w:type="paragraph" w:styleId="E-mailhandtekening">
    <w:name w:val="E-mail Signature"/>
    <w:basedOn w:val="Standaard"/>
    <w:link w:val="E-mailhandtekeningChar"/>
    <w:uiPriority w:val="99"/>
    <w:semiHidden/>
    <w:unhideWhenUsed/>
    <w:rsid w:val="001F674E"/>
    <w:pPr>
      <w:tabs>
        <w:tab w:val="clear" w:pos="-1440"/>
        <w:tab w:val="clear" w:pos="-720"/>
        <w:tab w:val="clear" w:pos="0"/>
        <w:tab w:val="clear" w:pos="380"/>
      </w:tabs>
      <w:spacing w:after="160"/>
    </w:pPr>
    <w:rPr>
      <w:rFonts w:ascii="Calibri" w:hAnsi="Calibri"/>
      <w:sz w:val="22"/>
      <w:szCs w:val="22"/>
      <w:lang w:val="nl-NL" w:eastAsia="en-US"/>
    </w:rPr>
  </w:style>
  <w:style w:type="character" w:customStyle="1" w:styleId="E-mailhandtekeningChar">
    <w:name w:val="E-mailhandtekening Char"/>
    <w:basedOn w:val="Standaardalinea-lettertype"/>
    <w:link w:val="E-mailhandtekening"/>
    <w:uiPriority w:val="99"/>
    <w:semiHidden/>
    <w:rsid w:val="001F674E"/>
    <w:rPr>
      <w:rFonts w:ascii="Calibri" w:hAnsi="Calibri"/>
      <w:sz w:val="22"/>
      <w:szCs w:val="22"/>
      <w:lang w:eastAsia="en-US"/>
    </w:rPr>
  </w:style>
  <w:style w:type="character" w:styleId="Nadruk">
    <w:name w:val="Emphasis"/>
    <w:basedOn w:val="Standaardalinea-lettertype"/>
    <w:uiPriority w:val="20"/>
    <w:rsid w:val="001F674E"/>
    <w:rPr>
      <w:i/>
    </w:rPr>
  </w:style>
  <w:style w:type="character" w:styleId="Eindnootmarkering">
    <w:name w:val="endnote reference"/>
    <w:basedOn w:val="Standaardalinea-lettertype"/>
    <w:uiPriority w:val="99"/>
    <w:semiHidden/>
    <w:unhideWhenUsed/>
    <w:rsid w:val="001F674E"/>
    <w:rPr>
      <w:vertAlign w:val="superscript"/>
    </w:rPr>
  </w:style>
  <w:style w:type="paragraph" w:styleId="Eindnoottekst">
    <w:name w:val="endnote text"/>
    <w:basedOn w:val="Standaard"/>
    <w:link w:val="EindnoottekstChar"/>
    <w:uiPriority w:val="99"/>
    <w:semiHidden/>
    <w:unhideWhenUsed/>
    <w:rsid w:val="001F674E"/>
    <w:pPr>
      <w:tabs>
        <w:tab w:val="clear" w:pos="-1440"/>
        <w:tab w:val="clear" w:pos="-720"/>
        <w:tab w:val="clear" w:pos="0"/>
        <w:tab w:val="clear" w:pos="380"/>
      </w:tabs>
      <w:spacing w:after="160"/>
    </w:pPr>
    <w:rPr>
      <w:rFonts w:ascii="Calibri" w:hAnsi="Calibri"/>
      <w:szCs w:val="22"/>
      <w:lang w:val="nl-NL" w:eastAsia="en-US"/>
    </w:rPr>
  </w:style>
  <w:style w:type="character" w:customStyle="1" w:styleId="EindnoottekstChar">
    <w:name w:val="Eindnoottekst Char"/>
    <w:basedOn w:val="Standaardalinea-lettertype"/>
    <w:link w:val="Eindnoottekst"/>
    <w:uiPriority w:val="99"/>
    <w:semiHidden/>
    <w:rsid w:val="001F674E"/>
    <w:rPr>
      <w:rFonts w:ascii="Calibri" w:hAnsi="Calibri"/>
      <w:szCs w:val="22"/>
      <w:lang w:eastAsia="en-US"/>
    </w:rPr>
  </w:style>
  <w:style w:type="paragraph" w:styleId="Adresenvelop">
    <w:name w:val="envelope address"/>
    <w:basedOn w:val="Standaard"/>
    <w:uiPriority w:val="99"/>
    <w:semiHidden/>
    <w:unhideWhenUsed/>
    <w:rsid w:val="001F674E"/>
    <w:pPr>
      <w:framePr w:w="7920" w:h="1980" w:hRule="exact" w:hSpace="141" w:wrap="auto" w:hAnchor="page" w:xAlign="center" w:yAlign="bottom"/>
      <w:tabs>
        <w:tab w:val="clear" w:pos="-1440"/>
        <w:tab w:val="clear" w:pos="-720"/>
        <w:tab w:val="clear" w:pos="0"/>
        <w:tab w:val="clear" w:pos="380"/>
      </w:tabs>
      <w:spacing w:after="160"/>
      <w:ind w:left="2880"/>
    </w:pPr>
    <w:rPr>
      <w:rFonts w:ascii="Cambria" w:hAnsi="Cambria"/>
      <w:sz w:val="24"/>
      <w:szCs w:val="24"/>
      <w:lang w:val="nl-NL" w:eastAsia="en-US"/>
    </w:rPr>
  </w:style>
  <w:style w:type="paragraph" w:styleId="Afzender">
    <w:name w:val="envelope return"/>
    <w:basedOn w:val="Standaard"/>
    <w:uiPriority w:val="99"/>
    <w:semiHidden/>
    <w:unhideWhenUsed/>
    <w:rsid w:val="001F674E"/>
    <w:pPr>
      <w:tabs>
        <w:tab w:val="clear" w:pos="-1440"/>
        <w:tab w:val="clear" w:pos="-720"/>
        <w:tab w:val="clear" w:pos="0"/>
        <w:tab w:val="clear" w:pos="380"/>
      </w:tabs>
      <w:spacing w:after="160"/>
    </w:pPr>
    <w:rPr>
      <w:rFonts w:ascii="Cambria" w:hAnsi="Cambria"/>
      <w:szCs w:val="22"/>
      <w:lang w:val="nl-NL" w:eastAsia="en-US"/>
    </w:rPr>
  </w:style>
  <w:style w:type="character" w:styleId="Voetnootmarkering">
    <w:name w:val="footnote reference"/>
    <w:basedOn w:val="Standaardalinea-lettertype"/>
    <w:uiPriority w:val="99"/>
    <w:semiHidden/>
    <w:unhideWhenUsed/>
    <w:rsid w:val="001F674E"/>
    <w:rPr>
      <w:vertAlign w:val="superscript"/>
    </w:rPr>
  </w:style>
  <w:style w:type="character" w:styleId="HTML-acroniem">
    <w:name w:val="HTML Acronym"/>
    <w:basedOn w:val="Standaardalinea-lettertype"/>
    <w:uiPriority w:val="99"/>
    <w:semiHidden/>
    <w:unhideWhenUsed/>
    <w:rsid w:val="001F674E"/>
    <w:rPr>
      <w:rFonts w:cs="Times New Roman"/>
    </w:rPr>
  </w:style>
  <w:style w:type="paragraph" w:styleId="HTML-adres">
    <w:name w:val="HTML Address"/>
    <w:basedOn w:val="Standaard"/>
    <w:link w:val="HTML-adresChar"/>
    <w:uiPriority w:val="99"/>
    <w:semiHidden/>
    <w:unhideWhenUsed/>
    <w:rsid w:val="001F674E"/>
    <w:pPr>
      <w:tabs>
        <w:tab w:val="clear" w:pos="-1440"/>
        <w:tab w:val="clear" w:pos="-720"/>
        <w:tab w:val="clear" w:pos="0"/>
        <w:tab w:val="clear" w:pos="380"/>
      </w:tabs>
      <w:spacing w:after="160"/>
    </w:pPr>
    <w:rPr>
      <w:rFonts w:ascii="Calibri" w:hAnsi="Calibri"/>
      <w:i/>
      <w:iCs/>
      <w:sz w:val="22"/>
      <w:szCs w:val="22"/>
      <w:lang w:val="nl-NL" w:eastAsia="en-US"/>
    </w:rPr>
  </w:style>
  <w:style w:type="character" w:customStyle="1" w:styleId="HTML-adresChar">
    <w:name w:val="HTML-adres Char"/>
    <w:basedOn w:val="Standaardalinea-lettertype"/>
    <w:link w:val="HTML-adres"/>
    <w:uiPriority w:val="99"/>
    <w:semiHidden/>
    <w:rsid w:val="001F674E"/>
    <w:rPr>
      <w:rFonts w:ascii="Calibri" w:hAnsi="Calibri"/>
      <w:i/>
      <w:iCs/>
      <w:sz w:val="22"/>
      <w:szCs w:val="22"/>
      <w:lang w:eastAsia="en-US"/>
    </w:rPr>
  </w:style>
  <w:style w:type="character" w:styleId="HTML-citaat">
    <w:name w:val="HTML Cite"/>
    <w:basedOn w:val="Standaardalinea-lettertype"/>
    <w:uiPriority w:val="99"/>
    <w:semiHidden/>
    <w:unhideWhenUsed/>
    <w:rsid w:val="001F674E"/>
    <w:rPr>
      <w:i/>
    </w:rPr>
  </w:style>
  <w:style w:type="character" w:styleId="HTMLCode">
    <w:name w:val="HTML Code"/>
    <w:basedOn w:val="Standaardalinea-lettertype"/>
    <w:uiPriority w:val="99"/>
    <w:semiHidden/>
    <w:unhideWhenUsed/>
    <w:rsid w:val="001F674E"/>
    <w:rPr>
      <w:rFonts w:ascii="Consolas" w:hAnsi="Consolas"/>
      <w:sz w:val="20"/>
    </w:rPr>
  </w:style>
  <w:style w:type="character" w:styleId="HTMLDefinition">
    <w:name w:val="HTML Definition"/>
    <w:basedOn w:val="Standaardalinea-lettertype"/>
    <w:uiPriority w:val="99"/>
    <w:semiHidden/>
    <w:unhideWhenUsed/>
    <w:rsid w:val="001F674E"/>
    <w:rPr>
      <w:i/>
    </w:rPr>
  </w:style>
  <w:style w:type="character" w:styleId="HTML-toetsenbord">
    <w:name w:val="HTML Keyboard"/>
    <w:basedOn w:val="Standaardalinea-lettertype"/>
    <w:uiPriority w:val="99"/>
    <w:semiHidden/>
    <w:unhideWhenUsed/>
    <w:rsid w:val="001F674E"/>
    <w:rPr>
      <w:rFonts w:ascii="Consolas" w:hAnsi="Consolas"/>
      <w:sz w:val="20"/>
    </w:rPr>
  </w:style>
  <w:style w:type="paragraph" w:styleId="HTML-voorafopgemaakt">
    <w:name w:val="HTML Preformatted"/>
    <w:basedOn w:val="Standaard"/>
    <w:link w:val="HTML-voorafopgemaaktChar"/>
    <w:uiPriority w:val="99"/>
    <w:semiHidden/>
    <w:unhideWhenUsed/>
    <w:rsid w:val="001F674E"/>
    <w:pPr>
      <w:tabs>
        <w:tab w:val="clear" w:pos="-1440"/>
        <w:tab w:val="clear" w:pos="-720"/>
        <w:tab w:val="clear" w:pos="0"/>
        <w:tab w:val="clear" w:pos="380"/>
      </w:tabs>
      <w:spacing w:after="160"/>
    </w:pPr>
    <w:rPr>
      <w:rFonts w:ascii="Consolas" w:hAnsi="Consolas" w:cs="Consolas"/>
      <w:szCs w:val="22"/>
      <w:lang w:val="nl-NL" w:eastAsia="en-US"/>
    </w:rPr>
  </w:style>
  <w:style w:type="character" w:customStyle="1" w:styleId="HTML-voorafopgemaaktChar">
    <w:name w:val="HTML - vooraf opgemaakt Char"/>
    <w:basedOn w:val="Standaardalinea-lettertype"/>
    <w:link w:val="HTML-voorafopgemaakt"/>
    <w:uiPriority w:val="99"/>
    <w:semiHidden/>
    <w:rsid w:val="001F674E"/>
    <w:rPr>
      <w:rFonts w:ascii="Consolas" w:hAnsi="Consolas" w:cs="Consolas"/>
      <w:szCs w:val="22"/>
      <w:lang w:eastAsia="en-US"/>
    </w:rPr>
  </w:style>
  <w:style w:type="character" w:styleId="HTML-voorbeeld">
    <w:name w:val="HTML Sample"/>
    <w:basedOn w:val="Standaardalinea-lettertype"/>
    <w:uiPriority w:val="99"/>
    <w:semiHidden/>
    <w:unhideWhenUsed/>
    <w:rsid w:val="001F674E"/>
    <w:rPr>
      <w:rFonts w:ascii="Consolas" w:hAnsi="Consolas"/>
      <w:sz w:val="24"/>
    </w:rPr>
  </w:style>
  <w:style w:type="character" w:styleId="HTML-schrijfmachine">
    <w:name w:val="HTML Typewriter"/>
    <w:basedOn w:val="Standaardalinea-lettertype"/>
    <w:uiPriority w:val="99"/>
    <w:semiHidden/>
    <w:unhideWhenUsed/>
    <w:rsid w:val="001F674E"/>
    <w:rPr>
      <w:rFonts w:ascii="Consolas" w:hAnsi="Consolas"/>
      <w:sz w:val="20"/>
    </w:rPr>
  </w:style>
  <w:style w:type="character" w:styleId="HTMLVariable">
    <w:name w:val="HTML Variable"/>
    <w:basedOn w:val="Standaardalinea-lettertype"/>
    <w:uiPriority w:val="99"/>
    <w:semiHidden/>
    <w:unhideWhenUsed/>
    <w:rsid w:val="001F674E"/>
    <w:rPr>
      <w:i/>
    </w:rPr>
  </w:style>
  <w:style w:type="paragraph" w:styleId="Index3">
    <w:name w:val="index 3"/>
    <w:basedOn w:val="Standaard"/>
    <w:next w:val="Standaard"/>
    <w:autoRedefine/>
    <w:uiPriority w:val="99"/>
    <w:semiHidden/>
    <w:unhideWhenUsed/>
    <w:rsid w:val="001F674E"/>
    <w:pPr>
      <w:tabs>
        <w:tab w:val="clear" w:pos="-1440"/>
        <w:tab w:val="clear" w:pos="-720"/>
        <w:tab w:val="clear" w:pos="0"/>
        <w:tab w:val="clear" w:pos="380"/>
      </w:tabs>
      <w:spacing w:after="160"/>
      <w:ind w:left="510" w:hanging="170"/>
    </w:pPr>
    <w:rPr>
      <w:rFonts w:ascii="Calibri" w:hAnsi="Calibri"/>
      <w:sz w:val="22"/>
      <w:szCs w:val="22"/>
      <w:lang w:val="nl-NL" w:eastAsia="en-US"/>
    </w:rPr>
  </w:style>
  <w:style w:type="paragraph" w:styleId="Index4">
    <w:name w:val="index 4"/>
    <w:basedOn w:val="Standaard"/>
    <w:next w:val="Standaard"/>
    <w:autoRedefine/>
    <w:uiPriority w:val="99"/>
    <w:semiHidden/>
    <w:unhideWhenUsed/>
    <w:rsid w:val="001F674E"/>
    <w:pPr>
      <w:tabs>
        <w:tab w:val="clear" w:pos="-1440"/>
        <w:tab w:val="clear" w:pos="-720"/>
        <w:tab w:val="clear" w:pos="0"/>
        <w:tab w:val="clear" w:pos="380"/>
      </w:tabs>
      <w:spacing w:after="160"/>
      <w:ind w:left="680" w:hanging="170"/>
    </w:pPr>
    <w:rPr>
      <w:rFonts w:ascii="Calibri" w:hAnsi="Calibri"/>
      <w:sz w:val="22"/>
      <w:szCs w:val="22"/>
      <w:lang w:val="nl-NL" w:eastAsia="en-US"/>
    </w:rPr>
  </w:style>
  <w:style w:type="paragraph" w:styleId="Index5">
    <w:name w:val="index 5"/>
    <w:basedOn w:val="Standaard"/>
    <w:next w:val="Standaard"/>
    <w:autoRedefine/>
    <w:uiPriority w:val="99"/>
    <w:semiHidden/>
    <w:unhideWhenUsed/>
    <w:rsid w:val="001F674E"/>
    <w:pPr>
      <w:tabs>
        <w:tab w:val="clear" w:pos="-1440"/>
        <w:tab w:val="clear" w:pos="-720"/>
        <w:tab w:val="clear" w:pos="0"/>
        <w:tab w:val="clear" w:pos="380"/>
      </w:tabs>
      <w:spacing w:after="160"/>
      <w:ind w:left="850" w:hanging="170"/>
    </w:pPr>
    <w:rPr>
      <w:rFonts w:ascii="Calibri" w:hAnsi="Calibri"/>
      <w:sz w:val="22"/>
      <w:szCs w:val="22"/>
      <w:lang w:val="nl-NL" w:eastAsia="en-US"/>
    </w:rPr>
  </w:style>
  <w:style w:type="paragraph" w:styleId="Index6">
    <w:name w:val="index 6"/>
    <w:basedOn w:val="Standaard"/>
    <w:next w:val="Standaard"/>
    <w:autoRedefine/>
    <w:uiPriority w:val="99"/>
    <w:semiHidden/>
    <w:unhideWhenUsed/>
    <w:rsid w:val="001F674E"/>
    <w:pPr>
      <w:tabs>
        <w:tab w:val="clear" w:pos="-1440"/>
        <w:tab w:val="clear" w:pos="-720"/>
        <w:tab w:val="clear" w:pos="0"/>
        <w:tab w:val="clear" w:pos="380"/>
      </w:tabs>
      <w:spacing w:after="160"/>
      <w:ind w:left="1020" w:hanging="170"/>
    </w:pPr>
    <w:rPr>
      <w:rFonts w:ascii="Calibri" w:hAnsi="Calibri"/>
      <w:sz w:val="22"/>
      <w:szCs w:val="22"/>
      <w:lang w:val="nl-NL" w:eastAsia="en-US"/>
    </w:rPr>
  </w:style>
  <w:style w:type="paragraph" w:styleId="Index7">
    <w:name w:val="index 7"/>
    <w:basedOn w:val="Standaard"/>
    <w:next w:val="Standaard"/>
    <w:autoRedefine/>
    <w:uiPriority w:val="99"/>
    <w:semiHidden/>
    <w:unhideWhenUsed/>
    <w:rsid w:val="001F674E"/>
    <w:pPr>
      <w:tabs>
        <w:tab w:val="clear" w:pos="-1440"/>
        <w:tab w:val="clear" w:pos="-720"/>
        <w:tab w:val="clear" w:pos="0"/>
        <w:tab w:val="clear" w:pos="380"/>
      </w:tabs>
      <w:spacing w:after="160"/>
      <w:ind w:left="1190" w:hanging="170"/>
    </w:pPr>
    <w:rPr>
      <w:rFonts w:ascii="Calibri" w:hAnsi="Calibri"/>
      <w:sz w:val="22"/>
      <w:szCs w:val="22"/>
      <w:lang w:val="nl-NL" w:eastAsia="en-US"/>
    </w:rPr>
  </w:style>
  <w:style w:type="paragraph" w:styleId="Index8">
    <w:name w:val="index 8"/>
    <w:basedOn w:val="Standaard"/>
    <w:next w:val="Standaard"/>
    <w:autoRedefine/>
    <w:uiPriority w:val="99"/>
    <w:semiHidden/>
    <w:unhideWhenUsed/>
    <w:rsid w:val="001F674E"/>
    <w:pPr>
      <w:tabs>
        <w:tab w:val="clear" w:pos="-1440"/>
        <w:tab w:val="clear" w:pos="-720"/>
        <w:tab w:val="clear" w:pos="0"/>
        <w:tab w:val="clear" w:pos="380"/>
      </w:tabs>
      <w:spacing w:after="160"/>
      <w:ind w:left="1360" w:hanging="170"/>
    </w:pPr>
    <w:rPr>
      <w:rFonts w:ascii="Calibri" w:hAnsi="Calibri"/>
      <w:sz w:val="22"/>
      <w:szCs w:val="22"/>
      <w:lang w:val="nl-NL" w:eastAsia="en-US"/>
    </w:rPr>
  </w:style>
  <w:style w:type="paragraph" w:styleId="Index9">
    <w:name w:val="index 9"/>
    <w:basedOn w:val="Standaard"/>
    <w:next w:val="Standaard"/>
    <w:autoRedefine/>
    <w:uiPriority w:val="99"/>
    <w:semiHidden/>
    <w:unhideWhenUsed/>
    <w:rsid w:val="001F674E"/>
    <w:pPr>
      <w:tabs>
        <w:tab w:val="clear" w:pos="-1440"/>
        <w:tab w:val="clear" w:pos="-720"/>
        <w:tab w:val="clear" w:pos="0"/>
        <w:tab w:val="clear" w:pos="380"/>
      </w:tabs>
      <w:spacing w:after="160"/>
      <w:ind w:left="1530" w:hanging="170"/>
    </w:pPr>
    <w:rPr>
      <w:rFonts w:ascii="Calibri" w:hAnsi="Calibri"/>
      <w:sz w:val="22"/>
      <w:szCs w:val="22"/>
      <w:lang w:val="nl-NL" w:eastAsia="en-US"/>
    </w:rPr>
  </w:style>
  <w:style w:type="paragraph" w:styleId="Indexkop">
    <w:name w:val="index heading"/>
    <w:basedOn w:val="Standaard"/>
    <w:next w:val="Index1"/>
    <w:uiPriority w:val="99"/>
    <w:semiHidden/>
    <w:unhideWhenUsed/>
    <w:rsid w:val="001F674E"/>
    <w:pPr>
      <w:tabs>
        <w:tab w:val="clear" w:pos="-1440"/>
        <w:tab w:val="clear" w:pos="-720"/>
        <w:tab w:val="clear" w:pos="0"/>
        <w:tab w:val="clear" w:pos="380"/>
      </w:tabs>
      <w:spacing w:after="160" w:line="259" w:lineRule="auto"/>
    </w:pPr>
    <w:rPr>
      <w:rFonts w:ascii="Cambria" w:hAnsi="Cambria"/>
      <w:b/>
      <w:bCs/>
      <w:sz w:val="22"/>
      <w:szCs w:val="22"/>
      <w:lang w:val="nl-NL" w:eastAsia="en-US"/>
    </w:rPr>
  </w:style>
  <w:style w:type="character" w:styleId="Intensievebenadrukking">
    <w:name w:val="Intense Emphasis"/>
    <w:basedOn w:val="Standaardalinea-lettertype"/>
    <w:uiPriority w:val="21"/>
    <w:rsid w:val="001F674E"/>
    <w:rPr>
      <w:b/>
      <w:i/>
      <w:color w:val="4F81BD"/>
    </w:rPr>
  </w:style>
  <w:style w:type="paragraph" w:styleId="Duidelijkcitaat">
    <w:name w:val="Intense Quote"/>
    <w:basedOn w:val="Standaard"/>
    <w:next w:val="Standaard"/>
    <w:link w:val="DuidelijkcitaatChar"/>
    <w:uiPriority w:val="30"/>
    <w:rsid w:val="001F674E"/>
    <w:pPr>
      <w:pBdr>
        <w:bottom w:val="single" w:sz="4" w:space="4" w:color="4F81BD"/>
      </w:pBdr>
      <w:tabs>
        <w:tab w:val="clear" w:pos="-1440"/>
        <w:tab w:val="clear" w:pos="-720"/>
        <w:tab w:val="clear" w:pos="0"/>
        <w:tab w:val="clear" w:pos="380"/>
      </w:tabs>
      <w:spacing w:before="200" w:after="280" w:line="259" w:lineRule="auto"/>
      <w:ind w:left="936" w:right="936"/>
    </w:pPr>
    <w:rPr>
      <w:rFonts w:ascii="Calibri" w:hAnsi="Calibri"/>
      <w:b/>
      <w:bCs/>
      <w:i/>
      <w:iCs/>
      <w:color w:val="4F81BD"/>
      <w:sz w:val="22"/>
      <w:szCs w:val="22"/>
      <w:lang w:val="nl-NL" w:eastAsia="en-US"/>
    </w:rPr>
  </w:style>
  <w:style w:type="character" w:customStyle="1" w:styleId="DuidelijkcitaatChar">
    <w:name w:val="Duidelijk citaat Char"/>
    <w:basedOn w:val="Standaardalinea-lettertype"/>
    <w:link w:val="Duidelijkcitaat"/>
    <w:uiPriority w:val="30"/>
    <w:rsid w:val="001F674E"/>
    <w:rPr>
      <w:rFonts w:ascii="Calibri" w:hAnsi="Calibri"/>
      <w:b/>
      <w:bCs/>
      <w:i/>
      <w:iCs/>
      <w:color w:val="4F81BD"/>
      <w:sz w:val="22"/>
      <w:szCs w:val="22"/>
      <w:lang w:eastAsia="en-US"/>
    </w:rPr>
  </w:style>
  <w:style w:type="character" w:styleId="Intensieveverwijzing">
    <w:name w:val="Intense Reference"/>
    <w:basedOn w:val="Standaardalinea-lettertype"/>
    <w:uiPriority w:val="32"/>
    <w:rsid w:val="001F674E"/>
    <w:rPr>
      <w:b/>
      <w:smallCaps/>
      <w:color w:val="C0504D"/>
      <w:spacing w:val="5"/>
      <w:u w:val="single"/>
    </w:rPr>
  </w:style>
  <w:style w:type="table" w:styleId="Lichtraster">
    <w:name w:val="Light Grid"/>
    <w:basedOn w:val="Standaardtabel"/>
    <w:uiPriority w:val="62"/>
    <w:rsid w:val="001F674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chtraster-accent1">
    <w:name w:val="Light Grid Accent 1"/>
    <w:basedOn w:val="Standaardtabel"/>
    <w:uiPriority w:val="62"/>
    <w:rsid w:val="001F674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chtraster-accent2">
    <w:name w:val="Light Grid Accent 2"/>
    <w:basedOn w:val="Standaardtabel"/>
    <w:uiPriority w:val="62"/>
    <w:rsid w:val="001F674E"/>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chtraster-accent3">
    <w:name w:val="Light Grid Accent 3"/>
    <w:basedOn w:val="Standaardtabel"/>
    <w:uiPriority w:val="62"/>
    <w:rsid w:val="001F674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chtraster-accent4">
    <w:name w:val="Light Grid Accent 4"/>
    <w:basedOn w:val="Standaardtabel"/>
    <w:uiPriority w:val="62"/>
    <w:rsid w:val="001F674E"/>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chtraster-accent5">
    <w:name w:val="Light Grid Accent 5"/>
    <w:basedOn w:val="Standaardtabel"/>
    <w:uiPriority w:val="62"/>
    <w:rsid w:val="001F674E"/>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chtraster-accent6">
    <w:name w:val="Light Grid Accent 6"/>
    <w:basedOn w:val="Standaardtabel"/>
    <w:uiPriority w:val="62"/>
    <w:rsid w:val="001F674E"/>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chtelijst">
    <w:name w:val="Light List"/>
    <w:basedOn w:val="Standaardtabel"/>
    <w:uiPriority w:val="61"/>
    <w:rsid w:val="001F674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rsid w:val="001F674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chtelijst-accent2">
    <w:name w:val="Light List Accent 2"/>
    <w:basedOn w:val="Standaardtabel"/>
    <w:uiPriority w:val="61"/>
    <w:rsid w:val="001F674E"/>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chtelijst-accent3">
    <w:name w:val="Light List Accent 3"/>
    <w:basedOn w:val="Standaardtabel"/>
    <w:uiPriority w:val="61"/>
    <w:rsid w:val="001F674E"/>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chtelijst-accent4">
    <w:name w:val="Light List Accent 4"/>
    <w:basedOn w:val="Standaardtabel"/>
    <w:uiPriority w:val="61"/>
    <w:rsid w:val="001F674E"/>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chtelijst-accent5">
    <w:name w:val="Light List Accent 5"/>
    <w:basedOn w:val="Standaardtabel"/>
    <w:uiPriority w:val="61"/>
    <w:rsid w:val="001F674E"/>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chtelijst-accent6">
    <w:name w:val="Light List Accent 6"/>
    <w:basedOn w:val="Standaardtabel"/>
    <w:uiPriority w:val="61"/>
    <w:rsid w:val="001F674E"/>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chtearcering">
    <w:name w:val="Light Shading"/>
    <w:basedOn w:val="Standaardtabel"/>
    <w:uiPriority w:val="60"/>
    <w:rsid w:val="001F674E"/>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rsid w:val="001F674E"/>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chtearcering-accent2">
    <w:name w:val="Light Shading Accent 2"/>
    <w:basedOn w:val="Standaardtabel"/>
    <w:uiPriority w:val="60"/>
    <w:rsid w:val="001F674E"/>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chtearcering-accent3">
    <w:name w:val="Light Shading Accent 3"/>
    <w:basedOn w:val="Standaardtabel"/>
    <w:uiPriority w:val="60"/>
    <w:rsid w:val="001F674E"/>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chtearcering-accent4">
    <w:name w:val="Light Shading Accent 4"/>
    <w:basedOn w:val="Standaardtabel"/>
    <w:uiPriority w:val="60"/>
    <w:rsid w:val="001F674E"/>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chtearcering-accent5">
    <w:name w:val="Light Shading Accent 5"/>
    <w:basedOn w:val="Standaardtabel"/>
    <w:uiPriority w:val="60"/>
    <w:rsid w:val="001F674E"/>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chtearcering-accent6">
    <w:name w:val="Light Shading Accent 6"/>
    <w:basedOn w:val="Standaardtabel"/>
    <w:uiPriority w:val="60"/>
    <w:rsid w:val="001F674E"/>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Regelnummer">
    <w:name w:val="line number"/>
    <w:basedOn w:val="Standaardalinea-lettertype"/>
    <w:uiPriority w:val="99"/>
    <w:semiHidden/>
    <w:unhideWhenUsed/>
    <w:rsid w:val="001F674E"/>
    <w:rPr>
      <w:rFonts w:cs="Times New Roman"/>
    </w:rPr>
  </w:style>
  <w:style w:type="paragraph" w:styleId="Lijst">
    <w:name w:val="List"/>
    <w:basedOn w:val="Standaard"/>
    <w:uiPriority w:val="99"/>
    <w:semiHidden/>
    <w:unhideWhenUsed/>
    <w:rsid w:val="001F674E"/>
    <w:pPr>
      <w:tabs>
        <w:tab w:val="clear" w:pos="-1440"/>
        <w:tab w:val="clear" w:pos="-720"/>
        <w:tab w:val="clear" w:pos="0"/>
        <w:tab w:val="clear" w:pos="380"/>
      </w:tabs>
      <w:spacing w:after="160" w:line="259" w:lineRule="auto"/>
      <w:ind w:left="283" w:hanging="283"/>
      <w:contextualSpacing/>
    </w:pPr>
    <w:rPr>
      <w:rFonts w:ascii="Calibri" w:hAnsi="Calibri"/>
      <w:sz w:val="22"/>
      <w:szCs w:val="22"/>
      <w:lang w:val="nl-NL" w:eastAsia="en-US"/>
    </w:rPr>
  </w:style>
  <w:style w:type="paragraph" w:styleId="Lijst2">
    <w:name w:val="List 2"/>
    <w:basedOn w:val="Standaard"/>
    <w:uiPriority w:val="99"/>
    <w:unhideWhenUsed/>
    <w:rsid w:val="001F674E"/>
    <w:pPr>
      <w:tabs>
        <w:tab w:val="clear" w:pos="-1440"/>
        <w:tab w:val="clear" w:pos="-720"/>
        <w:tab w:val="clear" w:pos="0"/>
        <w:tab w:val="clear" w:pos="380"/>
      </w:tabs>
      <w:spacing w:after="160" w:line="259" w:lineRule="auto"/>
      <w:ind w:left="566" w:hanging="283"/>
      <w:contextualSpacing/>
    </w:pPr>
    <w:rPr>
      <w:rFonts w:ascii="Calibri" w:hAnsi="Calibri"/>
      <w:sz w:val="22"/>
      <w:szCs w:val="22"/>
      <w:lang w:val="nl-NL" w:eastAsia="en-US"/>
    </w:rPr>
  </w:style>
  <w:style w:type="paragraph" w:styleId="Lijst3">
    <w:name w:val="List 3"/>
    <w:basedOn w:val="Standaard"/>
    <w:uiPriority w:val="99"/>
    <w:semiHidden/>
    <w:unhideWhenUsed/>
    <w:rsid w:val="001F674E"/>
    <w:pPr>
      <w:tabs>
        <w:tab w:val="clear" w:pos="-1440"/>
        <w:tab w:val="clear" w:pos="-720"/>
        <w:tab w:val="clear" w:pos="0"/>
        <w:tab w:val="clear" w:pos="380"/>
      </w:tabs>
      <w:spacing w:after="160" w:line="259" w:lineRule="auto"/>
      <w:ind w:left="849" w:hanging="283"/>
      <w:contextualSpacing/>
    </w:pPr>
    <w:rPr>
      <w:rFonts w:ascii="Calibri" w:hAnsi="Calibri"/>
      <w:sz w:val="22"/>
      <w:szCs w:val="22"/>
      <w:lang w:val="nl-NL" w:eastAsia="en-US"/>
    </w:rPr>
  </w:style>
  <w:style w:type="paragraph" w:styleId="Lijst4">
    <w:name w:val="List 4"/>
    <w:basedOn w:val="Standaard"/>
    <w:uiPriority w:val="99"/>
    <w:semiHidden/>
    <w:unhideWhenUsed/>
    <w:rsid w:val="001F674E"/>
    <w:pPr>
      <w:tabs>
        <w:tab w:val="clear" w:pos="-1440"/>
        <w:tab w:val="clear" w:pos="-720"/>
        <w:tab w:val="clear" w:pos="0"/>
        <w:tab w:val="clear" w:pos="380"/>
      </w:tabs>
      <w:spacing w:after="160" w:line="259" w:lineRule="auto"/>
      <w:ind w:left="1132" w:hanging="283"/>
      <w:contextualSpacing/>
    </w:pPr>
    <w:rPr>
      <w:rFonts w:ascii="Calibri" w:hAnsi="Calibri"/>
      <w:sz w:val="22"/>
      <w:szCs w:val="22"/>
      <w:lang w:val="nl-NL" w:eastAsia="en-US"/>
    </w:rPr>
  </w:style>
  <w:style w:type="paragraph" w:styleId="Lijst5">
    <w:name w:val="List 5"/>
    <w:basedOn w:val="Standaard"/>
    <w:uiPriority w:val="99"/>
    <w:semiHidden/>
    <w:unhideWhenUsed/>
    <w:rsid w:val="001F674E"/>
    <w:pPr>
      <w:tabs>
        <w:tab w:val="clear" w:pos="-1440"/>
        <w:tab w:val="clear" w:pos="-720"/>
        <w:tab w:val="clear" w:pos="0"/>
        <w:tab w:val="clear" w:pos="380"/>
      </w:tabs>
      <w:spacing w:after="160" w:line="259" w:lineRule="auto"/>
      <w:ind w:left="1415" w:hanging="283"/>
      <w:contextualSpacing/>
    </w:pPr>
    <w:rPr>
      <w:rFonts w:ascii="Calibri" w:hAnsi="Calibri"/>
      <w:sz w:val="22"/>
      <w:szCs w:val="22"/>
      <w:lang w:val="nl-NL" w:eastAsia="en-US"/>
    </w:rPr>
  </w:style>
  <w:style w:type="paragraph" w:styleId="Lijstopsomteken">
    <w:name w:val="List Bullet"/>
    <w:basedOn w:val="Standaard"/>
    <w:uiPriority w:val="99"/>
    <w:semiHidden/>
    <w:unhideWhenUsed/>
    <w:rsid w:val="001F674E"/>
    <w:pPr>
      <w:tabs>
        <w:tab w:val="clear" w:pos="-1440"/>
        <w:tab w:val="clear" w:pos="-720"/>
        <w:tab w:val="clear" w:pos="0"/>
        <w:tab w:val="clear" w:pos="380"/>
        <w:tab w:val="num" w:pos="360"/>
      </w:tabs>
      <w:spacing w:after="160" w:line="259" w:lineRule="auto"/>
      <w:ind w:left="360" w:hanging="360"/>
      <w:contextualSpacing/>
    </w:pPr>
    <w:rPr>
      <w:rFonts w:ascii="Calibri" w:hAnsi="Calibri"/>
      <w:sz w:val="22"/>
      <w:szCs w:val="22"/>
      <w:lang w:val="nl-NL" w:eastAsia="en-US"/>
    </w:rPr>
  </w:style>
  <w:style w:type="paragraph" w:styleId="Lijstopsomteken2">
    <w:name w:val="List Bullet 2"/>
    <w:basedOn w:val="Standaard"/>
    <w:uiPriority w:val="99"/>
    <w:semiHidden/>
    <w:unhideWhenUsed/>
    <w:rsid w:val="001F674E"/>
    <w:pPr>
      <w:tabs>
        <w:tab w:val="clear" w:pos="-1440"/>
        <w:tab w:val="clear" w:pos="-720"/>
        <w:tab w:val="clear" w:pos="0"/>
        <w:tab w:val="clear" w:pos="380"/>
        <w:tab w:val="num" w:pos="643"/>
      </w:tabs>
      <w:spacing w:after="160" w:line="259" w:lineRule="auto"/>
      <w:ind w:left="643" w:hanging="360"/>
      <w:contextualSpacing/>
    </w:pPr>
    <w:rPr>
      <w:rFonts w:ascii="Calibri" w:hAnsi="Calibri"/>
      <w:sz w:val="22"/>
      <w:szCs w:val="22"/>
      <w:lang w:val="nl-NL" w:eastAsia="en-US"/>
    </w:rPr>
  </w:style>
  <w:style w:type="paragraph" w:styleId="Lijstopsomteken3">
    <w:name w:val="List Bullet 3"/>
    <w:basedOn w:val="Standaard"/>
    <w:uiPriority w:val="99"/>
    <w:semiHidden/>
    <w:unhideWhenUsed/>
    <w:rsid w:val="001F674E"/>
    <w:pPr>
      <w:tabs>
        <w:tab w:val="clear" w:pos="-1440"/>
        <w:tab w:val="clear" w:pos="-720"/>
        <w:tab w:val="clear" w:pos="0"/>
        <w:tab w:val="clear" w:pos="380"/>
        <w:tab w:val="num" w:pos="926"/>
      </w:tabs>
      <w:spacing w:after="160" w:line="259" w:lineRule="auto"/>
      <w:ind w:left="926" w:hanging="360"/>
      <w:contextualSpacing/>
    </w:pPr>
    <w:rPr>
      <w:rFonts w:ascii="Calibri" w:hAnsi="Calibri"/>
      <w:sz w:val="22"/>
      <w:szCs w:val="22"/>
      <w:lang w:val="nl-NL" w:eastAsia="en-US"/>
    </w:rPr>
  </w:style>
  <w:style w:type="paragraph" w:styleId="Lijstopsomteken4">
    <w:name w:val="List Bullet 4"/>
    <w:basedOn w:val="Standaard"/>
    <w:uiPriority w:val="99"/>
    <w:semiHidden/>
    <w:unhideWhenUsed/>
    <w:rsid w:val="001F674E"/>
    <w:pPr>
      <w:tabs>
        <w:tab w:val="clear" w:pos="-1440"/>
        <w:tab w:val="clear" w:pos="-720"/>
        <w:tab w:val="clear" w:pos="0"/>
        <w:tab w:val="clear" w:pos="380"/>
        <w:tab w:val="num" w:pos="1209"/>
      </w:tabs>
      <w:spacing w:after="160" w:line="259" w:lineRule="auto"/>
      <w:ind w:left="1209" w:hanging="360"/>
      <w:contextualSpacing/>
    </w:pPr>
    <w:rPr>
      <w:rFonts w:ascii="Calibri" w:hAnsi="Calibri"/>
      <w:sz w:val="22"/>
      <w:szCs w:val="22"/>
      <w:lang w:val="nl-NL" w:eastAsia="en-US"/>
    </w:rPr>
  </w:style>
  <w:style w:type="paragraph" w:styleId="Lijstopsomteken5">
    <w:name w:val="List Bullet 5"/>
    <w:basedOn w:val="Standaard"/>
    <w:uiPriority w:val="99"/>
    <w:semiHidden/>
    <w:unhideWhenUsed/>
    <w:rsid w:val="001F674E"/>
    <w:pPr>
      <w:tabs>
        <w:tab w:val="clear" w:pos="-1440"/>
        <w:tab w:val="clear" w:pos="-720"/>
        <w:tab w:val="clear" w:pos="0"/>
        <w:tab w:val="clear" w:pos="380"/>
        <w:tab w:val="num" w:pos="1492"/>
      </w:tabs>
      <w:spacing w:after="160" w:line="259" w:lineRule="auto"/>
      <w:ind w:left="1492" w:hanging="360"/>
      <w:contextualSpacing/>
    </w:pPr>
    <w:rPr>
      <w:rFonts w:ascii="Calibri" w:hAnsi="Calibri"/>
      <w:sz w:val="22"/>
      <w:szCs w:val="22"/>
      <w:lang w:val="nl-NL" w:eastAsia="en-US"/>
    </w:rPr>
  </w:style>
  <w:style w:type="paragraph" w:styleId="Lijstvoortzetting">
    <w:name w:val="List Continue"/>
    <w:basedOn w:val="Standaard"/>
    <w:uiPriority w:val="99"/>
    <w:semiHidden/>
    <w:unhideWhenUsed/>
    <w:rsid w:val="001F674E"/>
    <w:pPr>
      <w:tabs>
        <w:tab w:val="clear" w:pos="-1440"/>
        <w:tab w:val="clear" w:pos="-720"/>
        <w:tab w:val="clear" w:pos="0"/>
        <w:tab w:val="clear" w:pos="380"/>
      </w:tabs>
      <w:spacing w:after="120" w:line="259" w:lineRule="auto"/>
      <w:ind w:left="283"/>
      <w:contextualSpacing/>
    </w:pPr>
    <w:rPr>
      <w:rFonts w:ascii="Calibri" w:hAnsi="Calibri"/>
      <w:sz w:val="22"/>
      <w:szCs w:val="22"/>
      <w:lang w:val="nl-NL" w:eastAsia="en-US"/>
    </w:rPr>
  </w:style>
  <w:style w:type="paragraph" w:styleId="Lijstvoortzetting2">
    <w:name w:val="List Continue 2"/>
    <w:basedOn w:val="Standaard"/>
    <w:uiPriority w:val="99"/>
    <w:semiHidden/>
    <w:unhideWhenUsed/>
    <w:rsid w:val="001F674E"/>
    <w:pPr>
      <w:tabs>
        <w:tab w:val="clear" w:pos="-1440"/>
        <w:tab w:val="clear" w:pos="-720"/>
        <w:tab w:val="clear" w:pos="0"/>
        <w:tab w:val="clear" w:pos="380"/>
      </w:tabs>
      <w:spacing w:after="120" w:line="259" w:lineRule="auto"/>
      <w:ind w:left="566"/>
      <w:contextualSpacing/>
    </w:pPr>
    <w:rPr>
      <w:rFonts w:ascii="Calibri" w:hAnsi="Calibri"/>
      <w:sz w:val="22"/>
      <w:szCs w:val="22"/>
      <w:lang w:val="nl-NL" w:eastAsia="en-US"/>
    </w:rPr>
  </w:style>
  <w:style w:type="paragraph" w:styleId="Lijstvoortzetting3">
    <w:name w:val="List Continue 3"/>
    <w:basedOn w:val="Standaard"/>
    <w:uiPriority w:val="99"/>
    <w:semiHidden/>
    <w:unhideWhenUsed/>
    <w:rsid w:val="001F674E"/>
    <w:pPr>
      <w:tabs>
        <w:tab w:val="clear" w:pos="-1440"/>
        <w:tab w:val="clear" w:pos="-720"/>
        <w:tab w:val="clear" w:pos="0"/>
        <w:tab w:val="clear" w:pos="380"/>
      </w:tabs>
      <w:spacing w:after="120" w:line="259" w:lineRule="auto"/>
      <w:ind w:left="849"/>
      <w:contextualSpacing/>
    </w:pPr>
    <w:rPr>
      <w:rFonts w:ascii="Calibri" w:hAnsi="Calibri"/>
      <w:sz w:val="22"/>
      <w:szCs w:val="22"/>
      <w:lang w:val="nl-NL" w:eastAsia="en-US"/>
    </w:rPr>
  </w:style>
  <w:style w:type="paragraph" w:styleId="Lijstvoortzetting4">
    <w:name w:val="List Continue 4"/>
    <w:basedOn w:val="Standaard"/>
    <w:uiPriority w:val="99"/>
    <w:unhideWhenUsed/>
    <w:rsid w:val="001F674E"/>
    <w:pPr>
      <w:tabs>
        <w:tab w:val="clear" w:pos="-1440"/>
        <w:tab w:val="clear" w:pos="-720"/>
        <w:tab w:val="clear" w:pos="0"/>
        <w:tab w:val="clear" w:pos="380"/>
      </w:tabs>
      <w:spacing w:after="120" w:line="259" w:lineRule="auto"/>
      <w:ind w:left="1132"/>
      <w:contextualSpacing/>
    </w:pPr>
    <w:rPr>
      <w:rFonts w:ascii="Calibri" w:hAnsi="Calibri"/>
      <w:sz w:val="22"/>
      <w:szCs w:val="22"/>
      <w:lang w:val="nl-NL" w:eastAsia="en-US"/>
    </w:rPr>
  </w:style>
  <w:style w:type="paragraph" w:styleId="Lijstvoortzetting5">
    <w:name w:val="List Continue 5"/>
    <w:basedOn w:val="Standaard"/>
    <w:uiPriority w:val="99"/>
    <w:unhideWhenUsed/>
    <w:rsid w:val="001F674E"/>
    <w:pPr>
      <w:tabs>
        <w:tab w:val="clear" w:pos="-1440"/>
        <w:tab w:val="clear" w:pos="-720"/>
        <w:tab w:val="clear" w:pos="0"/>
        <w:tab w:val="clear" w:pos="380"/>
      </w:tabs>
      <w:spacing w:after="120" w:line="259" w:lineRule="auto"/>
      <w:ind w:left="1415"/>
      <w:contextualSpacing/>
    </w:pPr>
    <w:rPr>
      <w:rFonts w:ascii="Calibri" w:hAnsi="Calibri"/>
      <w:sz w:val="22"/>
      <w:szCs w:val="22"/>
      <w:lang w:val="nl-NL" w:eastAsia="en-US"/>
    </w:rPr>
  </w:style>
  <w:style w:type="paragraph" w:styleId="Lijstnummering">
    <w:name w:val="List Number"/>
    <w:basedOn w:val="Standaard"/>
    <w:uiPriority w:val="99"/>
    <w:unhideWhenUsed/>
    <w:rsid w:val="001F674E"/>
    <w:pPr>
      <w:tabs>
        <w:tab w:val="clear" w:pos="-1440"/>
        <w:tab w:val="clear" w:pos="-720"/>
        <w:tab w:val="clear" w:pos="0"/>
        <w:tab w:val="clear" w:pos="380"/>
        <w:tab w:val="num" w:pos="360"/>
      </w:tabs>
      <w:spacing w:after="160" w:line="259" w:lineRule="auto"/>
      <w:ind w:left="360" w:hanging="360"/>
      <w:contextualSpacing/>
    </w:pPr>
    <w:rPr>
      <w:rFonts w:ascii="Calibri" w:hAnsi="Calibri"/>
      <w:sz w:val="22"/>
      <w:szCs w:val="22"/>
      <w:lang w:val="nl-NL" w:eastAsia="en-US"/>
    </w:rPr>
  </w:style>
  <w:style w:type="paragraph" w:styleId="Lijstnummering2">
    <w:name w:val="List Number 2"/>
    <w:basedOn w:val="Standaard"/>
    <w:uiPriority w:val="99"/>
    <w:semiHidden/>
    <w:unhideWhenUsed/>
    <w:rsid w:val="001F674E"/>
    <w:pPr>
      <w:tabs>
        <w:tab w:val="clear" w:pos="-1440"/>
        <w:tab w:val="clear" w:pos="-720"/>
        <w:tab w:val="clear" w:pos="0"/>
        <w:tab w:val="clear" w:pos="380"/>
        <w:tab w:val="num" w:pos="643"/>
      </w:tabs>
      <w:spacing w:after="160" w:line="259" w:lineRule="auto"/>
      <w:ind w:left="643" w:hanging="360"/>
      <w:contextualSpacing/>
    </w:pPr>
    <w:rPr>
      <w:rFonts w:ascii="Calibri" w:hAnsi="Calibri"/>
      <w:sz w:val="22"/>
      <w:szCs w:val="22"/>
      <w:lang w:val="nl-NL" w:eastAsia="en-US"/>
    </w:rPr>
  </w:style>
  <w:style w:type="paragraph" w:styleId="Lijstnummering3">
    <w:name w:val="List Number 3"/>
    <w:basedOn w:val="Standaard"/>
    <w:uiPriority w:val="99"/>
    <w:semiHidden/>
    <w:unhideWhenUsed/>
    <w:rsid w:val="001F674E"/>
    <w:pPr>
      <w:tabs>
        <w:tab w:val="clear" w:pos="-1440"/>
        <w:tab w:val="clear" w:pos="-720"/>
        <w:tab w:val="clear" w:pos="0"/>
        <w:tab w:val="clear" w:pos="380"/>
        <w:tab w:val="num" w:pos="926"/>
      </w:tabs>
      <w:spacing w:after="160" w:line="259" w:lineRule="auto"/>
      <w:ind w:left="926" w:hanging="360"/>
      <w:contextualSpacing/>
    </w:pPr>
    <w:rPr>
      <w:rFonts w:ascii="Calibri" w:hAnsi="Calibri"/>
      <w:sz w:val="22"/>
      <w:szCs w:val="22"/>
      <w:lang w:val="nl-NL" w:eastAsia="en-US"/>
    </w:rPr>
  </w:style>
  <w:style w:type="paragraph" w:styleId="Lijstnummering4">
    <w:name w:val="List Number 4"/>
    <w:basedOn w:val="Standaard"/>
    <w:uiPriority w:val="99"/>
    <w:semiHidden/>
    <w:unhideWhenUsed/>
    <w:rsid w:val="001F674E"/>
    <w:pPr>
      <w:tabs>
        <w:tab w:val="clear" w:pos="-1440"/>
        <w:tab w:val="clear" w:pos="-720"/>
        <w:tab w:val="clear" w:pos="0"/>
        <w:tab w:val="clear" w:pos="380"/>
        <w:tab w:val="num" w:pos="1209"/>
      </w:tabs>
      <w:spacing w:after="160" w:line="259" w:lineRule="auto"/>
      <w:ind w:left="1209" w:hanging="360"/>
      <w:contextualSpacing/>
    </w:pPr>
    <w:rPr>
      <w:rFonts w:ascii="Calibri" w:hAnsi="Calibri"/>
      <w:sz w:val="22"/>
      <w:szCs w:val="22"/>
      <w:lang w:val="nl-NL" w:eastAsia="en-US"/>
    </w:rPr>
  </w:style>
  <w:style w:type="paragraph" w:styleId="Lijstnummering5">
    <w:name w:val="List Number 5"/>
    <w:basedOn w:val="Standaard"/>
    <w:uiPriority w:val="99"/>
    <w:semiHidden/>
    <w:unhideWhenUsed/>
    <w:rsid w:val="001F674E"/>
    <w:pPr>
      <w:tabs>
        <w:tab w:val="clear" w:pos="-1440"/>
        <w:tab w:val="clear" w:pos="-720"/>
        <w:tab w:val="clear" w:pos="0"/>
        <w:tab w:val="clear" w:pos="380"/>
        <w:tab w:val="num" w:pos="1492"/>
      </w:tabs>
      <w:spacing w:after="160" w:line="259" w:lineRule="auto"/>
      <w:ind w:left="1492" w:hanging="360"/>
      <w:contextualSpacing/>
    </w:pPr>
    <w:rPr>
      <w:rFonts w:ascii="Calibri" w:hAnsi="Calibri"/>
      <w:sz w:val="22"/>
      <w:szCs w:val="22"/>
      <w:lang w:val="nl-NL" w:eastAsia="en-US"/>
    </w:rPr>
  </w:style>
  <w:style w:type="paragraph" w:styleId="Macrotekst">
    <w:name w:val="macro"/>
    <w:link w:val="MacrotekstChar"/>
    <w:uiPriority w:val="99"/>
    <w:semiHidden/>
    <w:unhideWhenUsed/>
    <w:rsid w:val="001F674E"/>
    <w:pPr>
      <w:tabs>
        <w:tab w:val="left" w:pos="480"/>
        <w:tab w:val="left" w:pos="960"/>
        <w:tab w:val="left" w:pos="1440"/>
        <w:tab w:val="left" w:pos="1920"/>
        <w:tab w:val="left" w:pos="2400"/>
        <w:tab w:val="left" w:pos="2880"/>
        <w:tab w:val="left" w:pos="3360"/>
        <w:tab w:val="left" w:pos="3840"/>
        <w:tab w:val="left" w:pos="4320"/>
      </w:tabs>
      <w:spacing w:line="283" w:lineRule="atLeast"/>
    </w:pPr>
    <w:rPr>
      <w:rFonts w:ascii="Consolas" w:hAnsi="Consolas" w:cs="Consolas"/>
    </w:rPr>
  </w:style>
  <w:style w:type="character" w:customStyle="1" w:styleId="MacrotekstChar">
    <w:name w:val="Macrotekst Char"/>
    <w:basedOn w:val="Standaardalinea-lettertype"/>
    <w:link w:val="Macrotekst"/>
    <w:uiPriority w:val="99"/>
    <w:semiHidden/>
    <w:rsid w:val="001F674E"/>
    <w:rPr>
      <w:rFonts w:ascii="Consolas" w:hAnsi="Consolas" w:cs="Consolas"/>
    </w:rPr>
  </w:style>
  <w:style w:type="table" w:styleId="Gemiddeldraster1">
    <w:name w:val="Medium Grid 1"/>
    <w:basedOn w:val="Standaardtabel"/>
    <w:uiPriority w:val="67"/>
    <w:rsid w:val="001F67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Gemiddeldraster1-accent1">
    <w:name w:val="Medium Grid 1 Accent 1"/>
    <w:basedOn w:val="Standaardtabel"/>
    <w:uiPriority w:val="67"/>
    <w:rsid w:val="001F674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Gemiddeldraster1-accent2">
    <w:name w:val="Medium Grid 1 Accent 2"/>
    <w:basedOn w:val="Standaardtabel"/>
    <w:uiPriority w:val="67"/>
    <w:rsid w:val="001F674E"/>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Gemiddeldraster1-accent3">
    <w:name w:val="Medium Grid 1 Accent 3"/>
    <w:basedOn w:val="Standaardtabel"/>
    <w:uiPriority w:val="67"/>
    <w:rsid w:val="001F674E"/>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Gemiddeldraster1-accent4">
    <w:name w:val="Medium Grid 1 Accent 4"/>
    <w:basedOn w:val="Standaardtabel"/>
    <w:uiPriority w:val="67"/>
    <w:rsid w:val="001F674E"/>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Gemiddeldraster1-accent5">
    <w:name w:val="Medium Grid 1 Accent 5"/>
    <w:basedOn w:val="Standaardtabel"/>
    <w:uiPriority w:val="67"/>
    <w:rsid w:val="001F674E"/>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Gemiddeldraster1-accent6">
    <w:name w:val="Medium Grid 1 Accent 6"/>
    <w:basedOn w:val="Standaardtabel"/>
    <w:uiPriority w:val="67"/>
    <w:rsid w:val="001F674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Gemiddeldraster2">
    <w:name w:val="Medium Grid 2"/>
    <w:basedOn w:val="Standaardtabel"/>
    <w:uiPriority w:val="68"/>
    <w:rsid w:val="001F674E"/>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Gemiddeldraster2-accent1">
    <w:name w:val="Medium Grid 2 Accent 1"/>
    <w:basedOn w:val="Standaardtabel"/>
    <w:uiPriority w:val="68"/>
    <w:rsid w:val="001F674E"/>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Gemiddeldraster2-accent2">
    <w:name w:val="Medium Grid 2 Accent 2"/>
    <w:basedOn w:val="Standaardtabel"/>
    <w:uiPriority w:val="68"/>
    <w:rsid w:val="001F674E"/>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Gemiddeldraster2-accent3">
    <w:name w:val="Medium Grid 2 Accent 3"/>
    <w:basedOn w:val="Standaardtabel"/>
    <w:uiPriority w:val="68"/>
    <w:rsid w:val="001F674E"/>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Gemiddeldraster2-accent4">
    <w:name w:val="Medium Grid 2 Accent 4"/>
    <w:basedOn w:val="Standaardtabel"/>
    <w:uiPriority w:val="68"/>
    <w:rsid w:val="001F674E"/>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Gemiddeldraster2-accent5">
    <w:name w:val="Medium Grid 2 Accent 5"/>
    <w:basedOn w:val="Standaardtabel"/>
    <w:uiPriority w:val="68"/>
    <w:rsid w:val="001F674E"/>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Gemiddeldraster2-accent6">
    <w:name w:val="Medium Grid 2 Accent 6"/>
    <w:basedOn w:val="Standaardtabel"/>
    <w:uiPriority w:val="68"/>
    <w:rsid w:val="001F674E"/>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Gemiddeldraster3">
    <w:name w:val="Medium Grid 3"/>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emiddeldraster3-accent2">
    <w:name w:val="Medium Grid 3 Accent 2"/>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Gemiddeldraster3-accent3">
    <w:name w:val="Medium Grid 3 Accent 3"/>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emiddeldraster3-accent4">
    <w:name w:val="Medium Grid 3 Accent 4"/>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emiddeldraster3-accent5">
    <w:name w:val="Medium Grid 3 Accent 5"/>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emiddeldraster3-accent6">
    <w:name w:val="Medium Grid 3 Accent 6"/>
    <w:basedOn w:val="Standaardtabel"/>
    <w:uiPriority w:val="69"/>
    <w:rsid w:val="001F67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Gemiddeldelijst1">
    <w:name w:val="Medium List 1"/>
    <w:basedOn w:val="Standaardtabel"/>
    <w:uiPriority w:val="65"/>
    <w:rsid w:val="001F674E"/>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Gemiddeldelijst1-accent1">
    <w:name w:val="Medium List 1 Accent 1"/>
    <w:basedOn w:val="Standaardtabel"/>
    <w:uiPriority w:val="65"/>
    <w:rsid w:val="001F674E"/>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Gemiddeldelijst1-accent2">
    <w:name w:val="Medium List 1 Accent 2"/>
    <w:basedOn w:val="Standaardtabel"/>
    <w:uiPriority w:val="65"/>
    <w:rsid w:val="001F674E"/>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Gemiddeldelijst1-accent3">
    <w:name w:val="Medium List 1 Accent 3"/>
    <w:basedOn w:val="Standaardtabel"/>
    <w:uiPriority w:val="65"/>
    <w:rsid w:val="001F674E"/>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Gemiddeldelijst1-accent4">
    <w:name w:val="Medium List 1 Accent 4"/>
    <w:basedOn w:val="Standaardtabel"/>
    <w:uiPriority w:val="65"/>
    <w:rsid w:val="001F674E"/>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Gemiddeldelijst1-accent5">
    <w:name w:val="Medium List 1 Accent 5"/>
    <w:basedOn w:val="Standaardtabel"/>
    <w:uiPriority w:val="65"/>
    <w:rsid w:val="001F674E"/>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Gemiddeldelijst1-accent6">
    <w:name w:val="Medium List 1 Accent 6"/>
    <w:basedOn w:val="Standaardtabel"/>
    <w:uiPriority w:val="65"/>
    <w:rsid w:val="001F674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Gemiddeldelijst2">
    <w:name w:val="Medium List 2"/>
    <w:basedOn w:val="Standaardtabel"/>
    <w:uiPriority w:val="66"/>
    <w:rsid w:val="001F674E"/>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lijst2-accent1">
    <w:name w:val="Medium List 2 Accent 1"/>
    <w:basedOn w:val="Standaardtabel"/>
    <w:uiPriority w:val="66"/>
    <w:rsid w:val="001F674E"/>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lijst2-accent2">
    <w:name w:val="Medium List 2 Accent 2"/>
    <w:basedOn w:val="Standaardtabel"/>
    <w:uiPriority w:val="66"/>
    <w:rsid w:val="001F674E"/>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lijst2-accent3">
    <w:name w:val="Medium List 2 Accent 3"/>
    <w:basedOn w:val="Standaardtabel"/>
    <w:uiPriority w:val="66"/>
    <w:rsid w:val="001F674E"/>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lijst2-accent4">
    <w:name w:val="Medium List 2 Accent 4"/>
    <w:basedOn w:val="Standaardtabel"/>
    <w:uiPriority w:val="66"/>
    <w:rsid w:val="001F674E"/>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lijst2-accent5">
    <w:name w:val="Medium List 2 Accent 5"/>
    <w:basedOn w:val="Standaardtabel"/>
    <w:uiPriority w:val="66"/>
    <w:rsid w:val="001F674E"/>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lijst2-accent6">
    <w:name w:val="Medium List 2 Accent 6"/>
    <w:basedOn w:val="Standaardtabel"/>
    <w:uiPriority w:val="66"/>
    <w:rsid w:val="001F674E"/>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Gemiddeldearcering1">
    <w:name w:val="Medium Shading 1"/>
    <w:basedOn w:val="Standaardtabel"/>
    <w:uiPriority w:val="63"/>
    <w:rsid w:val="001F67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Gemiddeldearcering1-accent1">
    <w:name w:val="Medium Shading 1 Accent 1"/>
    <w:basedOn w:val="Standaardtabel"/>
    <w:uiPriority w:val="63"/>
    <w:rsid w:val="001F674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Gemiddeldearcering1-accent2">
    <w:name w:val="Medium Shading 1 Accent 2"/>
    <w:basedOn w:val="Standaardtabel"/>
    <w:uiPriority w:val="63"/>
    <w:rsid w:val="001F674E"/>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Gemiddeldearcering1-accent3">
    <w:name w:val="Medium Shading 1 Accent 3"/>
    <w:basedOn w:val="Standaardtabel"/>
    <w:uiPriority w:val="63"/>
    <w:rsid w:val="001F674E"/>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Gemiddeldearcering1-accent4">
    <w:name w:val="Medium Shading 1 Accent 4"/>
    <w:basedOn w:val="Standaardtabel"/>
    <w:uiPriority w:val="63"/>
    <w:rsid w:val="001F674E"/>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Gemiddeldearcering1-accent5">
    <w:name w:val="Medium Shading 1 Accent 5"/>
    <w:basedOn w:val="Standaardtabel"/>
    <w:uiPriority w:val="63"/>
    <w:rsid w:val="001F674E"/>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Gemiddeldearcering1-accent6">
    <w:name w:val="Medium Shading 1 Accent 6"/>
    <w:basedOn w:val="Standaardtabel"/>
    <w:uiPriority w:val="63"/>
    <w:rsid w:val="001F674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Gemiddeldearcering2">
    <w:name w:val="Medium Shading 2"/>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1F674E"/>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uiPriority w:val="99"/>
    <w:unhideWhenUsed/>
    <w:rsid w:val="001F674E"/>
    <w:pPr>
      <w:pBdr>
        <w:top w:val="single" w:sz="6" w:space="1" w:color="auto"/>
        <w:left w:val="single" w:sz="6" w:space="1" w:color="auto"/>
        <w:bottom w:val="single" w:sz="6" w:space="1" w:color="auto"/>
        <w:right w:val="single" w:sz="6" w:space="1" w:color="auto"/>
      </w:pBdr>
      <w:shd w:val="pct20" w:color="auto" w:fill="auto"/>
      <w:tabs>
        <w:tab w:val="clear" w:pos="-1440"/>
        <w:tab w:val="clear" w:pos="-720"/>
        <w:tab w:val="clear" w:pos="0"/>
        <w:tab w:val="clear" w:pos="380"/>
      </w:tabs>
      <w:spacing w:after="160"/>
      <w:ind w:left="1134" w:hanging="1134"/>
    </w:pPr>
    <w:rPr>
      <w:rFonts w:ascii="Cambria" w:hAnsi="Cambria"/>
      <w:sz w:val="24"/>
      <w:szCs w:val="24"/>
      <w:lang w:val="nl-NL" w:eastAsia="en-US"/>
    </w:rPr>
  </w:style>
  <w:style w:type="character" w:customStyle="1" w:styleId="BerichtkopChar">
    <w:name w:val="Berichtkop Char"/>
    <w:basedOn w:val="Standaardalinea-lettertype"/>
    <w:link w:val="Berichtkop"/>
    <w:uiPriority w:val="99"/>
    <w:rsid w:val="001F674E"/>
    <w:rPr>
      <w:rFonts w:ascii="Cambria" w:hAnsi="Cambria"/>
      <w:sz w:val="24"/>
      <w:szCs w:val="24"/>
      <w:shd w:val="pct20" w:color="auto" w:fill="auto"/>
      <w:lang w:eastAsia="en-US"/>
    </w:rPr>
  </w:style>
  <w:style w:type="paragraph" w:styleId="Geenafstand">
    <w:name w:val="No Spacing"/>
    <w:uiPriority w:val="1"/>
    <w:rsid w:val="001F674E"/>
    <w:rPr>
      <w:rFonts w:ascii="Verdana" w:hAnsi="Verdana"/>
      <w:sz w:val="17"/>
    </w:rPr>
  </w:style>
  <w:style w:type="paragraph" w:styleId="Normaalweb">
    <w:name w:val="Normal (Web)"/>
    <w:basedOn w:val="Standaard"/>
    <w:uiPriority w:val="99"/>
    <w:semiHidden/>
    <w:unhideWhenUsed/>
    <w:rsid w:val="001F674E"/>
    <w:pPr>
      <w:tabs>
        <w:tab w:val="clear" w:pos="-1440"/>
        <w:tab w:val="clear" w:pos="-720"/>
        <w:tab w:val="clear" w:pos="0"/>
        <w:tab w:val="clear" w:pos="380"/>
      </w:tabs>
      <w:spacing w:after="160" w:line="259" w:lineRule="auto"/>
    </w:pPr>
    <w:rPr>
      <w:rFonts w:ascii="Times New Roman" w:hAnsi="Times New Roman"/>
      <w:sz w:val="24"/>
      <w:szCs w:val="24"/>
      <w:lang w:val="nl-NL" w:eastAsia="en-US"/>
    </w:rPr>
  </w:style>
  <w:style w:type="paragraph" w:styleId="Notitiekop">
    <w:name w:val="Note Heading"/>
    <w:basedOn w:val="Standaard"/>
    <w:next w:val="Standaard"/>
    <w:link w:val="NotitiekopChar"/>
    <w:uiPriority w:val="99"/>
    <w:semiHidden/>
    <w:unhideWhenUsed/>
    <w:rsid w:val="001F674E"/>
    <w:pPr>
      <w:tabs>
        <w:tab w:val="clear" w:pos="-1440"/>
        <w:tab w:val="clear" w:pos="-720"/>
        <w:tab w:val="clear" w:pos="0"/>
        <w:tab w:val="clear" w:pos="380"/>
      </w:tabs>
      <w:spacing w:after="160"/>
    </w:pPr>
    <w:rPr>
      <w:rFonts w:ascii="Calibri" w:hAnsi="Calibri"/>
      <w:sz w:val="22"/>
      <w:szCs w:val="22"/>
      <w:lang w:val="nl-NL" w:eastAsia="en-US"/>
    </w:rPr>
  </w:style>
  <w:style w:type="character" w:customStyle="1" w:styleId="NotitiekopChar">
    <w:name w:val="Notitiekop Char"/>
    <w:basedOn w:val="Standaardalinea-lettertype"/>
    <w:link w:val="Notitiekop"/>
    <w:uiPriority w:val="99"/>
    <w:semiHidden/>
    <w:rsid w:val="001F674E"/>
    <w:rPr>
      <w:rFonts w:ascii="Calibri" w:hAnsi="Calibri"/>
      <w:sz w:val="22"/>
      <w:szCs w:val="22"/>
      <w:lang w:eastAsia="en-US"/>
    </w:rPr>
  </w:style>
  <w:style w:type="character" w:styleId="Tekstvantijdelijkeaanduiding">
    <w:name w:val="Placeholder Text"/>
    <w:basedOn w:val="Standaardalinea-lettertype"/>
    <w:uiPriority w:val="99"/>
    <w:semiHidden/>
    <w:rsid w:val="001F674E"/>
    <w:rPr>
      <w:color w:val="808080"/>
    </w:rPr>
  </w:style>
  <w:style w:type="paragraph" w:styleId="Tekstzonderopmaak">
    <w:name w:val="Plain Text"/>
    <w:basedOn w:val="Standaard"/>
    <w:link w:val="TekstzonderopmaakChar"/>
    <w:uiPriority w:val="99"/>
    <w:semiHidden/>
    <w:unhideWhenUsed/>
    <w:rsid w:val="001F674E"/>
    <w:pPr>
      <w:tabs>
        <w:tab w:val="clear" w:pos="-1440"/>
        <w:tab w:val="clear" w:pos="-720"/>
        <w:tab w:val="clear" w:pos="0"/>
        <w:tab w:val="clear" w:pos="380"/>
      </w:tabs>
      <w:spacing w:after="160"/>
    </w:pPr>
    <w:rPr>
      <w:rFonts w:ascii="Consolas" w:hAnsi="Consolas" w:cs="Consolas"/>
      <w:sz w:val="21"/>
      <w:szCs w:val="21"/>
      <w:lang w:val="nl-NL" w:eastAsia="en-US"/>
    </w:rPr>
  </w:style>
  <w:style w:type="character" w:customStyle="1" w:styleId="TekstzonderopmaakChar">
    <w:name w:val="Tekst zonder opmaak Char"/>
    <w:basedOn w:val="Standaardalinea-lettertype"/>
    <w:link w:val="Tekstzonderopmaak"/>
    <w:uiPriority w:val="99"/>
    <w:semiHidden/>
    <w:rsid w:val="001F674E"/>
    <w:rPr>
      <w:rFonts w:ascii="Consolas" w:hAnsi="Consolas" w:cs="Consolas"/>
      <w:sz w:val="21"/>
      <w:szCs w:val="21"/>
      <w:lang w:eastAsia="en-US"/>
    </w:rPr>
  </w:style>
  <w:style w:type="paragraph" w:styleId="Citaat">
    <w:name w:val="Quote"/>
    <w:basedOn w:val="Standaard"/>
    <w:next w:val="Standaard"/>
    <w:link w:val="CitaatChar"/>
    <w:uiPriority w:val="29"/>
    <w:rsid w:val="001F674E"/>
    <w:pPr>
      <w:tabs>
        <w:tab w:val="clear" w:pos="-1440"/>
        <w:tab w:val="clear" w:pos="-720"/>
        <w:tab w:val="clear" w:pos="0"/>
        <w:tab w:val="clear" w:pos="380"/>
      </w:tabs>
      <w:spacing w:after="160" w:line="259" w:lineRule="auto"/>
    </w:pPr>
    <w:rPr>
      <w:rFonts w:ascii="Calibri" w:hAnsi="Calibri"/>
      <w:i/>
      <w:iCs/>
      <w:color w:val="000000"/>
      <w:sz w:val="22"/>
      <w:szCs w:val="22"/>
      <w:lang w:val="nl-NL" w:eastAsia="en-US"/>
    </w:rPr>
  </w:style>
  <w:style w:type="character" w:customStyle="1" w:styleId="CitaatChar">
    <w:name w:val="Citaat Char"/>
    <w:basedOn w:val="Standaardalinea-lettertype"/>
    <w:link w:val="Citaat"/>
    <w:uiPriority w:val="29"/>
    <w:rsid w:val="001F674E"/>
    <w:rPr>
      <w:rFonts w:ascii="Calibri" w:hAnsi="Calibri"/>
      <w:i/>
      <w:iCs/>
      <w:color w:val="000000"/>
      <w:sz w:val="22"/>
      <w:szCs w:val="22"/>
      <w:lang w:eastAsia="en-US"/>
    </w:rPr>
  </w:style>
  <w:style w:type="paragraph" w:styleId="Aanhef">
    <w:name w:val="Salutation"/>
    <w:basedOn w:val="Standaard"/>
    <w:next w:val="Standaard"/>
    <w:link w:val="AanhefChar"/>
    <w:uiPriority w:val="99"/>
    <w:semiHidden/>
    <w:unhideWhenUsed/>
    <w:rsid w:val="001F674E"/>
    <w:pPr>
      <w:tabs>
        <w:tab w:val="clear" w:pos="-1440"/>
        <w:tab w:val="clear" w:pos="-720"/>
        <w:tab w:val="clear" w:pos="0"/>
        <w:tab w:val="clear" w:pos="380"/>
      </w:tabs>
      <w:spacing w:after="160" w:line="259" w:lineRule="auto"/>
    </w:pPr>
    <w:rPr>
      <w:rFonts w:ascii="Calibri" w:hAnsi="Calibri"/>
      <w:sz w:val="22"/>
      <w:szCs w:val="22"/>
      <w:lang w:val="nl-NL" w:eastAsia="en-US"/>
    </w:rPr>
  </w:style>
  <w:style w:type="character" w:customStyle="1" w:styleId="AanhefChar">
    <w:name w:val="Aanhef Char"/>
    <w:basedOn w:val="Standaardalinea-lettertype"/>
    <w:link w:val="Aanhef"/>
    <w:uiPriority w:val="99"/>
    <w:semiHidden/>
    <w:rsid w:val="001F674E"/>
    <w:rPr>
      <w:rFonts w:ascii="Calibri" w:hAnsi="Calibri"/>
      <w:sz w:val="22"/>
      <w:szCs w:val="22"/>
      <w:lang w:eastAsia="en-US"/>
    </w:rPr>
  </w:style>
  <w:style w:type="paragraph" w:styleId="Handtekening">
    <w:name w:val="Signature"/>
    <w:basedOn w:val="Standaard"/>
    <w:link w:val="HandtekeningChar"/>
    <w:uiPriority w:val="99"/>
    <w:semiHidden/>
    <w:unhideWhenUsed/>
    <w:rsid w:val="001F674E"/>
    <w:pPr>
      <w:tabs>
        <w:tab w:val="clear" w:pos="-1440"/>
        <w:tab w:val="clear" w:pos="-720"/>
        <w:tab w:val="clear" w:pos="0"/>
        <w:tab w:val="clear" w:pos="380"/>
      </w:tabs>
      <w:spacing w:after="160"/>
      <w:ind w:left="4252"/>
    </w:pPr>
    <w:rPr>
      <w:rFonts w:ascii="Calibri" w:hAnsi="Calibri"/>
      <w:sz w:val="22"/>
      <w:szCs w:val="22"/>
      <w:lang w:val="nl-NL" w:eastAsia="en-US"/>
    </w:rPr>
  </w:style>
  <w:style w:type="character" w:customStyle="1" w:styleId="HandtekeningChar">
    <w:name w:val="Handtekening Char"/>
    <w:basedOn w:val="Standaardalinea-lettertype"/>
    <w:link w:val="Handtekening"/>
    <w:uiPriority w:val="99"/>
    <w:semiHidden/>
    <w:rsid w:val="001F674E"/>
    <w:rPr>
      <w:rFonts w:ascii="Calibri" w:hAnsi="Calibri"/>
      <w:sz w:val="22"/>
      <w:szCs w:val="22"/>
      <w:lang w:eastAsia="en-US"/>
    </w:rPr>
  </w:style>
  <w:style w:type="character" w:styleId="Zwaar">
    <w:name w:val="Strong"/>
    <w:basedOn w:val="Standaardalinea-lettertype"/>
    <w:uiPriority w:val="22"/>
    <w:rsid w:val="001F674E"/>
    <w:rPr>
      <w:b/>
    </w:rPr>
  </w:style>
  <w:style w:type="paragraph" w:styleId="Ondertitel">
    <w:name w:val="Subtitle"/>
    <w:basedOn w:val="Standaard"/>
    <w:next w:val="Standaard"/>
    <w:link w:val="OndertitelChar"/>
    <w:uiPriority w:val="11"/>
    <w:rsid w:val="001F674E"/>
    <w:pPr>
      <w:numPr>
        <w:ilvl w:val="1"/>
      </w:numPr>
      <w:tabs>
        <w:tab w:val="clear" w:pos="-1440"/>
        <w:tab w:val="clear" w:pos="-720"/>
        <w:tab w:val="clear" w:pos="0"/>
        <w:tab w:val="clear" w:pos="380"/>
      </w:tabs>
      <w:spacing w:after="160" w:line="259" w:lineRule="auto"/>
    </w:pPr>
    <w:rPr>
      <w:rFonts w:ascii="Cambria" w:hAnsi="Cambria"/>
      <w:i/>
      <w:iCs/>
      <w:color w:val="4F81BD"/>
      <w:spacing w:val="15"/>
      <w:sz w:val="24"/>
      <w:szCs w:val="24"/>
      <w:lang w:val="nl-NL" w:eastAsia="en-US"/>
    </w:rPr>
  </w:style>
  <w:style w:type="character" w:customStyle="1" w:styleId="OndertitelChar">
    <w:name w:val="Ondertitel Char"/>
    <w:basedOn w:val="Standaardalinea-lettertype"/>
    <w:link w:val="Ondertitel"/>
    <w:uiPriority w:val="11"/>
    <w:rsid w:val="001F674E"/>
    <w:rPr>
      <w:rFonts w:ascii="Cambria" w:hAnsi="Cambria"/>
      <w:i/>
      <w:iCs/>
      <w:color w:val="4F81BD"/>
      <w:spacing w:val="15"/>
      <w:sz w:val="24"/>
      <w:szCs w:val="24"/>
      <w:lang w:eastAsia="en-US"/>
    </w:rPr>
  </w:style>
  <w:style w:type="character" w:styleId="Subtielebenadrukking">
    <w:name w:val="Subtle Emphasis"/>
    <w:basedOn w:val="Standaardalinea-lettertype"/>
    <w:uiPriority w:val="19"/>
    <w:rsid w:val="001F674E"/>
    <w:rPr>
      <w:i/>
      <w:color w:val="808080"/>
    </w:rPr>
  </w:style>
  <w:style w:type="character" w:styleId="Subtieleverwijzing">
    <w:name w:val="Subtle Reference"/>
    <w:basedOn w:val="Standaardalinea-lettertype"/>
    <w:uiPriority w:val="31"/>
    <w:rsid w:val="001F674E"/>
    <w:rPr>
      <w:smallCaps/>
      <w:color w:val="C0504D"/>
      <w:u w:val="single"/>
    </w:rPr>
  </w:style>
  <w:style w:type="table" w:styleId="3D-effectenvoortabel1">
    <w:name w:val="Table 3D effects 1"/>
    <w:basedOn w:val="Standaardtabel"/>
    <w:uiPriority w:val="99"/>
    <w:semiHidden/>
    <w:unhideWhenUsed/>
    <w:rsid w:val="001F674E"/>
    <w:pPr>
      <w:spacing w:line="283" w:lineRule="atLeast"/>
    </w:pPr>
    <w:tblPr/>
    <w:tcPr>
      <w:shd w:val="solid" w:color="C0C0C0" w:fill="FFFFFF"/>
    </w:tcPr>
    <w:tblStylePr w:type="firstRow">
      <w:rPr>
        <w:rFonts w:cs="Times New Roman"/>
        <w:b/>
        <w:bCs/>
        <w:color w:val="800080"/>
      </w:rPr>
      <w:tblPr/>
      <w:tcPr>
        <w:tcBorders>
          <w:bottom w:val="single" w:sz="6" w:space="0" w:color="808080"/>
          <w:tl2br w:val="none" w:sz="6" w:space="0" w:color="auto"/>
          <w:tr2bl w:val="none" w:sz="6" w:space="0" w:color="auto"/>
        </w:tcBorders>
      </w:tcPr>
    </w:tblStylePr>
    <w:tblStylePr w:type="lastRow">
      <w:rPr>
        <w:rFonts w:cs="Times New Roman"/>
      </w:rPr>
      <w:tblPr/>
      <w:tcPr>
        <w:tcBorders>
          <w:top w:val="single" w:sz="6" w:space="0" w:color="FFFFFF"/>
          <w:tl2br w:val="none" w:sz="6" w:space="0" w:color="auto"/>
          <w:tr2bl w:val="none" w:sz="6" w:space="0" w:color="auto"/>
        </w:tcBorders>
      </w:tcPr>
    </w:tblStylePr>
    <w:tblStylePr w:type="firstCol">
      <w:rPr>
        <w:rFonts w:cs="Times New Roman"/>
        <w:b/>
        <w:bCs/>
      </w:rPr>
      <w:tblPr/>
      <w:tcPr>
        <w:tcBorders>
          <w:right w:val="single" w:sz="6" w:space="0" w:color="808080"/>
          <w:tl2br w:val="none" w:sz="6" w:space="0" w:color="auto"/>
          <w:tr2bl w:val="none" w:sz="6" w:space="0" w:color="auto"/>
        </w:tcBorders>
      </w:tcPr>
    </w:tblStylePr>
    <w:tblStylePr w:type="lastCol">
      <w:rPr>
        <w:rFonts w:cs="Times New Roman"/>
      </w:rPr>
      <w:tblPr/>
      <w:tcPr>
        <w:tcBorders>
          <w:left w:val="single" w:sz="6" w:space="0" w:color="FFFFFF"/>
          <w:tl2br w:val="none" w:sz="6" w:space="0" w:color="auto"/>
          <w:tr2bl w:val="none" w:sz="6" w:space="0" w:color="auto"/>
        </w:tcBorders>
      </w:tcPr>
    </w:tblStylePr>
    <w:tblStylePr w:type="neCell">
      <w:rPr>
        <w:rFonts w:cs="Times New Roman"/>
      </w:rPr>
      <w:tblPr/>
      <w:tcPr>
        <w:tcBorders>
          <w:left w:val="none" w:sz="6" w:space="0" w:color="auto"/>
          <w:bottom w:val="none" w:sz="6" w:space="0" w:color="auto"/>
          <w:tl2br w:val="none" w:sz="6" w:space="0" w:color="auto"/>
          <w:tr2bl w:val="none" w:sz="6" w:space="0" w:color="auto"/>
        </w:tcBorders>
      </w:tcPr>
    </w:tblStylePr>
    <w:tblStylePr w:type="nwCell">
      <w:rPr>
        <w:rFonts w:cs="Times New Roman"/>
      </w:rPr>
      <w:tblPr/>
      <w:tcPr>
        <w:tcBorders>
          <w:bottom w:val="none" w:sz="6" w:space="0" w:color="auto"/>
          <w:right w:val="none" w:sz="6" w:space="0" w:color="auto"/>
          <w:tl2br w:val="none" w:sz="6" w:space="0" w:color="auto"/>
          <w:tr2bl w:val="none" w:sz="6" w:space="0" w:color="auto"/>
        </w:tcBorders>
      </w:tcPr>
    </w:tblStylePr>
    <w:tblStylePr w:type="seCell">
      <w:rPr>
        <w:rFonts w:cs="Times New Roman"/>
      </w:rPr>
      <w:tblPr/>
      <w:tcPr>
        <w:tcBorders>
          <w:top w:val="none" w:sz="6" w:space="0" w:color="auto"/>
          <w:left w:val="none" w:sz="6" w:space="0" w:color="auto"/>
          <w:tl2br w:val="none" w:sz="6" w:space="0" w:color="auto"/>
          <w:tr2bl w:val="none" w:sz="6" w:space="0" w:color="auto"/>
        </w:tcBorders>
      </w:tcPr>
    </w:tblStylePr>
    <w:tblStylePr w:type="swCell">
      <w:rPr>
        <w:rFonts w:cs="Times New Roman"/>
        <w:color w:val="000080"/>
      </w:rPr>
      <w:tblPr/>
      <w:tcPr>
        <w:tcBorders>
          <w:top w:val="none" w:sz="6" w:space="0" w:color="auto"/>
          <w:right w:val="none" w:sz="6" w:space="0" w:color="auto"/>
          <w:tl2br w:val="none" w:sz="6" w:space="0" w:color="auto"/>
          <w:tr2bl w:val="none" w:sz="6" w:space="0" w:color="auto"/>
        </w:tcBorders>
      </w:tcPr>
    </w:tblStylePr>
  </w:style>
  <w:style w:type="table" w:styleId="3D-effectenvoortabel2">
    <w:name w:val="Table 3D effects 2"/>
    <w:basedOn w:val="Standaardtabel"/>
    <w:uiPriority w:val="99"/>
    <w:semiHidden/>
    <w:unhideWhenUsed/>
    <w:rsid w:val="001F674E"/>
    <w:pPr>
      <w:spacing w:line="283" w:lineRule="atLeast"/>
    </w:pPr>
    <w:tblPr>
      <w:tblStyleRowBandSize w:val="1"/>
    </w:tblPr>
    <w:tcPr>
      <w:shd w:val="solid" w:color="C0C0C0" w:fill="FFFFFF"/>
    </w:tcPr>
    <w:tblStylePr w:type="firstRow">
      <w:rPr>
        <w:rFonts w:cs="Times New Roman"/>
        <w:b/>
        <w:bCs/>
      </w:rPr>
      <w:tblPr/>
      <w:tcPr>
        <w:tcBorders>
          <w:tl2br w:val="none" w:sz="6" w:space="0" w:color="auto"/>
          <w:tr2bl w:val="none" w:sz="6" w:space="0" w:color="auto"/>
        </w:tcBorders>
      </w:tcPr>
    </w:tblStylePr>
    <w:tblStylePr w:type="firstCol">
      <w:rPr>
        <w:rFonts w:cs="Times New Roman"/>
      </w:rPr>
      <w:tblPr/>
      <w:tcPr>
        <w:tcBorders>
          <w:top w:val="none" w:sz="6" w:space="0" w:color="auto"/>
          <w:bottom w:val="none" w:sz="6" w:space="0" w:color="auto"/>
          <w:right w:val="single" w:sz="6" w:space="0" w:color="808080"/>
          <w:tl2br w:val="none" w:sz="6" w:space="0" w:color="auto"/>
          <w:tr2bl w:val="none" w:sz="6" w:space="0" w:color="auto"/>
        </w:tcBorders>
      </w:tcPr>
    </w:tblStylePr>
    <w:tblStylePr w:type="lastCol">
      <w:rPr>
        <w:rFonts w:cs="Times New Roman"/>
      </w:rPr>
      <w:tblPr/>
      <w:tcPr>
        <w:tcBorders>
          <w:right w:val="single" w:sz="6" w:space="0" w:color="FFFFFF"/>
          <w:tl2br w:val="none" w:sz="6" w:space="0" w:color="auto"/>
          <w:tr2bl w:val="none" w:sz="6" w:space="0" w:color="auto"/>
        </w:tcBorders>
      </w:tcPr>
    </w:tblStylePr>
    <w:tblStylePr w:type="band1Horz">
      <w:rPr>
        <w:rFonts w:cs="Times New Roman"/>
      </w:rPr>
      <w:tblPr/>
      <w:tcPr>
        <w:tcBorders>
          <w:top w:val="single" w:sz="6" w:space="0" w:color="808080"/>
          <w:bottom w:val="single" w:sz="6" w:space="0" w:color="FFFFFF"/>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3D-effectenvoortabel3">
    <w:name w:val="Table 3D effects 3"/>
    <w:basedOn w:val="Standaardtabel"/>
    <w:uiPriority w:val="99"/>
    <w:semiHidden/>
    <w:unhideWhenUsed/>
    <w:rsid w:val="001F674E"/>
    <w:pPr>
      <w:spacing w:line="283" w:lineRule="atLeast"/>
    </w:pPr>
    <w:tblPr>
      <w:tblStyleRowBandSize w:val="1"/>
      <w:tblStyleColBandSize w:val="1"/>
    </w:tblPr>
    <w:tblStylePr w:type="firstRow">
      <w:rPr>
        <w:rFonts w:cs="Times New Roman"/>
        <w:b/>
        <w:bCs/>
      </w:rPr>
      <w:tblPr/>
      <w:tcPr>
        <w:tcBorders>
          <w:tl2br w:val="none" w:sz="6" w:space="0" w:color="auto"/>
          <w:tr2bl w:val="none" w:sz="6" w:space="0" w:color="auto"/>
        </w:tcBorders>
      </w:tcPr>
    </w:tblStylePr>
    <w:tblStylePr w:type="firstCol">
      <w:rPr>
        <w:rFonts w:cs="Times New Roman"/>
      </w:rPr>
      <w:tblPr/>
      <w:tcPr>
        <w:tcBorders>
          <w:top w:val="none" w:sz="6" w:space="0" w:color="auto"/>
          <w:bottom w:val="none" w:sz="6" w:space="0" w:color="auto"/>
          <w:right w:val="single" w:sz="6" w:space="0" w:color="808080"/>
          <w:tl2br w:val="none" w:sz="6" w:space="0" w:color="auto"/>
          <w:tr2bl w:val="none" w:sz="6" w:space="0" w:color="auto"/>
        </w:tcBorders>
      </w:tcPr>
    </w:tblStylePr>
    <w:tblStylePr w:type="lastCol">
      <w:rPr>
        <w:rFonts w:cs="Times New Roman"/>
      </w:rPr>
      <w:tblPr/>
      <w:tcPr>
        <w:tcBorders>
          <w:right w:val="single" w:sz="6" w:space="0" w:color="FFFFFF"/>
          <w:tl2br w:val="none" w:sz="6" w:space="0" w:color="auto"/>
          <w:tr2bl w:val="none" w:sz="6"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Klassieketabel1">
    <w:name w:val="Table Classic 1"/>
    <w:basedOn w:val="Standaardtabel"/>
    <w:uiPriority w:val="99"/>
    <w:semiHidden/>
    <w:unhideWhenUsed/>
    <w:rsid w:val="001F674E"/>
    <w:pPr>
      <w:spacing w:line="283" w:lineRule="atLeast"/>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6" w:space="0" w:color="auto"/>
          <w:tr2bl w:val="none" w:sz="6" w:space="0" w:color="auto"/>
        </w:tcBorders>
      </w:tcPr>
    </w:tblStylePr>
    <w:tblStylePr w:type="lastRow">
      <w:rPr>
        <w:rFonts w:cs="Times New Roman"/>
        <w:color w:val="auto"/>
      </w:rPr>
      <w:tblPr/>
      <w:tcPr>
        <w:tcBorders>
          <w:top w:val="single" w:sz="6" w:space="0" w:color="000000"/>
          <w:tl2br w:val="none" w:sz="6" w:space="0" w:color="auto"/>
          <w:tr2bl w:val="none" w:sz="6" w:space="0" w:color="auto"/>
        </w:tcBorders>
      </w:tcPr>
    </w:tblStylePr>
    <w:tblStylePr w:type="firstCol">
      <w:rPr>
        <w:rFonts w:cs="Times New Roman"/>
      </w:rPr>
      <w:tblPr/>
      <w:tcPr>
        <w:tcBorders>
          <w:right w:val="single" w:sz="6" w:space="0" w:color="000000"/>
          <w:tl2br w:val="none" w:sz="6" w:space="0" w:color="auto"/>
          <w:tr2bl w:val="none" w:sz="6" w:space="0" w:color="auto"/>
        </w:tcBorders>
      </w:tcPr>
    </w:tblStylePr>
    <w:tblStylePr w:type="neCell">
      <w:rPr>
        <w:rFonts w:cs="Times New Roman"/>
        <w:b/>
        <w:bCs/>
        <w:i w:val="0"/>
        <w:iCs w:val="0"/>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Klassieketabel2">
    <w:name w:val="Table Classic 2"/>
    <w:basedOn w:val="Standaardtabel"/>
    <w:uiPriority w:val="99"/>
    <w:semiHidden/>
    <w:unhideWhenUsed/>
    <w:rsid w:val="001F674E"/>
    <w:pPr>
      <w:spacing w:line="283" w:lineRule="atLeast"/>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6" w:space="0" w:color="auto"/>
          <w:tr2bl w:val="none" w:sz="6" w:space="0" w:color="auto"/>
        </w:tcBorders>
        <w:shd w:val="solid" w:color="80008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shd w:val="solid" w:color="C0C0C0" w:fill="FFFFFF"/>
      </w:tcPr>
    </w:tblStylePr>
    <w:tblStylePr w:type="neCell">
      <w:rPr>
        <w:rFonts w:cs="Times New Roman"/>
        <w:b/>
        <w:bCs/>
      </w:rPr>
      <w:tblPr/>
      <w:tcPr>
        <w:tcBorders>
          <w:tl2br w:val="none" w:sz="6" w:space="0" w:color="auto"/>
          <w:tr2bl w:val="none" w:sz="6" w:space="0" w:color="auto"/>
        </w:tcBorders>
      </w:tcPr>
    </w:tblStylePr>
    <w:tblStylePr w:type="nwCell">
      <w:rPr>
        <w:rFonts w:cs="Times New Roman"/>
      </w:rPr>
      <w:tblPr/>
      <w:tcPr>
        <w:tcBorders>
          <w:tl2br w:val="none" w:sz="6" w:space="0" w:color="auto"/>
          <w:tr2bl w:val="none" w:sz="6" w:space="0" w:color="auto"/>
        </w:tcBorders>
        <w:shd w:val="solid" w:color="800080" w:fill="FFFFFF"/>
      </w:tcPr>
    </w:tblStylePr>
    <w:tblStylePr w:type="swCell">
      <w:rPr>
        <w:rFonts w:cs="Times New Roman"/>
        <w:color w:val="000080"/>
      </w:rPr>
      <w:tblPr/>
      <w:tcPr>
        <w:tcBorders>
          <w:tl2br w:val="none" w:sz="6" w:space="0" w:color="auto"/>
          <w:tr2bl w:val="none" w:sz="6" w:space="0" w:color="auto"/>
        </w:tcBorders>
      </w:tcPr>
    </w:tblStylePr>
  </w:style>
  <w:style w:type="table" w:styleId="Klassieketabel3">
    <w:name w:val="Table Classic 3"/>
    <w:basedOn w:val="Standaardtabel"/>
    <w:uiPriority w:val="99"/>
    <w:semiHidden/>
    <w:unhideWhenUsed/>
    <w:rsid w:val="001F674E"/>
    <w:pPr>
      <w:spacing w:line="283"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6" w:space="0" w:color="auto"/>
          <w:tr2bl w:val="none" w:sz="6" w:space="0" w:color="auto"/>
        </w:tcBorders>
        <w:shd w:val="solid" w:color="000080" w:fill="FFFFFF"/>
      </w:tcPr>
    </w:tblStylePr>
    <w:tblStylePr w:type="lastRow">
      <w:rPr>
        <w:rFonts w:cs="Times New Roman"/>
        <w:color w:val="000080"/>
      </w:rPr>
      <w:tblPr/>
      <w:tcPr>
        <w:tcBorders>
          <w:top w:val="single" w:sz="12" w:space="0" w:color="000000"/>
          <w:tl2br w:val="none" w:sz="6" w:space="0" w:color="auto"/>
          <w:tr2bl w:val="none" w:sz="6" w:space="0" w:color="auto"/>
        </w:tcBorders>
        <w:shd w:val="solid" w:color="FFFFFF" w:fill="FFFFFF"/>
      </w:tcPr>
    </w:tblStylePr>
    <w:tblStylePr w:type="firstCol">
      <w:rPr>
        <w:rFonts w:cs="Times New Roman"/>
        <w:b/>
        <w:bCs/>
        <w:color w:val="000000"/>
      </w:rPr>
      <w:tblPr/>
      <w:tcPr>
        <w:tcBorders>
          <w:tl2br w:val="none" w:sz="6" w:space="0" w:color="auto"/>
          <w:tr2bl w:val="none" w:sz="6" w:space="0" w:color="auto"/>
        </w:tcBorders>
      </w:tcPr>
    </w:tblStylePr>
  </w:style>
  <w:style w:type="table" w:styleId="Klassieketabel4">
    <w:name w:val="Table Classic 4"/>
    <w:basedOn w:val="Standaardtabel"/>
    <w:uiPriority w:val="99"/>
    <w:semiHidden/>
    <w:unhideWhenUsed/>
    <w:rsid w:val="001F674E"/>
    <w:pPr>
      <w:spacing w:line="283" w:lineRule="atLeast"/>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6" w:space="0" w:color="auto"/>
          <w:tr2bl w:val="none" w:sz="6" w:space="0" w:color="auto"/>
        </w:tcBorders>
        <w:shd w:val="pct50" w:color="000080" w:fill="FFFFFF"/>
      </w:tcPr>
    </w:tblStylePr>
    <w:tblStylePr w:type="lastRow">
      <w:rPr>
        <w:rFonts w:cs="Times New Roman"/>
        <w:color w:val="000080"/>
      </w:rPr>
      <w:tblPr/>
      <w:tcPr>
        <w:tcBorders>
          <w:bottom w:val="single" w:sz="6" w:space="0" w:color="000000"/>
          <w:tl2br w:val="none" w:sz="6" w:space="0" w:color="auto"/>
          <w:tr2bl w:val="none" w:sz="6" w:space="0" w:color="auto"/>
        </w:tcBorders>
        <w:shd w:val="pct50" w:color="000000" w:fill="FFFFFF"/>
      </w:tcPr>
    </w:tblStylePr>
    <w:tblStylePr w:type="firstCol">
      <w:rPr>
        <w:rFonts w:cs="Times New Roman"/>
        <w:b/>
        <w:bCs/>
      </w:rPr>
      <w:tblPr/>
      <w:tcPr>
        <w:tcBorders>
          <w:tl2br w:val="none" w:sz="6" w:space="0" w:color="auto"/>
          <w:tr2bl w:val="none" w:sz="6" w:space="0" w:color="auto"/>
        </w:tcBorders>
      </w:tcPr>
    </w:tblStylePr>
    <w:tblStylePr w:type="nwCell">
      <w:rPr>
        <w:rFonts w:cs="Times New Roman"/>
        <w:b/>
        <w:bCs/>
      </w:rPr>
      <w:tblPr/>
      <w:tcPr>
        <w:tcBorders>
          <w:tl2br w:val="none" w:sz="6" w:space="0" w:color="auto"/>
          <w:tr2bl w:val="none" w:sz="6" w:space="0" w:color="auto"/>
        </w:tcBorders>
      </w:tcPr>
    </w:tblStylePr>
    <w:tblStylePr w:type="swCell">
      <w:rPr>
        <w:rFonts w:cs="Times New Roman"/>
        <w:color w:val="000080"/>
      </w:rPr>
      <w:tblPr/>
      <w:tcPr>
        <w:tcBorders>
          <w:tl2br w:val="none" w:sz="6" w:space="0" w:color="auto"/>
          <w:tr2bl w:val="none" w:sz="6" w:space="0" w:color="auto"/>
        </w:tcBorders>
      </w:tcPr>
    </w:tblStylePr>
  </w:style>
  <w:style w:type="table" w:styleId="Kleurrijketabel1">
    <w:name w:val="Table Colorful 1"/>
    <w:basedOn w:val="Standaardtabel"/>
    <w:uiPriority w:val="99"/>
    <w:semiHidden/>
    <w:unhideWhenUsed/>
    <w:rsid w:val="001F674E"/>
    <w:pPr>
      <w:spacing w:line="283"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6" w:space="0" w:color="auto"/>
          <w:tr2bl w:val="none" w:sz="6" w:space="0" w:color="auto"/>
        </w:tcBorders>
        <w:shd w:val="solid" w:color="000000" w:fill="FFFFFF"/>
      </w:tcPr>
    </w:tblStylePr>
    <w:tblStylePr w:type="firstCol">
      <w:rPr>
        <w:rFonts w:cs="Times New Roman"/>
        <w:b/>
        <w:bCs/>
        <w:i/>
        <w:iCs/>
      </w:rPr>
      <w:tblPr/>
      <w:tcPr>
        <w:tcBorders>
          <w:tl2br w:val="none" w:sz="6" w:space="0" w:color="auto"/>
          <w:tr2bl w:val="none" w:sz="6" w:space="0" w:color="auto"/>
        </w:tcBorders>
        <w:shd w:val="solid" w:color="000080" w:fill="FFFFFF"/>
      </w:tcPr>
    </w:tblStylePr>
    <w:tblStylePr w:type="nwCell">
      <w:rPr>
        <w:rFonts w:cs="Times New Roman"/>
      </w:rPr>
      <w:tblPr/>
      <w:tcPr>
        <w:tcBorders>
          <w:tl2br w:val="none" w:sz="6" w:space="0" w:color="auto"/>
          <w:tr2bl w:val="none" w:sz="6" w:space="0" w:color="auto"/>
        </w:tcBorders>
        <w:shd w:val="solid" w:color="000000" w:fill="FFFFFF"/>
      </w:tcPr>
    </w:tblStylePr>
    <w:tblStylePr w:type="swCell">
      <w:rPr>
        <w:rFonts w:cs="Times New Roman"/>
        <w:b/>
        <w:bCs/>
        <w:i w:val="0"/>
        <w:iCs w:val="0"/>
      </w:rPr>
      <w:tblPr/>
      <w:tcPr>
        <w:tcBorders>
          <w:tl2br w:val="none" w:sz="6" w:space="0" w:color="auto"/>
          <w:tr2bl w:val="none" w:sz="6" w:space="0" w:color="auto"/>
        </w:tcBorders>
      </w:tcPr>
    </w:tblStylePr>
  </w:style>
  <w:style w:type="table" w:styleId="Kleurrijketabel2">
    <w:name w:val="Table Colorful 2"/>
    <w:basedOn w:val="Standaardtabel"/>
    <w:uiPriority w:val="99"/>
    <w:semiHidden/>
    <w:unhideWhenUsed/>
    <w:rsid w:val="001F674E"/>
    <w:pPr>
      <w:spacing w:line="283" w:lineRule="atLeast"/>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6" w:space="0" w:color="auto"/>
          <w:tr2bl w:val="none" w:sz="6" w:space="0" w:color="auto"/>
        </w:tcBorders>
        <w:shd w:val="solid" w:color="800000" w:fill="FFFFFF"/>
      </w:tcPr>
    </w:tblStylePr>
    <w:tblStylePr w:type="firstCol">
      <w:rPr>
        <w:rFonts w:cs="Times New Roman"/>
        <w:b/>
        <w:bCs/>
        <w:i/>
        <w:iCs/>
      </w:rPr>
      <w:tblPr/>
      <w:tcPr>
        <w:tcBorders>
          <w:tl2br w:val="none" w:sz="6" w:space="0" w:color="auto"/>
          <w:tr2bl w:val="none" w:sz="6" w:space="0" w:color="auto"/>
        </w:tcBorders>
      </w:tcPr>
    </w:tblStylePr>
    <w:tblStylePr w:type="lastCol">
      <w:rPr>
        <w:rFonts w:cs="Times New Roman"/>
      </w:rPr>
      <w:tblPr/>
      <w:tcPr>
        <w:tcBorders>
          <w:tl2br w:val="none" w:sz="6" w:space="0" w:color="auto"/>
          <w:tr2bl w:val="none" w:sz="6" w:space="0" w:color="auto"/>
        </w:tcBorders>
        <w:shd w:val="solid" w:color="C0C0C0" w:fill="FFFFFF"/>
      </w:tcPr>
    </w:tblStylePr>
    <w:tblStylePr w:type="swCell">
      <w:rPr>
        <w:rFonts w:cs="Times New Roman"/>
        <w:b/>
        <w:bCs/>
        <w:i w:val="0"/>
        <w:iCs w:val="0"/>
      </w:rPr>
      <w:tblPr/>
      <w:tcPr>
        <w:tcBorders>
          <w:tl2br w:val="none" w:sz="6" w:space="0" w:color="auto"/>
          <w:tr2bl w:val="none" w:sz="6" w:space="0" w:color="auto"/>
        </w:tcBorders>
      </w:tcPr>
    </w:tblStylePr>
  </w:style>
  <w:style w:type="table" w:styleId="Kleurrijketabel3">
    <w:name w:val="Table Colorful 3"/>
    <w:basedOn w:val="Standaardtabel"/>
    <w:uiPriority w:val="99"/>
    <w:semiHidden/>
    <w:unhideWhenUsed/>
    <w:rsid w:val="001F674E"/>
    <w:pPr>
      <w:spacing w:line="283"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6" w:space="0" w:color="auto"/>
          <w:tr2bl w:val="none" w:sz="6"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6" w:space="0" w:color="auto"/>
          <w:tr2bl w:val="none" w:sz="6" w:space="0" w:color="auto"/>
        </w:tcBorders>
        <w:shd w:val="solid" w:color="008080" w:fill="FFFFFF"/>
      </w:tcPr>
    </w:tblStylePr>
    <w:tblStylePr w:type="nwCell">
      <w:rPr>
        <w:rFonts w:cs="Times New Roman"/>
        <w:b/>
        <w:bCs/>
        <w:color w:val="FFFFFF"/>
      </w:rPr>
      <w:tblPr/>
      <w:tcPr>
        <w:tcBorders>
          <w:tl2br w:val="none" w:sz="6" w:space="0" w:color="auto"/>
          <w:tr2bl w:val="none" w:sz="6" w:space="0" w:color="auto"/>
        </w:tcBorders>
        <w:shd w:val="solid" w:color="000000" w:fill="FFFFFF"/>
      </w:tcPr>
    </w:tblStylePr>
  </w:style>
  <w:style w:type="table" w:styleId="Tabelkolommen1">
    <w:name w:val="Table Columns 1"/>
    <w:basedOn w:val="Standaardtabel"/>
    <w:uiPriority w:val="99"/>
    <w:semiHidden/>
    <w:unhideWhenUsed/>
    <w:rsid w:val="001F674E"/>
    <w:pPr>
      <w:spacing w:line="283"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6" w:space="0" w:color="auto"/>
          <w:tr2bl w:val="none" w:sz="6" w:space="0" w:color="auto"/>
        </w:tcBorders>
      </w:tcPr>
    </w:tblStylePr>
    <w:tblStylePr w:type="lastRow">
      <w:rPr>
        <w:rFonts w:cs="Times New Roman"/>
        <w:b w:val="0"/>
        <w:bCs w:val="0"/>
      </w:rPr>
      <w:tblPr/>
      <w:tcPr>
        <w:tcBorders>
          <w:tl2br w:val="none" w:sz="6" w:space="0" w:color="auto"/>
          <w:tr2bl w:val="none" w:sz="6" w:space="0" w:color="auto"/>
        </w:tcBorders>
      </w:tcPr>
    </w:tblStylePr>
    <w:tblStylePr w:type="firstCol">
      <w:rPr>
        <w:rFonts w:cs="Times New Roman"/>
        <w:b w:val="0"/>
        <w:bCs w:val="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elkolommen2">
    <w:name w:val="Table Columns 2"/>
    <w:basedOn w:val="Standaardtabel"/>
    <w:uiPriority w:val="99"/>
    <w:semiHidden/>
    <w:unhideWhenUsed/>
    <w:rsid w:val="001F674E"/>
    <w:pPr>
      <w:spacing w:line="283" w:lineRule="atLeast"/>
    </w:pPr>
    <w:rPr>
      <w:b/>
      <w:bCs/>
    </w:rPr>
    <w:tblPr>
      <w:tblStyleColBandSize w:val="1"/>
    </w:tblPr>
    <w:tblStylePr w:type="firstRow">
      <w:rPr>
        <w:rFonts w:cs="Times New Roman"/>
        <w:color w:val="FFFFFF"/>
      </w:rPr>
      <w:tblPr/>
      <w:tcPr>
        <w:tcBorders>
          <w:tl2br w:val="none" w:sz="6" w:space="0" w:color="auto"/>
          <w:tr2bl w:val="none" w:sz="6" w:space="0" w:color="auto"/>
        </w:tcBorders>
        <w:shd w:val="solid" w:color="000080" w:fill="FFFFFF"/>
      </w:tcPr>
    </w:tblStylePr>
    <w:tblStylePr w:type="lastRow">
      <w:rPr>
        <w:rFonts w:cs="Times New Roman"/>
        <w:b w:val="0"/>
        <w:bCs w:val="0"/>
      </w:rPr>
      <w:tblPr/>
      <w:tcPr>
        <w:tcBorders>
          <w:tl2br w:val="none" w:sz="6" w:space="0" w:color="auto"/>
          <w:tr2bl w:val="none" w:sz="6" w:space="0" w:color="auto"/>
        </w:tcBorders>
      </w:tcPr>
    </w:tblStylePr>
    <w:tblStylePr w:type="firstCol">
      <w:rPr>
        <w:rFonts w:cs="Times New Roman"/>
        <w:b w:val="0"/>
        <w:bCs w:val="0"/>
        <w:color w:val="00000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elkolommen3">
    <w:name w:val="Table Columns 3"/>
    <w:basedOn w:val="Standaardtabel"/>
    <w:uiPriority w:val="99"/>
    <w:semiHidden/>
    <w:unhideWhenUsed/>
    <w:rsid w:val="001F674E"/>
    <w:pPr>
      <w:spacing w:line="283"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6" w:space="0" w:color="auto"/>
          <w:tr2bl w:val="none" w:sz="6" w:space="0" w:color="auto"/>
        </w:tcBorders>
        <w:shd w:val="solid" w:color="000080" w:fill="FFFFFF"/>
      </w:tcPr>
    </w:tblStylePr>
    <w:tblStylePr w:type="lastRow">
      <w:rPr>
        <w:rFonts w:cs="Times New Roman"/>
        <w:b w:val="0"/>
        <w:bCs w:val="0"/>
      </w:rPr>
      <w:tblPr/>
      <w:tcPr>
        <w:tcBorders>
          <w:top w:val="single" w:sz="6" w:space="0" w:color="000080"/>
          <w:tl2br w:val="none" w:sz="6" w:space="0" w:color="auto"/>
          <w:tr2bl w:val="none" w:sz="6" w:space="0" w:color="auto"/>
        </w:tcBorders>
      </w:tcPr>
    </w:tblStylePr>
    <w:tblStylePr w:type="firstCol">
      <w:rPr>
        <w:rFonts w:cs="Times New Roman"/>
        <w:b w:val="0"/>
        <w:bCs w:val="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6" w:space="0" w:color="auto"/>
          <w:tr2bl w:val="none" w:sz="6" w:space="0" w:color="auto"/>
        </w:tcBorders>
      </w:tcPr>
    </w:tblStylePr>
  </w:style>
  <w:style w:type="table" w:styleId="Tabelkolommen4">
    <w:name w:val="Table Columns 4"/>
    <w:basedOn w:val="Standaardtabel"/>
    <w:uiPriority w:val="99"/>
    <w:semiHidden/>
    <w:unhideWhenUsed/>
    <w:rsid w:val="001F674E"/>
    <w:pPr>
      <w:spacing w:line="283" w:lineRule="atLeast"/>
    </w:pPr>
    <w:tblPr>
      <w:tblStyleColBandSize w:val="1"/>
    </w:tblPr>
    <w:tblStylePr w:type="firstRow">
      <w:rPr>
        <w:rFonts w:cs="Times New Roman"/>
        <w:color w:val="FFFFFF"/>
      </w:rPr>
      <w:tblPr/>
      <w:tcPr>
        <w:tcBorders>
          <w:tl2br w:val="none" w:sz="6" w:space="0" w:color="auto"/>
          <w:tr2bl w:val="none" w:sz="6" w:space="0" w:color="auto"/>
        </w:tcBorders>
        <w:shd w:val="solid" w:color="000000" w:fill="FFFFFF"/>
      </w:tcPr>
    </w:tblStylePr>
    <w:tblStylePr w:type="lastRow">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kolommen5">
    <w:name w:val="Table Columns 5"/>
    <w:basedOn w:val="Standaardtabel"/>
    <w:uiPriority w:val="99"/>
    <w:semiHidden/>
    <w:unhideWhenUsed/>
    <w:rsid w:val="001F674E"/>
    <w:pPr>
      <w:spacing w:line="283"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6" w:space="0" w:color="auto"/>
          <w:tr2bl w:val="none" w:sz="6" w:space="0" w:color="auto"/>
        </w:tcBorders>
      </w:tcPr>
    </w:tblStylePr>
    <w:tblStylePr w:type="lastRow">
      <w:rPr>
        <w:rFonts w:cs="Times New Roman"/>
        <w:b/>
        <w:bCs/>
      </w:rPr>
      <w:tblPr/>
      <w:tcPr>
        <w:tcBorders>
          <w:top w:val="single" w:sz="6" w:space="0" w:color="80808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Eigentijdsetabel">
    <w:name w:val="Table Contemporary"/>
    <w:basedOn w:val="Standaardtabel"/>
    <w:uiPriority w:val="99"/>
    <w:semiHidden/>
    <w:unhideWhenUsed/>
    <w:rsid w:val="001F674E"/>
    <w:pPr>
      <w:spacing w:line="283" w:lineRule="atLeast"/>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6" w:space="0" w:color="auto"/>
          <w:tr2bl w:val="none" w:sz="6" w:space="0" w:color="auto"/>
        </w:tcBorders>
        <w:shd w:val="pct20" w:color="000000" w:fill="FFFFFF"/>
      </w:tcPr>
    </w:tblStylePr>
    <w:tblStylePr w:type="band1Horz">
      <w:rPr>
        <w:rFonts w:cs="Times New Roman"/>
        <w:color w:val="auto"/>
      </w:rPr>
      <w:tblPr/>
      <w:tcPr>
        <w:tcBorders>
          <w:tl2br w:val="none" w:sz="6" w:space="0" w:color="auto"/>
          <w:tr2bl w:val="none" w:sz="6" w:space="0" w:color="auto"/>
        </w:tcBorders>
        <w:shd w:val="pct5" w:color="000000" w:fill="FFFFFF"/>
      </w:tcPr>
    </w:tblStylePr>
    <w:tblStylePr w:type="band2Horz">
      <w:rPr>
        <w:rFonts w:cs="Times New Roman"/>
        <w:color w:val="auto"/>
      </w:rPr>
      <w:tblPr/>
      <w:tcPr>
        <w:tcBorders>
          <w:tl2br w:val="none" w:sz="6" w:space="0" w:color="auto"/>
          <w:tr2bl w:val="none" w:sz="6" w:space="0" w:color="auto"/>
        </w:tcBorders>
        <w:shd w:val="pct20" w:color="000000" w:fill="FFFFFF"/>
      </w:tcPr>
    </w:tblStylePr>
  </w:style>
  <w:style w:type="table" w:styleId="Elegantetabel">
    <w:name w:val="Table Elegant"/>
    <w:basedOn w:val="Standaardtabel"/>
    <w:uiPriority w:val="99"/>
    <w:semiHidden/>
    <w:unhideWhenUsed/>
    <w:rsid w:val="001F674E"/>
    <w:pPr>
      <w:spacing w:line="283"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6" w:space="0" w:color="auto"/>
          <w:tr2bl w:val="none" w:sz="6" w:space="0" w:color="auto"/>
        </w:tcBorders>
      </w:tcPr>
    </w:tblStylePr>
  </w:style>
  <w:style w:type="table" w:styleId="Tabelraster1">
    <w:name w:val="Table Grid 1"/>
    <w:basedOn w:val="Standaardtabel"/>
    <w:uiPriority w:val="99"/>
    <w:semiHidden/>
    <w:unhideWhenUsed/>
    <w:rsid w:val="001F674E"/>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6" w:space="0" w:color="auto"/>
          <w:tr2bl w:val="none" w:sz="6" w:space="0" w:color="auto"/>
        </w:tcBorders>
      </w:tcPr>
    </w:tblStylePr>
    <w:tblStylePr w:type="lastCol">
      <w:rPr>
        <w:rFonts w:cs="Times New Roman"/>
        <w:i/>
        <w:iCs/>
      </w:rPr>
      <w:tblPr/>
      <w:tcPr>
        <w:tcBorders>
          <w:tl2br w:val="none" w:sz="6" w:space="0" w:color="auto"/>
          <w:tr2bl w:val="none" w:sz="6" w:space="0" w:color="auto"/>
        </w:tcBorders>
      </w:tcPr>
    </w:tblStylePr>
  </w:style>
  <w:style w:type="table" w:styleId="Tabelraster2">
    <w:name w:val="Table Grid 2"/>
    <w:basedOn w:val="Standaardtabel"/>
    <w:uiPriority w:val="99"/>
    <w:semiHidden/>
    <w:unhideWhenUsed/>
    <w:rsid w:val="001F674E"/>
    <w:pPr>
      <w:spacing w:line="283" w:lineRule="atLeast"/>
    </w:pPr>
    <w:tblPr>
      <w:tblBorders>
        <w:insideH w:val="single" w:sz="6" w:space="0" w:color="000000"/>
        <w:insideV w:val="single" w:sz="6" w:space="0" w:color="000000"/>
      </w:tblBorders>
    </w:tblPr>
    <w:tblStylePr w:type="firstRow">
      <w:rPr>
        <w:rFonts w:cs="Times New Roman"/>
        <w:b/>
        <w:bCs/>
      </w:rPr>
      <w:tblPr/>
      <w:tcPr>
        <w:tcBorders>
          <w:tl2br w:val="none" w:sz="6" w:space="0" w:color="auto"/>
          <w:tr2bl w:val="none" w:sz="6" w:space="0" w:color="auto"/>
        </w:tcBorders>
      </w:tcPr>
    </w:tblStylePr>
    <w:tblStylePr w:type="lastRow">
      <w:rPr>
        <w:rFonts w:cs="Times New Roman"/>
        <w:b/>
        <w:bCs/>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style>
  <w:style w:type="table" w:styleId="Tabelraster3">
    <w:name w:val="Table Grid 3"/>
    <w:basedOn w:val="Standaardtabel"/>
    <w:uiPriority w:val="99"/>
    <w:semiHidden/>
    <w:unhideWhenUsed/>
    <w:rsid w:val="001F674E"/>
    <w:pPr>
      <w:spacing w:line="283"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6" w:space="0" w:color="auto"/>
          <w:tr2bl w:val="none" w:sz="6" w:space="0" w:color="auto"/>
        </w:tcBorders>
        <w:shd w:val="pct30" w:color="FFFF00" w:fill="FFFFFF"/>
      </w:tcPr>
    </w:tblStylePr>
    <w:tblStylePr w:type="lastRow">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style>
  <w:style w:type="table" w:styleId="Tabelraster4">
    <w:name w:val="Table Grid 4"/>
    <w:basedOn w:val="Standaardtabel"/>
    <w:uiPriority w:val="99"/>
    <w:semiHidden/>
    <w:unhideWhenUsed/>
    <w:rsid w:val="001F674E"/>
    <w:pPr>
      <w:spacing w:line="283" w:lineRule="atLeast"/>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6" w:space="0" w:color="auto"/>
          <w:tr2bl w:val="none" w:sz="6" w:space="0" w:color="auto"/>
        </w:tcBorders>
        <w:shd w:val="pct30" w:color="FFFF00" w:fill="FFFFFF"/>
      </w:tcPr>
    </w:tblStylePr>
    <w:tblStylePr w:type="lastRow">
      <w:rPr>
        <w:rFonts w:cs="Times New Roman"/>
        <w:b/>
        <w:bCs/>
        <w:color w:val="auto"/>
      </w:rPr>
      <w:tblPr/>
      <w:tcPr>
        <w:tcBorders>
          <w:top w:val="single" w:sz="6" w:space="0" w:color="000000"/>
          <w:tl2br w:val="none" w:sz="6" w:space="0" w:color="auto"/>
          <w:tr2bl w:val="none" w:sz="6" w:space="0" w:color="auto"/>
        </w:tcBorders>
        <w:shd w:val="pct30" w:color="FFFF00" w:fill="FFFFFF"/>
      </w:tcPr>
    </w:tblStylePr>
    <w:tblStylePr w:type="lastCol">
      <w:rPr>
        <w:rFonts w:cs="Times New Roman"/>
        <w:b/>
        <w:bCs/>
        <w:color w:val="auto"/>
      </w:rPr>
      <w:tblPr/>
      <w:tcPr>
        <w:tcBorders>
          <w:tl2br w:val="none" w:sz="6" w:space="0" w:color="auto"/>
          <w:tr2bl w:val="none" w:sz="6" w:space="0" w:color="auto"/>
        </w:tcBorders>
      </w:tcPr>
    </w:tblStylePr>
  </w:style>
  <w:style w:type="table" w:styleId="Tabelraster5">
    <w:name w:val="Table Grid 5"/>
    <w:basedOn w:val="Standaardtabel"/>
    <w:uiPriority w:val="99"/>
    <w:semiHidden/>
    <w:unhideWhenUsed/>
    <w:rsid w:val="001F674E"/>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6" w:space="0" w:color="auto"/>
          <w:tr2bl w:val="none" w:sz="6" w:space="0" w:color="auto"/>
        </w:tcBorders>
      </w:tcPr>
    </w:tblStylePr>
    <w:tblStylePr w:type="lastRow">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table" w:styleId="Tabelraster6">
    <w:name w:val="Table Grid 6"/>
    <w:basedOn w:val="Standaardtabel"/>
    <w:uiPriority w:val="99"/>
    <w:semiHidden/>
    <w:unhideWhenUsed/>
    <w:rsid w:val="001F674E"/>
    <w:pPr>
      <w:spacing w:line="283"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6" w:space="0" w:color="auto"/>
          <w:tr2bl w:val="none" w:sz="6" w:space="0" w:color="auto"/>
        </w:tcBorders>
      </w:tcPr>
    </w:tblStylePr>
    <w:tblStylePr w:type="lastRow">
      <w:rPr>
        <w:rFonts w:cs="Times New Roman"/>
        <w:color w:val="auto"/>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table" w:styleId="Tabelraster7">
    <w:name w:val="Table Grid 7"/>
    <w:basedOn w:val="Standaardtabel"/>
    <w:uiPriority w:val="99"/>
    <w:semiHidden/>
    <w:unhideWhenUsed/>
    <w:rsid w:val="001F674E"/>
    <w:pPr>
      <w:spacing w:line="283"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6" w:space="0" w:color="auto"/>
          <w:tr2bl w:val="none" w:sz="6" w:space="0" w:color="auto"/>
        </w:tcBorders>
      </w:tcPr>
    </w:tblStylePr>
    <w:tblStylePr w:type="lastRow">
      <w:rPr>
        <w:rFonts w:cs="Times New Roman"/>
        <w:b w:val="0"/>
        <w:bCs w:val="0"/>
      </w:rPr>
      <w:tblPr/>
      <w:tcPr>
        <w:tcBorders>
          <w:top w:val="single" w:sz="6" w:space="0" w:color="000000"/>
          <w:tl2br w:val="none" w:sz="6" w:space="0" w:color="auto"/>
          <w:tr2bl w:val="none" w:sz="6" w:space="0" w:color="auto"/>
        </w:tcBorders>
      </w:tcPr>
    </w:tblStylePr>
    <w:tblStylePr w:type="firstCol">
      <w:rPr>
        <w:rFonts w:cs="Times New Roman"/>
        <w:b w:val="0"/>
        <w:bCs w:val="0"/>
      </w:rPr>
      <w:tblPr/>
      <w:tcPr>
        <w:tcBorders>
          <w:tl2br w:val="none" w:sz="6" w:space="0" w:color="auto"/>
          <w:tr2bl w:val="none" w:sz="6" w:space="0" w:color="auto"/>
        </w:tcBorders>
      </w:tcPr>
    </w:tblStylePr>
    <w:tblStylePr w:type="lastCol">
      <w:rPr>
        <w:rFonts w:cs="Times New Roman"/>
        <w:b w:val="0"/>
        <w:bCs w:val="0"/>
      </w:rPr>
      <w:tblPr/>
      <w:tcPr>
        <w:tcBorders>
          <w:tl2br w:val="none" w:sz="6" w:space="0" w:color="auto"/>
          <w:tr2bl w:val="none" w:sz="6" w:space="0" w:color="auto"/>
        </w:tcBorders>
      </w:tcPr>
    </w:tblStylePr>
    <w:tblStylePr w:type="nwCell">
      <w:rPr>
        <w:rFonts w:cs="Times New Roman"/>
      </w:rPr>
      <w:tblPr/>
      <w:tcPr>
        <w:tcBorders>
          <w:tl2br w:val="single" w:sz="6" w:space="0" w:color="000000"/>
          <w:tr2bl w:val="none" w:sz="6" w:space="0" w:color="auto"/>
        </w:tcBorders>
      </w:tcPr>
    </w:tblStylePr>
  </w:style>
  <w:style w:type="table" w:styleId="Tabelraster8">
    <w:name w:val="Table Grid 8"/>
    <w:basedOn w:val="Standaardtabel"/>
    <w:uiPriority w:val="99"/>
    <w:semiHidden/>
    <w:unhideWhenUsed/>
    <w:rsid w:val="001F674E"/>
    <w:pPr>
      <w:spacing w:line="283"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6" w:space="0" w:color="auto"/>
          <w:tr2bl w:val="none" w:sz="6" w:space="0" w:color="auto"/>
        </w:tcBorders>
        <w:shd w:val="solid" w:color="000080" w:fill="FFFFFF"/>
      </w:tcPr>
    </w:tblStylePr>
    <w:tblStylePr w:type="lastRow">
      <w:rPr>
        <w:rFonts w:cs="Times New Roman"/>
        <w:b/>
        <w:bCs/>
        <w:color w:val="auto"/>
      </w:rPr>
      <w:tblPr/>
      <w:tcPr>
        <w:tcBorders>
          <w:tl2br w:val="none" w:sz="6" w:space="0" w:color="auto"/>
          <w:tr2bl w:val="none" w:sz="6" w:space="0" w:color="auto"/>
        </w:tcBorders>
      </w:tcPr>
    </w:tblStylePr>
    <w:tblStylePr w:type="lastCol">
      <w:rPr>
        <w:rFonts w:cs="Times New Roman"/>
        <w:b/>
        <w:bCs/>
        <w:color w:val="auto"/>
      </w:rPr>
      <w:tblPr/>
      <w:tcPr>
        <w:tcBorders>
          <w:tl2br w:val="none" w:sz="6" w:space="0" w:color="auto"/>
          <w:tr2bl w:val="none" w:sz="6" w:space="0" w:color="auto"/>
        </w:tcBorders>
      </w:tcPr>
    </w:tblStylePr>
  </w:style>
  <w:style w:type="table" w:styleId="Tabellijst1">
    <w:name w:val="Table List 1"/>
    <w:basedOn w:val="Standaardtabel"/>
    <w:uiPriority w:val="99"/>
    <w:semiHidden/>
    <w:unhideWhenUsed/>
    <w:rsid w:val="001F674E"/>
    <w:pPr>
      <w:spacing w:line="283"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6" w:space="0" w:color="auto"/>
          <w:tr2bl w:val="none" w:sz="6" w:space="0" w:color="auto"/>
        </w:tcBorders>
        <w:shd w:val="solid" w:color="C0C0C0" w:fill="FFFFFF"/>
      </w:tcPr>
    </w:tblStylePr>
    <w:tblStylePr w:type="lastRow">
      <w:rPr>
        <w:rFonts w:cs="Times New Roman"/>
      </w:rPr>
      <w:tblPr/>
      <w:tcPr>
        <w:tcBorders>
          <w:top w:val="single" w:sz="6" w:space="0" w:color="000000"/>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solid" w:color="C0C0C0" w:fill="FFFFFF"/>
      </w:tcPr>
    </w:tblStylePr>
    <w:tblStylePr w:type="band2Horz">
      <w:rPr>
        <w:rFonts w:cs="Times New Roman"/>
        <w:color w:val="auto"/>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ellijst2">
    <w:name w:val="Table List 2"/>
    <w:basedOn w:val="Standaardtabel"/>
    <w:uiPriority w:val="99"/>
    <w:semiHidden/>
    <w:unhideWhenUsed/>
    <w:rsid w:val="001F674E"/>
    <w:pPr>
      <w:spacing w:line="283" w:lineRule="atLeast"/>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6" w:space="0" w:color="auto"/>
          <w:tr2bl w:val="none" w:sz="6" w:space="0" w:color="auto"/>
        </w:tcBorders>
        <w:shd w:val="pct75" w:color="008080" w:fill="008000"/>
      </w:tcPr>
    </w:tblStylePr>
    <w:tblStylePr w:type="lastRow">
      <w:rPr>
        <w:rFonts w:cs="Times New Roman"/>
      </w:rPr>
      <w:tblPr/>
      <w:tcPr>
        <w:tcBorders>
          <w:top w:val="single" w:sz="6" w:space="0" w:color="000000"/>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pct20" w:color="00FF00" w:fill="FFFFFF"/>
      </w:tcPr>
    </w:tblStylePr>
    <w:tblStylePr w:type="band2Horz">
      <w:rPr>
        <w:rFonts w:cs="Times New Roman"/>
        <w:color w:val="auto"/>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ellijst3">
    <w:name w:val="Table List 3"/>
    <w:basedOn w:val="Standaardtabel"/>
    <w:uiPriority w:val="99"/>
    <w:semiHidden/>
    <w:unhideWhenUsed/>
    <w:rsid w:val="001F674E"/>
    <w:pPr>
      <w:spacing w:line="283" w:lineRule="atLeast"/>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6" w:space="0" w:color="auto"/>
          <w:tr2bl w:val="none" w:sz="6" w:space="0" w:color="auto"/>
        </w:tcBorders>
      </w:tcPr>
    </w:tblStylePr>
    <w:tblStylePr w:type="lastRow">
      <w:rPr>
        <w:rFonts w:cs="Times New Roman"/>
      </w:rPr>
      <w:tblPr/>
      <w:tcPr>
        <w:tcBorders>
          <w:top w:val="single" w:sz="12" w:space="0" w:color="000000"/>
          <w:tl2br w:val="none" w:sz="6" w:space="0" w:color="auto"/>
          <w:tr2bl w:val="none" w:sz="6" w:space="0" w:color="auto"/>
        </w:tcBorders>
      </w:tcPr>
    </w:tblStylePr>
    <w:tblStylePr w:type="swCell">
      <w:rPr>
        <w:rFonts w:cs="Times New Roman"/>
        <w:i/>
        <w:iCs/>
        <w:color w:val="000080"/>
      </w:rPr>
      <w:tblPr/>
      <w:tcPr>
        <w:tcBorders>
          <w:tl2br w:val="none" w:sz="6" w:space="0" w:color="auto"/>
          <w:tr2bl w:val="none" w:sz="6" w:space="0" w:color="auto"/>
        </w:tcBorders>
      </w:tcPr>
    </w:tblStylePr>
  </w:style>
  <w:style w:type="table" w:styleId="Tabellijst4">
    <w:name w:val="Table List 4"/>
    <w:basedOn w:val="Standaardtabel"/>
    <w:uiPriority w:val="99"/>
    <w:semiHidden/>
    <w:unhideWhenUsed/>
    <w:rsid w:val="001F674E"/>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6" w:space="0" w:color="auto"/>
          <w:tr2bl w:val="none" w:sz="6" w:space="0" w:color="auto"/>
        </w:tcBorders>
        <w:shd w:val="solid" w:color="808080" w:fill="FFFFFF"/>
      </w:tcPr>
    </w:tblStylePr>
  </w:style>
  <w:style w:type="table" w:styleId="Tabellijst5">
    <w:name w:val="Table List 5"/>
    <w:basedOn w:val="Standaardtabel"/>
    <w:uiPriority w:val="99"/>
    <w:semiHidden/>
    <w:unhideWhenUsed/>
    <w:rsid w:val="001F674E"/>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style>
  <w:style w:type="table" w:styleId="Tabellijst6">
    <w:name w:val="Table List 6"/>
    <w:basedOn w:val="Standaardtabel"/>
    <w:uiPriority w:val="99"/>
    <w:semiHidden/>
    <w:unhideWhenUsed/>
    <w:rsid w:val="001F674E"/>
    <w:pPr>
      <w:spacing w:line="283"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6" w:space="0" w:color="auto"/>
          <w:tr2bl w:val="none" w:sz="6" w:space="0" w:color="auto"/>
        </w:tcBorders>
      </w:tcPr>
    </w:tblStylePr>
    <w:tblStylePr w:type="firstCol">
      <w:rPr>
        <w:rFonts w:cs="Times New Roman"/>
        <w:b/>
        <w:bCs/>
      </w:rPr>
      <w:tblPr/>
      <w:tcPr>
        <w:tcBorders>
          <w:right w:val="single" w:sz="12" w:space="0" w:color="000000"/>
          <w:tl2br w:val="none" w:sz="6" w:space="0" w:color="auto"/>
          <w:tr2bl w:val="none" w:sz="6" w:space="0" w:color="auto"/>
        </w:tcBorders>
      </w:tcPr>
    </w:tblStylePr>
    <w:tblStylePr w:type="band1Horz">
      <w:rPr>
        <w:rFonts w:cs="Times New Roman"/>
      </w:rPr>
      <w:tblPr/>
      <w:tcPr>
        <w:tcBorders>
          <w:tl2br w:val="none" w:sz="6" w:space="0" w:color="auto"/>
          <w:tr2bl w:val="none" w:sz="6" w:space="0" w:color="auto"/>
        </w:tcBorders>
        <w:shd w:val="pct25" w:color="000000" w:fill="FFFFFF"/>
      </w:tcPr>
    </w:tblStylePr>
  </w:style>
  <w:style w:type="table" w:styleId="Tabellijst7">
    <w:name w:val="Table List 7"/>
    <w:basedOn w:val="Standaardtabel"/>
    <w:uiPriority w:val="99"/>
    <w:semiHidden/>
    <w:unhideWhenUsed/>
    <w:rsid w:val="001F674E"/>
    <w:pPr>
      <w:spacing w:line="283"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6" w:space="0" w:color="auto"/>
          <w:tr2bl w:val="none" w:sz="6" w:space="0" w:color="auto"/>
        </w:tcBorders>
        <w:shd w:val="solid" w:color="C0C0C0" w:fill="FFFFFF"/>
      </w:tcPr>
    </w:tblStylePr>
    <w:tblStylePr w:type="lastRow">
      <w:rPr>
        <w:rFonts w:cs="Times New Roman"/>
        <w:b/>
        <w:bCs/>
      </w:rPr>
      <w:tblPr/>
      <w:tcPr>
        <w:tcBorders>
          <w:top w:val="single" w:sz="12" w:space="0" w:color="008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pct20" w:color="000000" w:fill="FFFFFF"/>
      </w:tcPr>
    </w:tblStylePr>
    <w:tblStylePr w:type="band2Horz">
      <w:rPr>
        <w:rFonts w:cs="Times New Roman"/>
      </w:rPr>
      <w:tblPr/>
      <w:tcPr>
        <w:tcBorders>
          <w:tl2br w:val="none" w:sz="6" w:space="0" w:color="auto"/>
          <w:tr2bl w:val="none" w:sz="6" w:space="0" w:color="auto"/>
        </w:tcBorders>
        <w:shd w:val="pct25" w:color="FFFF00" w:fill="FFFFFF"/>
      </w:tcPr>
    </w:tblStylePr>
  </w:style>
  <w:style w:type="table" w:styleId="Tabellijst8">
    <w:name w:val="Table List 8"/>
    <w:basedOn w:val="Standaardtabel"/>
    <w:uiPriority w:val="99"/>
    <w:semiHidden/>
    <w:unhideWhenUsed/>
    <w:rsid w:val="001F674E"/>
    <w:pPr>
      <w:spacing w:line="283"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6" w:space="0" w:color="auto"/>
          <w:tr2bl w:val="none" w:sz="6" w:space="0" w:color="auto"/>
        </w:tcBorders>
        <w:shd w:val="solid" w:color="FFFF00" w:fill="FFFFFF"/>
      </w:tcPr>
    </w:tblStylePr>
    <w:tblStylePr w:type="lastRow">
      <w:rPr>
        <w:rFonts w:cs="Times New Roman"/>
        <w:b/>
        <w:bCs/>
      </w:rPr>
      <w:tblPr/>
      <w:tcPr>
        <w:tcBorders>
          <w:top w:val="single" w:sz="6" w:space="0" w:color="000000"/>
          <w:tl2br w:val="none" w:sz="6" w:space="0" w:color="auto"/>
          <w:tr2bl w:val="none" w:sz="6" w:space="0" w:color="auto"/>
        </w:tcBorders>
      </w:tcPr>
    </w:tblStylePr>
    <w:tblStylePr w:type="firstCol">
      <w:rPr>
        <w:rFonts w:cs="Times New Roman"/>
        <w:b/>
        <w:bCs/>
      </w:rPr>
      <w:tblPr/>
      <w:tcPr>
        <w:tcBorders>
          <w:tl2br w:val="none" w:sz="6" w:space="0" w:color="auto"/>
          <w:tr2bl w:val="none" w:sz="6" w:space="0" w:color="auto"/>
        </w:tcBorders>
      </w:tcPr>
    </w:tblStylePr>
    <w:tblStylePr w:type="lastCol">
      <w:rPr>
        <w:rFonts w:cs="Times New Roman"/>
        <w:b/>
        <w:bCs/>
      </w:rPr>
      <w:tblPr/>
      <w:tcPr>
        <w:tcBorders>
          <w:tl2br w:val="none" w:sz="6" w:space="0" w:color="auto"/>
          <w:tr2bl w:val="none" w:sz="6" w:space="0" w:color="auto"/>
        </w:tcBorders>
      </w:tcPr>
    </w:tblStylePr>
    <w:tblStylePr w:type="band1Horz">
      <w:rPr>
        <w:rFonts w:cs="Times New Roman"/>
        <w:color w:val="auto"/>
      </w:rPr>
      <w:tblPr/>
      <w:tcPr>
        <w:tcBorders>
          <w:tl2br w:val="none" w:sz="6" w:space="0" w:color="auto"/>
          <w:tr2bl w:val="none" w:sz="6" w:space="0" w:color="auto"/>
        </w:tcBorders>
        <w:shd w:val="pct25" w:color="FFFF00" w:fill="FFFFFF"/>
      </w:tcPr>
    </w:tblStylePr>
    <w:tblStylePr w:type="band2Horz">
      <w:rPr>
        <w:rFonts w:cs="Times New Roman"/>
      </w:rPr>
      <w:tblPr/>
      <w:tcPr>
        <w:tcBorders>
          <w:tl2br w:val="none" w:sz="6" w:space="0" w:color="auto"/>
          <w:tr2bl w:val="none" w:sz="6" w:space="0" w:color="auto"/>
        </w:tcBorders>
        <w:shd w:val="pct50" w:color="FF0000" w:fill="FFFFFF"/>
      </w:tcPr>
    </w:tblStylePr>
  </w:style>
  <w:style w:type="paragraph" w:styleId="Bronvermelding">
    <w:name w:val="table of authorities"/>
    <w:basedOn w:val="Standaard"/>
    <w:next w:val="Standaard"/>
    <w:uiPriority w:val="99"/>
    <w:semiHidden/>
    <w:unhideWhenUsed/>
    <w:rsid w:val="001F674E"/>
    <w:pPr>
      <w:tabs>
        <w:tab w:val="clear" w:pos="-1440"/>
        <w:tab w:val="clear" w:pos="-720"/>
        <w:tab w:val="clear" w:pos="0"/>
        <w:tab w:val="clear" w:pos="380"/>
      </w:tabs>
      <w:spacing w:after="160" w:line="259" w:lineRule="auto"/>
      <w:ind w:left="170" w:hanging="170"/>
    </w:pPr>
    <w:rPr>
      <w:rFonts w:ascii="Calibri" w:hAnsi="Calibri"/>
      <w:sz w:val="22"/>
      <w:szCs w:val="22"/>
      <w:lang w:val="nl-NL" w:eastAsia="en-US"/>
    </w:rPr>
  </w:style>
  <w:style w:type="paragraph" w:styleId="Lijstmetafbeeldingen">
    <w:name w:val="table of figures"/>
    <w:basedOn w:val="Standaard"/>
    <w:next w:val="Standaard"/>
    <w:uiPriority w:val="99"/>
    <w:semiHidden/>
    <w:unhideWhenUsed/>
    <w:rsid w:val="001F674E"/>
    <w:pPr>
      <w:tabs>
        <w:tab w:val="clear" w:pos="-1440"/>
        <w:tab w:val="clear" w:pos="-720"/>
        <w:tab w:val="clear" w:pos="0"/>
        <w:tab w:val="clear" w:pos="380"/>
      </w:tabs>
      <w:spacing w:after="160" w:line="259" w:lineRule="auto"/>
    </w:pPr>
    <w:rPr>
      <w:rFonts w:ascii="Calibri" w:hAnsi="Calibri"/>
      <w:sz w:val="22"/>
      <w:szCs w:val="22"/>
      <w:lang w:val="nl-NL" w:eastAsia="en-US"/>
    </w:rPr>
  </w:style>
  <w:style w:type="table" w:styleId="Professioneletabel">
    <w:name w:val="Table Professional"/>
    <w:basedOn w:val="Standaardtabel"/>
    <w:uiPriority w:val="99"/>
    <w:semiHidden/>
    <w:unhideWhenUsed/>
    <w:rsid w:val="001F674E"/>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6" w:space="0" w:color="auto"/>
          <w:tr2bl w:val="none" w:sz="6" w:space="0" w:color="auto"/>
        </w:tcBorders>
        <w:shd w:val="solid" w:color="000000" w:fill="FFFFFF"/>
      </w:tcPr>
    </w:tblStylePr>
  </w:style>
  <w:style w:type="table" w:styleId="Eenvoudigetabel1">
    <w:name w:val="Table Simple 1"/>
    <w:basedOn w:val="Standaardtabel"/>
    <w:uiPriority w:val="99"/>
    <w:semiHidden/>
    <w:unhideWhenUsed/>
    <w:rsid w:val="001F674E"/>
    <w:pPr>
      <w:spacing w:line="283" w:lineRule="atLeast"/>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6" w:space="0" w:color="auto"/>
          <w:tr2bl w:val="none" w:sz="6" w:space="0" w:color="auto"/>
        </w:tcBorders>
      </w:tcPr>
    </w:tblStylePr>
    <w:tblStylePr w:type="lastRow">
      <w:rPr>
        <w:rFonts w:cs="Times New Roman"/>
      </w:rPr>
      <w:tblPr/>
      <w:tcPr>
        <w:tcBorders>
          <w:top w:val="single" w:sz="6" w:space="0" w:color="008000"/>
          <w:tl2br w:val="none" w:sz="6" w:space="0" w:color="auto"/>
          <w:tr2bl w:val="none" w:sz="6" w:space="0" w:color="auto"/>
        </w:tcBorders>
      </w:tcPr>
    </w:tblStylePr>
  </w:style>
  <w:style w:type="table" w:styleId="Eenvoudigetabel2">
    <w:name w:val="Table Simple 2"/>
    <w:basedOn w:val="Standaardtabel"/>
    <w:uiPriority w:val="99"/>
    <w:semiHidden/>
    <w:unhideWhenUsed/>
    <w:rsid w:val="001F674E"/>
    <w:pPr>
      <w:spacing w:line="283" w:lineRule="atLeast"/>
    </w:pPr>
    <w:tblPr/>
    <w:tblStylePr w:type="firstRow">
      <w:rPr>
        <w:rFonts w:cs="Times New Roman"/>
        <w:b/>
        <w:bCs/>
      </w:rPr>
      <w:tblPr/>
      <w:tcPr>
        <w:tcBorders>
          <w:bottom w:val="single" w:sz="12" w:space="0" w:color="000000"/>
          <w:tl2br w:val="none" w:sz="6" w:space="0" w:color="auto"/>
          <w:tr2bl w:val="none" w:sz="6" w:space="0" w:color="auto"/>
        </w:tcBorders>
      </w:tcPr>
    </w:tblStylePr>
    <w:tblStylePr w:type="lastRow">
      <w:rPr>
        <w:rFonts w:cs="Times New Roman"/>
        <w:b/>
        <w:bCs/>
        <w:color w:val="auto"/>
      </w:rPr>
      <w:tblPr/>
      <w:tcPr>
        <w:tcBorders>
          <w:top w:val="single" w:sz="6" w:space="0" w:color="000000"/>
          <w:tl2br w:val="none" w:sz="6" w:space="0" w:color="auto"/>
          <w:tr2bl w:val="none" w:sz="6" w:space="0" w:color="auto"/>
        </w:tcBorders>
      </w:tcPr>
    </w:tblStylePr>
    <w:tblStylePr w:type="firstCol">
      <w:rPr>
        <w:rFonts w:cs="Times New Roman"/>
        <w:b/>
        <w:bCs/>
      </w:rPr>
      <w:tblPr/>
      <w:tcPr>
        <w:tcBorders>
          <w:right w:val="single" w:sz="12" w:space="0" w:color="000000"/>
          <w:tl2br w:val="none" w:sz="6" w:space="0" w:color="auto"/>
          <w:tr2bl w:val="none" w:sz="6" w:space="0" w:color="auto"/>
        </w:tcBorders>
      </w:tcPr>
    </w:tblStylePr>
    <w:tblStylePr w:type="lastCol">
      <w:rPr>
        <w:rFonts w:cs="Times New Roman"/>
        <w:b/>
        <w:bCs/>
      </w:rPr>
      <w:tblPr/>
      <w:tcPr>
        <w:tcBorders>
          <w:left w:val="single" w:sz="6" w:space="0" w:color="000000"/>
          <w:tl2br w:val="none" w:sz="6" w:space="0" w:color="auto"/>
          <w:tr2bl w:val="none" w:sz="6" w:space="0" w:color="auto"/>
        </w:tcBorders>
      </w:tcPr>
    </w:tblStylePr>
    <w:tblStylePr w:type="neCell">
      <w:rPr>
        <w:rFonts w:cs="Times New Roman"/>
        <w:b/>
        <w:bCs/>
      </w:rPr>
      <w:tblPr/>
      <w:tcPr>
        <w:tcBorders>
          <w:left w:val="none" w:sz="6" w:space="0" w:color="auto"/>
          <w:tl2br w:val="none" w:sz="6" w:space="0" w:color="auto"/>
          <w:tr2bl w:val="none" w:sz="6" w:space="0" w:color="auto"/>
        </w:tcBorders>
      </w:tcPr>
    </w:tblStylePr>
    <w:tblStylePr w:type="swCell">
      <w:rPr>
        <w:rFonts w:cs="Times New Roman"/>
        <w:b/>
        <w:bCs/>
      </w:rPr>
      <w:tblPr/>
      <w:tcPr>
        <w:tcBorders>
          <w:top w:val="none" w:sz="6" w:space="0" w:color="auto"/>
          <w:tl2br w:val="none" w:sz="6" w:space="0" w:color="auto"/>
          <w:tr2bl w:val="none" w:sz="6" w:space="0" w:color="auto"/>
        </w:tcBorders>
      </w:tcPr>
    </w:tblStylePr>
  </w:style>
  <w:style w:type="table" w:styleId="Eenvoudigetabel3">
    <w:name w:val="Table Simple 3"/>
    <w:basedOn w:val="Standaardtabel"/>
    <w:uiPriority w:val="99"/>
    <w:semiHidden/>
    <w:unhideWhenUsed/>
    <w:rsid w:val="001F674E"/>
    <w:pPr>
      <w:spacing w:line="283" w:lineRule="atLeast"/>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6" w:space="0" w:color="auto"/>
          <w:tr2bl w:val="none" w:sz="6" w:space="0" w:color="auto"/>
        </w:tcBorders>
        <w:shd w:val="solid" w:color="000000" w:fill="FFFFFF"/>
      </w:tcPr>
    </w:tblStylePr>
  </w:style>
  <w:style w:type="table" w:styleId="Verfijndetabel1">
    <w:name w:val="Table Subtle 1"/>
    <w:basedOn w:val="Standaardtabel"/>
    <w:uiPriority w:val="99"/>
    <w:semiHidden/>
    <w:unhideWhenUsed/>
    <w:rsid w:val="001F674E"/>
    <w:pPr>
      <w:spacing w:line="283" w:lineRule="atLeast"/>
    </w:pPr>
    <w:tblPr>
      <w:tblStyleRowBandSize w:val="1"/>
    </w:tblPr>
    <w:tblStylePr w:type="firstRow">
      <w:rPr>
        <w:rFonts w:cs="Times New Roman"/>
      </w:rPr>
      <w:tblPr/>
      <w:tcPr>
        <w:tcBorders>
          <w:top w:val="single" w:sz="6" w:space="0" w:color="000000"/>
          <w:bottom w:val="single" w:sz="12" w:space="0" w:color="000000"/>
          <w:tl2br w:val="none" w:sz="6" w:space="0" w:color="auto"/>
          <w:tr2bl w:val="none" w:sz="6" w:space="0" w:color="auto"/>
        </w:tcBorders>
      </w:tcPr>
    </w:tblStylePr>
    <w:tblStylePr w:type="lastRow">
      <w:rPr>
        <w:rFonts w:cs="Times New Roman"/>
      </w:rPr>
      <w:tblPr/>
      <w:tcPr>
        <w:tcBorders>
          <w:top w:val="single" w:sz="12" w:space="0" w:color="000000"/>
          <w:tl2br w:val="none" w:sz="6" w:space="0" w:color="auto"/>
          <w:tr2bl w:val="none" w:sz="6" w:space="0" w:color="auto"/>
        </w:tcBorders>
        <w:shd w:val="pct25" w:color="800080" w:fill="FFFFFF"/>
      </w:tcPr>
    </w:tblStylePr>
    <w:tblStylePr w:type="firstCol">
      <w:rPr>
        <w:rFonts w:cs="Times New Roman"/>
      </w:rPr>
      <w:tblPr/>
      <w:tcPr>
        <w:tcBorders>
          <w:right w:val="single" w:sz="12" w:space="0" w:color="000000"/>
          <w:tl2br w:val="none" w:sz="6" w:space="0" w:color="auto"/>
          <w:tr2bl w:val="none" w:sz="6" w:space="0" w:color="auto"/>
        </w:tcBorders>
      </w:tcPr>
    </w:tblStylePr>
    <w:tblStylePr w:type="lastCol">
      <w:rPr>
        <w:rFonts w:cs="Times New Roman"/>
      </w:rPr>
      <w:tblPr/>
      <w:tcPr>
        <w:tcBorders>
          <w:left w:val="single" w:sz="12" w:space="0" w:color="000000"/>
          <w:tl2br w:val="none" w:sz="6" w:space="0" w:color="auto"/>
          <w:tr2bl w:val="none" w:sz="6" w:space="0" w:color="auto"/>
        </w:tcBorders>
      </w:tcPr>
    </w:tblStylePr>
    <w:tblStylePr w:type="band1Horz">
      <w:rPr>
        <w:rFonts w:cs="Times New Roman"/>
      </w:rPr>
      <w:tblPr/>
      <w:tcPr>
        <w:tcBorders>
          <w:bottom w:val="single" w:sz="6" w:space="0" w:color="000000"/>
          <w:tl2br w:val="none" w:sz="6" w:space="0" w:color="auto"/>
          <w:tr2bl w:val="none" w:sz="6" w:space="0" w:color="auto"/>
        </w:tcBorders>
        <w:shd w:val="pct25" w:color="8080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Verfijndetabel2">
    <w:name w:val="Table Subtle 2"/>
    <w:basedOn w:val="Standaardtabel"/>
    <w:uiPriority w:val="99"/>
    <w:semiHidden/>
    <w:unhideWhenUsed/>
    <w:rsid w:val="001F674E"/>
    <w:pPr>
      <w:spacing w:line="283" w:lineRule="atLeast"/>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6" w:space="0" w:color="auto"/>
          <w:tr2bl w:val="none" w:sz="6" w:space="0" w:color="auto"/>
        </w:tcBorders>
      </w:tcPr>
    </w:tblStylePr>
    <w:tblStylePr w:type="lastRow">
      <w:rPr>
        <w:rFonts w:cs="Times New Roman"/>
      </w:rPr>
      <w:tblPr/>
      <w:tcPr>
        <w:tcBorders>
          <w:top w:val="single" w:sz="12" w:space="0" w:color="000000"/>
          <w:tl2br w:val="none" w:sz="6" w:space="0" w:color="auto"/>
          <w:tr2bl w:val="none" w:sz="6" w:space="0" w:color="auto"/>
        </w:tcBorders>
      </w:tcPr>
    </w:tblStylePr>
    <w:tblStylePr w:type="firstCol">
      <w:rPr>
        <w:rFonts w:cs="Times New Roman"/>
      </w:rPr>
      <w:tblPr/>
      <w:tcPr>
        <w:tcBorders>
          <w:right w:val="single" w:sz="12" w:space="0" w:color="000000"/>
          <w:tl2br w:val="none" w:sz="6" w:space="0" w:color="auto"/>
          <w:tr2bl w:val="none" w:sz="6" w:space="0" w:color="auto"/>
        </w:tcBorders>
        <w:shd w:val="pct25" w:color="008000" w:fill="FFFFFF"/>
      </w:tcPr>
    </w:tblStylePr>
    <w:tblStylePr w:type="lastCol">
      <w:rPr>
        <w:rFonts w:cs="Times New Roman"/>
      </w:rPr>
      <w:tblPr/>
      <w:tcPr>
        <w:tcBorders>
          <w:left w:val="single" w:sz="12" w:space="0" w:color="000000"/>
          <w:tl2br w:val="none" w:sz="6" w:space="0" w:color="auto"/>
          <w:tr2bl w:val="none" w:sz="6" w:space="0" w:color="auto"/>
        </w:tcBorders>
        <w:shd w:val="pct25" w:color="808000" w:fill="FFFFFF"/>
      </w:tcPr>
    </w:tblStylePr>
    <w:tblStylePr w:type="neCell">
      <w:rPr>
        <w:rFonts w:cs="Times New Roman"/>
        <w:b/>
        <w:bCs/>
      </w:rPr>
      <w:tblPr/>
      <w:tcPr>
        <w:tcBorders>
          <w:tl2br w:val="none" w:sz="6" w:space="0" w:color="auto"/>
          <w:tr2bl w:val="none" w:sz="6" w:space="0" w:color="auto"/>
        </w:tcBorders>
      </w:tcPr>
    </w:tblStylePr>
    <w:tblStylePr w:type="swCell">
      <w:rPr>
        <w:rFonts w:cs="Times New Roman"/>
        <w:b/>
        <w:bCs/>
      </w:rPr>
      <w:tblPr/>
      <w:tcPr>
        <w:tcBorders>
          <w:tl2br w:val="none" w:sz="6" w:space="0" w:color="auto"/>
          <w:tr2bl w:val="none" w:sz="6" w:space="0" w:color="auto"/>
        </w:tcBorders>
      </w:tcPr>
    </w:tblStylePr>
  </w:style>
  <w:style w:type="table" w:styleId="Tabelthema">
    <w:name w:val="Table Theme"/>
    <w:basedOn w:val="Standaardtabel"/>
    <w:uiPriority w:val="99"/>
    <w:semiHidden/>
    <w:unhideWhenUsed/>
    <w:rsid w:val="001F674E"/>
    <w:pPr>
      <w:spacing w:line="283"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F674E"/>
    <w:pPr>
      <w:spacing w:line="283"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6" w:space="0" w:color="auto"/>
          <w:tr2bl w:val="none" w:sz="6" w:space="0" w:color="auto"/>
        </w:tcBorders>
      </w:tcPr>
    </w:tblStylePr>
  </w:style>
  <w:style w:type="table" w:styleId="Webtabel2">
    <w:name w:val="Table Web 2"/>
    <w:basedOn w:val="Standaardtabel"/>
    <w:uiPriority w:val="99"/>
    <w:semiHidden/>
    <w:unhideWhenUsed/>
    <w:rsid w:val="001F674E"/>
    <w:pPr>
      <w:spacing w:line="283"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6" w:space="0" w:color="auto"/>
          <w:tr2bl w:val="none" w:sz="6" w:space="0" w:color="auto"/>
        </w:tcBorders>
      </w:tcPr>
    </w:tblStylePr>
  </w:style>
  <w:style w:type="table" w:styleId="Webtabel3">
    <w:name w:val="Table Web 3"/>
    <w:basedOn w:val="Standaardtabel"/>
    <w:uiPriority w:val="99"/>
    <w:semiHidden/>
    <w:unhideWhenUsed/>
    <w:rsid w:val="001F674E"/>
    <w:pPr>
      <w:spacing w:line="283"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6" w:space="0" w:color="auto"/>
          <w:tr2bl w:val="none" w:sz="6" w:space="0" w:color="auto"/>
        </w:tcBorders>
      </w:tcPr>
    </w:tblStylePr>
  </w:style>
  <w:style w:type="paragraph" w:styleId="Titel">
    <w:name w:val="Title"/>
    <w:basedOn w:val="Standaard"/>
    <w:next w:val="Standaard"/>
    <w:link w:val="TitelChar"/>
    <w:uiPriority w:val="10"/>
    <w:rsid w:val="001F674E"/>
    <w:pPr>
      <w:pBdr>
        <w:bottom w:val="single" w:sz="8" w:space="4" w:color="4F81BD"/>
      </w:pBdr>
      <w:tabs>
        <w:tab w:val="clear" w:pos="-1440"/>
        <w:tab w:val="clear" w:pos="-720"/>
        <w:tab w:val="clear" w:pos="0"/>
        <w:tab w:val="clear" w:pos="380"/>
      </w:tabs>
      <w:spacing w:after="300"/>
      <w:contextualSpacing/>
    </w:pPr>
    <w:rPr>
      <w:rFonts w:ascii="Cambria" w:hAnsi="Cambria"/>
      <w:color w:val="17365D"/>
      <w:spacing w:val="5"/>
      <w:kern w:val="28"/>
      <w:sz w:val="52"/>
      <w:szCs w:val="52"/>
      <w:lang w:val="nl-NL" w:eastAsia="en-US"/>
    </w:rPr>
  </w:style>
  <w:style w:type="character" w:customStyle="1" w:styleId="TitelChar">
    <w:name w:val="Titel Char"/>
    <w:basedOn w:val="Standaardalinea-lettertype"/>
    <w:link w:val="Titel"/>
    <w:uiPriority w:val="10"/>
    <w:rsid w:val="001F674E"/>
    <w:rPr>
      <w:rFonts w:ascii="Cambria" w:hAnsi="Cambria"/>
      <w:color w:val="17365D"/>
      <w:spacing w:val="5"/>
      <w:kern w:val="28"/>
      <w:sz w:val="52"/>
      <w:szCs w:val="52"/>
      <w:lang w:eastAsia="en-US"/>
    </w:rPr>
  </w:style>
  <w:style w:type="paragraph" w:styleId="Kopbronvermelding">
    <w:name w:val="toa heading"/>
    <w:basedOn w:val="Standaard"/>
    <w:next w:val="Standaard"/>
    <w:uiPriority w:val="99"/>
    <w:unhideWhenUsed/>
    <w:rsid w:val="001F674E"/>
    <w:pPr>
      <w:tabs>
        <w:tab w:val="clear" w:pos="-1440"/>
        <w:tab w:val="clear" w:pos="-720"/>
        <w:tab w:val="clear" w:pos="0"/>
        <w:tab w:val="clear" w:pos="380"/>
      </w:tabs>
      <w:spacing w:before="120" w:after="160" w:line="259" w:lineRule="auto"/>
    </w:pPr>
    <w:rPr>
      <w:rFonts w:ascii="Cambria" w:hAnsi="Cambria"/>
      <w:b/>
      <w:bCs/>
      <w:sz w:val="24"/>
      <w:szCs w:val="24"/>
      <w:lang w:val="nl-NL" w:eastAsia="en-US"/>
    </w:rPr>
  </w:style>
  <w:style w:type="paragraph" w:styleId="Inhopg40">
    <w:name w:val="toc 4"/>
    <w:basedOn w:val="Standaard"/>
    <w:next w:val="Standaard"/>
    <w:autoRedefine/>
    <w:uiPriority w:val="39"/>
    <w:semiHidden/>
    <w:unhideWhenUsed/>
    <w:rsid w:val="001F674E"/>
    <w:pPr>
      <w:tabs>
        <w:tab w:val="clear" w:pos="-1440"/>
        <w:tab w:val="clear" w:pos="-720"/>
        <w:tab w:val="clear" w:pos="0"/>
        <w:tab w:val="clear" w:pos="380"/>
      </w:tabs>
      <w:spacing w:after="100" w:line="259" w:lineRule="auto"/>
      <w:ind w:left="510"/>
    </w:pPr>
    <w:rPr>
      <w:rFonts w:ascii="Calibri" w:hAnsi="Calibri"/>
      <w:sz w:val="22"/>
      <w:szCs w:val="22"/>
      <w:lang w:val="nl-NL" w:eastAsia="en-US"/>
    </w:rPr>
  </w:style>
  <w:style w:type="paragraph" w:styleId="Inhopg50">
    <w:name w:val="toc 5"/>
    <w:basedOn w:val="Standaard"/>
    <w:next w:val="Standaard"/>
    <w:autoRedefine/>
    <w:uiPriority w:val="39"/>
    <w:semiHidden/>
    <w:unhideWhenUsed/>
    <w:rsid w:val="001F674E"/>
    <w:pPr>
      <w:tabs>
        <w:tab w:val="clear" w:pos="-1440"/>
        <w:tab w:val="clear" w:pos="-720"/>
        <w:tab w:val="clear" w:pos="0"/>
        <w:tab w:val="clear" w:pos="380"/>
      </w:tabs>
      <w:spacing w:after="100" w:line="259" w:lineRule="auto"/>
      <w:ind w:left="680"/>
    </w:pPr>
    <w:rPr>
      <w:rFonts w:ascii="Calibri" w:hAnsi="Calibri"/>
      <w:sz w:val="22"/>
      <w:szCs w:val="22"/>
      <w:lang w:val="nl-NL" w:eastAsia="en-US"/>
    </w:rPr>
  </w:style>
  <w:style w:type="paragraph" w:styleId="Inhopg80">
    <w:name w:val="toc 8"/>
    <w:basedOn w:val="Standaard"/>
    <w:next w:val="Standaard"/>
    <w:autoRedefine/>
    <w:uiPriority w:val="39"/>
    <w:semiHidden/>
    <w:unhideWhenUsed/>
    <w:rsid w:val="001F674E"/>
    <w:pPr>
      <w:tabs>
        <w:tab w:val="clear" w:pos="-1440"/>
        <w:tab w:val="clear" w:pos="-720"/>
        <w:tab w:val="clear" w:pos="0"/>
        <w:tab w:val="clear" w:pos="380"/>
      </w:tabs>
      <w:spacing w:after="100" w:line="259" w:lineRule="auto"/>
      <w:ind w:left="1190"/>
    </w:pPr>
    <w:rPr>
      <w:rFonts w:ascii="Calibri" w:hAnsi="Calibri"/>
      <w:sz w:val="22"/>
      <w:szCs w:val="22"/>
      <w:lang w:val="nl-NL" w:eastAsia="en-US"/>
    </w:rPr>
  </w:style>
  <w:style w:type="paragraph" w:styleId="Inhopg90">
    <w:name w:val="toc 9"/>
    <w:basedOn w:val="Standaard"/>
    <w:next w:val="Standaard"/>
    <w:autoRedefine/>
    <w:uiPriority w:val="39"/>
    <w:semiHidden/>
    <w:unhideWhenUsed/>
    <w:rsid w:val="001F674E"/>
    <w:pPr>
      <w:tabs>
        <w:tab w:val="clear" w:pos="-1440"/>
        <w:tab w:val="clear" w:pos="-720"/>
        <w:tab w:val="clear" w:pos="0"/>
        <w:tab w:val="clear" w:pos="380"/>
      </w:tabs>
      <w:spacing w:after="100" w:line="259" w:lineRule="auto"/>
      <w:ind w:left="1360"/>
    </w:pPr>
    <w:rPr>
      <w:rFonts w:ascii="Calibri" w:hAnsi="Calibri"/>
      <w:sz w:val="22"/>
      <w:szCs w:val="22"/>
      <w:lang w:val="nl-NL" w:eastAsia="en-US"/>
    </w:rPr>
  </w:style>
  <w:style w:type="paragraph" w:styleId="Kopvaninhoudsopgave">
    <w:name w:val="TOC Heading"/>
    <w:basedOn w:val="Kop1"/>
    <w:next w:val="Standaard"/>
    <w:uiPriority w:val="39"/>
    <w:unhideWhenUsed/>
    <w:rsid w:val="001F674E"/>
    <w:pPr>
      <w:pageBreakBefore w:val="0"/>
      <w:numPr>
        <w:numId w:val="0"/>
      </w:numPr>
      <w:suppressLineNumbers w:val="0"/>
      <w:tabs>
        <w:tab w:val="clear" w:pos="-1440"/>
        <w:tab w:val="clear" w:pos="-720"/>
        <w:tab w:val="clear" w:pos="0"/>
        <w:tab w:val="clear" w:pos="380"/>
      </w:tabs>
      <w:suppressAutoHyphens w:val="0"/>
      <w:spacing w:before="480" w:after="160" w:line="283" w:lineRule="atLeast"/>
      <w:jc w:val="left"/>
      <w:outlineLvl w:val="9"/>
    </w:pPr>
    <w:rPr>
      <w:rFonts w:ascii="Cambria" w:hAnsi="Cambria"/>
      <w:bCs/>
      <w:color w:val="365F91"/>
      <w:kern w:val="0"/>
      <w:sz w:val="28"/>
      <w:szCs w:val="28"/>
      <w:lang w:val="nl-NL" w:eastAsia="en-US"/>
    </w:rPr>
  </w:style>
  <w:style w:type="paragraph" w:customStyle="1" w:styleId="AdresRegel1Blauw">
    <w:name w:val="AdresRegel1Blauw"/>
    <w:basedOn w:val="Standaard"/>
    <w:link w:val="AdresRegel1BlauwChar"/>
    <w:rsid w:val="001F674E"/>
    <w:pPr>
      <w:tabs>
        <w:tab w:val="clear" w:pos="-1440"/>
        <w:tab w:val="clear" w:pos="-720"/>
        <w:tab w:val="clear" w:pos="0"/>
        <w:tab w:val="clear" w:pos="380"/>
      </w:tabs>
      <w:autoSpaceDE w:val="0"/>
      <w:autoSpaceDN w:val="0"/>
      <w:adjustRightInd w:val="0"/>
      <w:spacing w:before="160" w:after="160" w:line="241" w:lineRule="atLeast"/>
    </w:pPr>
    <w:rPr>
      <w:rFonts w:ascii="Times New Roman" w:hAnsi="Times New Roman"/>
      <w:color w:val="244B8D"/>
      <w:sz w:val="14"/>
      <w:szCs w:val="14"/>
      <w:lang w:val="nl-NL" w:eastAsia="en-US"/>
    </w:rPr>
  </w:style>
  <w:style w:type="paragraph" w:customStyle="1" w:styleId="AdresRegelVervolgBlauw">
    <w:name w:val="AdresRegelVervolgBlauw"/>
    <w:basedOn w:val="Standaard"/>
    <w:link w:val="AdresRegelVervolgBlauwChar"/>
    <w:rsid w:val="001F674E"/>
    <w:pPr>
      <w:tabs>
        <w:tab w:val="clear" w:pos="-1440"/>
        <w:tab w:val="clear" w:pos="-720"/>
        <w:tab w:val="clear" w:pos="0"/>
        <w:tab w:val="clear" w:pos="380"/>
      </w:tabs>
      <w:spacing w:after="160" w:line="200" w:lineRule="atLeast"/>
    </w:pPr>
    <w:rPr>
      <w:rFonts w:ascii="Times New Roman" w:hAnsi="Times New Roman"/>
      <w:color w:val="244B8D"/>
      <w:sz w:val="14"/>
      <w:szCs w:val="14"/>
      <w:lang w:val="nl-NL" w:eastAsia="en-US"/>
    </w:rPr>
  </w:style>
  <w:style w:type="character" w:customStyle="1" w:styleId="AdresRegel1BlauwChar">
    <w:name w:val="AdresRegel1Blauw Char"/>
    <w:link w:val="AdresRegel1Blauw"/>
    <w:locked/>
    <w:rsid w:val="001F674E"/>
    <w:rPr>
      <w:color w:val="244B8D"/>
      <w:sz w:val="14"/>
      <w:szCs w:val="14"/>
      <w:lang w:eastAsia="en-US"/>
    </w:rPr>
  </w:style>
  <w:style w:type="character" w:customStyle="1" w:styleId="AdresRegelVervolgBlauwChar">
    <w:name w:val="AdresRegelVervolgBlauw Char"/>
    <w:link w:val="AdresRegelVervolgBlauw"/>
    <w:locked/>
    <w:rsid w:val="001F674E"/>
    <w:rPr>
      <w:color w:val="244B8D"/>
      <w:sz w:val="14"/>
      <w:szCs w:val="14"/>
      <w:lang w:eastAsia="en-US"/>
    </w:rPr>
  </w:style>
  <w:style w:type="character" w:customStyle="1" w:styleId="ArialKlein">
    <w:name w:val="ArialKlein"/>
    <w:uiPriority w:val="1"/>
    <w:rsid w:val="001F674E"/>
    <w:rPr>
      <w:rFonts w:ascii="Arial" w:hAnsi="Arial"/>
      <w:sz w:val="14"/>
    </w:rPr>
  </w:style>
  <w:style w:type="table" w:styleId="Rastertabel4-Accent1">
    <w:name w:val="Grid Table 4 Accent 1"/>
    <w:basedOn w:val="Standaardtabel"/>
    <w:uiPriority w:val="49"/>
    <w:rsid w:val="001F674E"/>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styleId="Onopgelostemelding">
    <w:name w:val="Unresolved Mention"/>
    <w:basedOn w:val="Standaardalinea-lettertype"/>
    <w:uiPriority w:val="99"/>
    <w:semiHidden/>
    <w:unhideWhenUsed/>
    <w:rsid w:val="001F674E"/>
    <w:rPr>
      <w:color w:val="605E5C"/>
      <w:shd w:val="clear" w:color="auto" w:fill="E1DFDD"/>
    </w:rPr>
  </w:style>
  <w:style w:type="numbering" w:styleId="111111">
    <w:name w:val="Outline List 2"/>
    <w:basedOn w:val="Geenlijst"/>
    <w:uiPriority w:val="99"/>
    <w:semiHidden/>
    <w:unhideWhenUsed/>
    <w:rsid w:val="001F674E"/>
    <w:pPr>
      <w:numPr>
        <w:numId w:val="21"/>
      </w:numPr>
    </w:pPr>
  </w:style>
  <w:style w:type="numbering" w:styleId="1ai">
    <w:name w:val="Outline List 1"/>
    <w:basedOn w:val="Geenlijst"/>
    <w:uiPriority w:val="99"/>
    <w:semiHidden/>
    <w:unhideWhenUsed/>
    <w:rsid w:val="001F674E"/>
    <w:pPr>
      <w:numPr>
        <w:numId w:val="22"/>
      </w:numPr>
    </w:pPr>
  </w:style>
  <w:style w:type="numbering" w:styleId="Artikelsectie">
    <w:name w:val="Outline List 3"/>
    <w:basedOn w:val="Geenlijst"/>
    <w:uiPriority w:val="99"/>
    <w:semiHidden/>
    <w:unhideWhenUsed/>
    <w:rsid w:val="001F674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54942">
      <w:bodyDiv w:val="1"/>
      <w:marLeft w:val="0"/>
      <w:marRight w:val="0"/>
      <w:marTop w:val="0"/>
      <w:marBottom w:val="0"/>
      <w:divBdr>
        <w:top w:val="none" w:sz="0" w:space="0" w:color="auto"/>
        <w:left w:val="none" w:sz="0" w:space="0" w:color="auto"/>
        <w:bottom w:val="none" w:sz="0" w:space="0" w:color="auto"/>
        <w:right w:val="none" w:sz="0" w:space="0" w:color="auto"/>
      </w:divBdr>
    </w:div>
    <w:div w:id="733158995">
      <w:bodyDiv w:val="1"/>
      <w:marLeft w:val="0"/>
      <w:marRight w:val="0"/>
      <w:marTop w:val="0"/>
      <w:marBottom w:val="0"/>
      <w:divBdr>
        <w:top w:val="none" w:sz="0" w:space="0" w:color="auto"/>
        <w:left w:val="none" w:sz="0" w:space="0" w:color="auto"/>
        <w:bottom w:val="none" w:sz="0" w:space="0" w:color="auto"/>
        <w:right w:val="none" w:sz="0" w:space="0" w:color="auto"/>
      </w:divBdr>
    </w:div>
    <w:div w:id="1266426324">
      <w:bodyDiv w:val="1"/>
      <w:marLeft w:val="0"/>
      <w:marRight w:val="0"/>
      <w:marTop w:val="0"/>
      <w:marBottom w:val="0"/>
      <w:divBdr>
        <w:top w:val="none" w:sz="0" w:space="0" w:color="auto"/>
        <w:left w:val="none" w:sz="0" w:space="0" w:color="auto"/>
        <w:bottom w:val="none" w:sz="0" w:space="0" w:color="auto"/>
        <w:right w:val="none" w:sz="0" w:space="0" w:color="auto"/>
      </w:divBdr>
    </w:div>
    <w:div w:id="152864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abomafoon.nl/maatregelen-alleen-werken" TargetMode="External"/><Relationship Id="rId21" Type="http://schemas.openxmlformats.org/officeDocument/2006/relationships/hyperlink" Target="https://www.abomafoon.nl/veiligheidsinstructie-toolboxmeeting-en-training" TargetMode="External"/><Relationship Id="rId42" Type="http://schemas.openxmlformats.org/officeDocument/2006/relationships/hyperlink" Target="https://www.abomafoon.nl/fysieke-belasting-bouw" TargetMode="External"/><Relationship Id="rId63" Type="http://schemas.openxmlformats.org/officeDocument/2006/relationships/hyperlink" Target="https://www.abomafoon.nl/voorkomen-van-aanrijdgevaar" TargetMode="External"/><Relationship Id="rId84" Type="http://schemas.openxmlformats.org/officeDocument/2006/relationships/hyperlink" Target="https://www.abomafoon.nl/persoonlijke-beschermingsmiddelen" TargetMode="External"/><Relationship Id="rId138" Type="http://schemas.openxmlformats.org/officeDocument/2006/relationships/hyperlink" Target="https://www.abomafoon.nl/biologische-agentia" TargetMode="External"/><Relationship Id="rId159" Type="http://schemas.openxmlformats.org/officeDocument/2006/relationships/hyperlink" Target="https://www.abomafoon.nl/biologische-agentia" TargetMode="External"/><Relationship Id="rId170" Type="http://schemas.openxmlformats.org/officeDocument/2006/relationships/hyperlink" Target="https://www.abomafoon.nl/maatregelen-alleen-werken" TargetMode="External"/><Relationship Id="rId191" Type="http://schemas.openxmlformats.org/officeDocument/2006/relationships/hyperlink" Target="https://www.abomafoon.nl/veiligheidsinstructie-toolboxmeeting-en-training" TargetMode="External"/><Relationship Id="rId205" Type="http://schemas.openxmlformats.org/officeDocument/2006/relationships/hyperlink" Target="https://www.abomafoon.nl/hygienische-voorzieningen-op-bouw" TargetMode="External"/><Relationship Id="rId226" Type="http://schemas.openxmlformats.org/officeDocument/2006/relationships/hyperlink" Target="https://www.abomafoon.nl/handbescherming" TargetMode="External"/><Relationship Id="rId247" Type="http://schemas.openxmlformats.org/officeDocument/2006/relationships/hyperlink" Target="https://www.abomafoon.nl/veiligheidsinstructie-toolboxmeeting-en-training" TargetMode="External"/><Relationship Id="rId107" Type="http://schemas.openxmlformats.org/officeDocument/2006/relationships/hyperlink" Target="https://www.abomafoon.nl/persoonlijke-beschermingsmiddelen" TargetMode="External"/><Relationship Id="rId11" Type="http://schemas.openxmlformats.org/officeDocument/2006/relationships/hyperlink" Target="http://www.inspectieszw.nl/contact/melden_en_aanvragen" TargetMode="External"/><Relationship Id="rId32" Type="http://schemas.openxmlformats.org/officeDocument/2006/relationships/hyperlink" Target="https://www.abomafoon.nl/fysieke-belasting-bouw" TargetMode="External"/><Relationship Id="rId53" Type="http://schemas.openxmlformats.org/officeDocument/2006/relationships/hyperlink" Target="https://www.abomafoon.nl/hygienische-voorzieningen-op-bouw" TargetMode="External"/><Relationship Id="rId74" Type="http://schemas.openxmlformats.org/officeDocument/2006/relationships/hyperlink" Target="https://www.abomafoon.nl/biologische-agentia" TargetMode="External"/><Relationship Id="rId128" Type="http://schemas.openxmlformats.org/officeDocument/2006/relationships/hyperlink" Target="https://www.abomafoon.nl/maatregelen-alleen-werken" TargetMode="External"/><Relationship Id="rId149" Type="http://schemas.openxmlformats.org/officeDocument/2006/relationships/hyperlink" Target="https://www.abomafoon.nl/veiligheidskleding" TargetMode="External"/><Relationship Id="rId5" Type="http://schemas.openxmlformats.org/officeDocument/2006/relationships/numbering" Target="numbering.xml"/><Relationship Id="rId95" Type="http://schemas.openxmlformats.org/officeDocument/2006/relationships/hyperlink" Target="https://www.abomafoon.nl/persoonlijke-beschermingsmiddelen" TargetMode="External"/><Relationship Id="rId160" Type="http://schemas.openxmlformats.org/officeDocument/2006/relationships/hyperlink" Target="https://www.abomafoon.nl/persoonlijke-beschermingsmiddelen" TargetMode="External"/><Relationship Id="rId181" Type="http://schemas.openxmlformats.org/officeDocument/2006/relationships/hyperlink" Target="https://www.abomafoon.nl/hygienische-voorzieningen-op-bouw" TargetMode="External"/><Relationship Id="rId216" Type="http://schemas.openxmlformats.org/officeDocument/2006/relationships/hyperlink" Target="https://www.abomafoon.nl/hygienische-voorzieningen-op-bouw" TargetMode="External"/><Relationship Id="rId237" Type="http://schemas.openxmlformats.org/officeDocument/2006/relationships/hyperlink" Target="https://www.abomafoon.nl/motorkettingzaag" TargetMode="External"/><Relationship Id="rId22" Type="http://schemas.openxmlformats.org/officeDocument/2006/relationships/hyperlink" Target="https://www.abomafoon.nl/veiligheid-en-taal" TargetMode="External"/><Relationship Id="rId43" Type="http://schemas.openxmlformats.org/officeDocument/2006/relationships/hyperlink" Target="https://www.abomafoon.nl/lawaai-op-arbeidsplaats" TargetMode="External"/><Relationship Id="rId64" Type="http://schemas.openxmlformats.org/officeDocument/2006/relationships/hyperlink" Target="https://www.abomafoon.nl/maatregelen-alleen-werken" TargetMode="External"/><Relationship Id="rId118" Type="http://schemas.openxmlformats.org/officeDocument/2006/relationships/hyperlink" Target="https://www.abomafoon.nl/gevaarlijke-stoffen" TargetMode="External"/><Relationship Id="rId139" Type="http://schemas.openxmlformats.org/officeDocument/2006/relationships/hyperlink" Target="https://www.abomafoon.nl/persoonlijke-beschermingsmiddelen" TargetMode="External"/><Relationship Id="rId85" Type="http://schemas.openxmlformats.org/officeDocument/2006/relationships/hyperlink" Target="https://www.abomafoon.nl/veiligheidskleding" TargetMode="External"/><Relationship Id="rId150" Type="http://schemas.openxmlformats.org/officeDocument/2006/relationships/hyperlink" Target="https://www.abomafoon.nl/handbescherming" TargetMode="External"/><Relationship Id="rId171" Type="http://schemas.openxmlformats.org/officeDocument/2006/relationships/hyperlink" Target="https://www.abomafoon.nl/gevaarlijke-stoffen" TargetMode="External"/><Relationship Id="rId192" Type="http://schemas.openxmlformats.org/officeDocument/2006/relationships/hyperlink" Target="https://www.abomafoon.nl/fysieke-belasting-bouw" TargetMode="External"/><Relationship Id="rId206" Type="http://schemas.openxmlformats.org/officeDocument/2006/relationships/hyperlink" Target="https://www.abomafoon.nl/voorkomen-van-aanrijdgevaar" TargetMode="External"/><Relationship Id="rId227" Type="http://schemas.openxmlformats.org/officeDocument/2006/relationships/hyperlink" Target="https://www.abomafoon.nl/adembescherming" TargetMode="External"/><Relationship Id="rId248" Type="http://schemas.openxmlformats.org/officeDocument/2006/relationships/hyperlink" Target="https://www.abomafoon.nl/tijdelijke-verkeersmaatregelen-rondom-bouwplaatsen" TargetMode="External"/><Relationship Id="rId12" Type="http://schemas.openxmlformats.org/officeDocument/2006/relationships/hyperlink" Target="http://www.inspectieszw.nl/Images/Samen-veilig-en-gezond-bouwen-2013_tcm335-342992.pdf" TargetMode="External"/><Relationship Id="rId33" Type="http://schemas.openxmlformats.org/officeDocument/2006/relationships/hyperlink" Target="https://www.abomafoon.nl/lawaai-op-arbeidsplaats" TargetMode="External"/><Relationship Id="rId108" Type="http://schemas.openxmlformats.org/officeDocument/2006/relationships/hyperlink" Target="https://www.abomafoon.nl/veiligheidskleding" TargetMode="External"/><Relationship Id="rId129" Type="http://schemas.openxmlformats.org/officeDocument/2006/relationships/hyperlink" Target="https://www.abomafoon.nl/biologische-agentia" TargetMode="External"/><Relationship Id="rId54" Type="http://schemas.openxmlformats.org/officeDocument/2006/relationships/hyperlink" Target="https://www.abomafoon.nl/voorkomen-van-aanrijdgevaar" TargetMode="External"/><Relationship Id="rId75" Type="http://schemas.openxmlformats.org/officeDocument/2006/relationships/hyperlink" Target="https://www.abomafoon.nl/persoonlijke-beschermingsmiddelen" TargetMode="External"/><Relationship Id="rId96" Type="http://schemas.openxmlformats.org/officeDocument/2006/relationships/hyperlink" Target="https://www.abomafoon.nl/veiligheidskleding" TargetMode="External"/><Relationship Id="rId140" Type="http://schemas.openxmlformats.org/officeDocument/2006/relationships/hyperlink" Target="https://www.abomafoon.nl/veiligheidskleding" TargetMode="External"/><Relationship Id="rId161" Type="http://schemas.openxmlformats.org/officeDocument/2006/relationships/hyperlink" Target="https://www.abomafoon.nl/veiligheidskleding" TargetMode="External"/><Relationship Id="rId182" Type="http://schemas.openxmlformats.org/officeDocument/2006/relationships/hyperlink" Target="https://www.abomafoon.nl/voorkomen-van-aanrijdgevaar" TargetMode="External"/><Relationship Id="rId217" Type="http://schemas.openxmlformats.org/officeDocument/2006/relationships/hyperlink" Target="https://www.abomafoon.nl/voorkomen-van-aanrijdgevaar" TargetMode="External"/><Relationship Id="rId6" Type="http://schemas.openxmlformats.org/officeDocument/2006/relationships/styles" Target="styles.xml"/><Relationship Id="rId238" Type="http://schemas.openxmlformats.org/officeDocument/2006/relationships/hyperlink" Target="https://www.abomafoon.nl/gevaarlijke-stoffen" TargetMode="External"/><Relationship Id="rId23" Type="http://schemas.openxmlformats.org/officeDocument/2006/relationships/hyperlink" Target="https://www.abomafoon.nl/lawaai-op-arbeidsplaats" TargetMode="External"/><Relationship Id="rId119" Type="http://schemas.openxmlformats.org/officeDocument/2006/relationships/hyperlink" Target="https://www.abomafoon.nl/persoonlijke-beschermingsmiddelen" TargetMode="External"/><Relationship Id="rId44" Type="http://schemas.openxmlformats.org/officeDocument/2006/relationships/hyperlink" Target="https://www.abomafoon.nl/hygienische-voorzieningen-op-bouw" TargetMode="External"/><Relationship Id="rId65" Type="http://schemas.openxmlformats.org/officeDocument/2006/relationships/hyperlink" Target="https://www.abomafoon.nl/biologische-agentia" TargetMode="External"/><Relationship Id="rId86" Type="http://schemas.openxmlformats.org/officeDocument/2006/relationships/hyperlink" Target="https://www.abomafoon.nl/handbescherming" TargetMode="External"/><Relationship Id="rId130" Type="http://schemas.openxmlformats.org/officeDocument/2006/relationships/hyperlink" Target="https://www.abomafoon.nl/persoonlijke-beschermingsmiddelen" TargetMode="External"/><Relationship Id="rId151" Type="http://schemas.openxmlformats.org/officeDocument/2006/relationships/hyperlink" Target="https://www.abomafoon.nl/werkoverleg" TargetMode="External"/><Relationship Id="rId172" Type="http://schemas.openxmlformats.org/officeDocument/2006/relationships/hyperlink" Target="https://www.abomafoon.nl/biologische-agentia" TargetMode="External"/><Relationship Id="rId193" Type="http://schemas.openxmlformats.org/officeDocument/2006/relationships/hyperlink" Target="https://www.abomafoon.nl/lawaai-op-arbeidsplaats" TargetMode="External"/><Relationship Id="rId207" Type="http://schemas.openxmlformats.org/officeDocument/2006/relationships/hyperlink" Target="https://www.abomafoon.nl/maatregelen-alleen-werken" TargetMode="External"/><Relationship Id="rId228" Type="http://schemas.openxmlformats.org/officeDocument/2006/relationships/hyperlink" Target="https://www.abomafoon.nl/werkoverleg" TargetMode="External"/><Relationship Id="rId249" Type="http://schemas.openxmlformats.org/officeDocument/2006/relationships/hyperlink" Target="https://www.abomafoon.nl/nachtwerk" TargetMode="External"/><Relationship Id="rId13" Type="http://schemas.openxmlformats.org/officeDocument/2006/relationships/hyperlink" Target="https://www.abomafoon.nl/1-01-arbowet/" TargetMode="External"/><Relationship Id="rId109" Type="http://schemas.openxmlformats.org/officeDocument/2006/relationships/hyperlink" Target="https://www.abomafoon.nl/handbescherming" TargetMode="External"/><Relationship Id="rId34" Type="http://schemas.openxmlformats.org/officeDocument/2006/relationships/hyperlink" Target="https://www.abomafoon.nl/hygienische-voorzieningen-op-bouw" TargetMode="External"/><Relationship Id="rId55" Type="http://schemas.openxmlformats.org/officeDocument/2006/relationships/hyperlink" Target="https://www.abomafoon.nl/maatregelen-alleen-werken" TargetMode="External"/><Relationship Id="rId76" Type="http://schemas.openxmlformats.org/officeDocument/2006/relationships/hyperlink" Target="https://www.abomafoon.nl/veiligheidskleding" TargetMode="External"/><Relationship Id="rId97" Type="http://schemas.openxmlformats.org/officeDocument/2006/relationships/hyperlink" Target="https://www.abomafoon.nl/handbescherming" TargetMode="External"/><Relationship Id="rId120" Type="http://schemas.openxmlformats.org/officeDocument/2006/relationships/hyperlink" Target="https://www.abomafoon.nl/veiligheidskleding" TargetMode="External"/><Relationship Id="rId141" Type="http://schemas.openxmlformats.org/officeDocument/2006/relationships/hyperlink" Target="https://www.abomafoon.nl/handbescherming" TargetMode="External"/><Relationship Id="rId7" Type="http://schemas.openxmlformats.org/officeDocument/2006/relationships/settings" Target="settings.xml"/><Relationship Id="rId162" Type="http://schemas.openxmlformats.org/officeDocument/2006/relationships/hyperlink" Target="https://www.abomafoon.nl/handbescherming" TargetMode="External"/><Relationship Id="rId183" Type="http://schemas.openxmlformats.org/officeDocument/2006/relationships/hyperlink" Target="https://www.abomafoon.nl/maatregelen-alleen-werken" TargetMode="External"/><Relationship Id="rId218" Type="http://schemas.openxmlformats.org/officeDocument/2006/relationships/hyperlink" Target="https://www.abomafoon.nl/autolaadkranen" TargetMode="External"/><Relationship Id="rId239" Type="http://schemas.openxmlformats.org/officeDocument/2006/relationships/hyperlink" Target="https://www.abomafoon.nl/biologische-agentia" TargetMode="External"/><Relationship Id="rId250" Type="http://schemas.openxmlformats.org/officeDocument/2006/relationships/fontTable" Target="fontTable.xml"/><Relationship Id="rId24" Type="http://schemas.openxmlformats.org/officeDocument/2006/relationships/hyperlink" Target="https://www.abomafoon.nl/persoonlijke-beschermingsmiddelen" TargetMode="External"/><Relationship Id="rId45" Type="http://schemas.openxmlformats.org/officeDocument/2006/relationships/hyperlink" Target="https://www.abomafoon.nl/voorkomen-van-aanrijdgevaar" TargetMode="External"/><Relationship Id="rId66" Type="http://schemas.openxmlformats.org/officeDocument/2006/relationships/hyperlink" Target="https://www.abomafoon.nl/persoonlijke-beschermingsmiddelen" TargetMode="External"/><Relationship Id="rId87" Type="http://schemas.openxmlformats.org/officeDocument/2006/relationships/hyperlink" Target="https://www.abomafoon.nl/werkoverleg" TargetMode="External"/><Relationship Id="rId110" Type="http://schemas.openxmlformats.org/officeDocument/2006/relationships/hyperlink" Target="https://www.abomafoon.nl/adembescherming" TargetMode="External"/><Relationship Id="rId131" Type="http://schemas.openxmlformats.org/officeDocument/2006/relationships/hyperlink" Target="https://www.abomafoon.nl/veiligheidskleding" TargetMode="External"/><Relationship Id="rId152" Type="http://schemas.openxmlformats.org/officeDocument/2006/relationships/hyperlink" Target="https://www.abomafoon.nl/veiligheidsinstructie-toolboxmeeting-en-training" TargetMode="External"/><Relationship Id="rId173" Type="http://schemas.openxmlformats.org/officeDocument/2006/relationships/hyperlink" Target="https://www.abomafoon.nl/persoonlijke-beschermingsmiddelen" TargetMode="External"/><Relationship Id="rId194" Type="http://schemas.openxmlformats.org/officeDocument/2006/relationships/hyperlink" Target="https://www.abomafoon.nl/hygienische-voorzieningen-op-bouw" TargetMode="External"/><Relationship Id="rId208" Type="http://schemas.openxmlformats.org/officeDocument/2006/relationships/hyperlink" Target="https://www.abomafoon.nl/biologische-agentia" TargetMode="External"/><Relationship Id="rId229" Type="http://schemas.openxmlformats.org/officeDocument/2006/relationships/hyperlink" Target="https://www.abomafoon.nl/veiligheidsinstructie-toolboxmeeting-en-training" TargetMode="External"/><Relationship Id="rId240" Type="http://schemas.openxmlformats.org/officeDocument/2006/relationships/hyperlink" Target="https://www.abomafoon.nl/persoonlijke-beschermingsmiddelen" TargetMode="External"/><Relationship Id="rId14" Type="http://schemas.openxmlformats.org/officeDocument/2006/relationships/hyperlink" Target="https://www.abomafoon.nl/arbobesluit-bouwproces" TargetMode="External"/><Relationship Id="rId35" Type="http://schemas.openxmlformats.org/officeDocument/2006/relationships/hyperlink" Target="https://www.abomafoon.nl/voorkomen-van-aanrijdgevaar" TargetMode="External"/><Relationship Id="rId56" Type="http://schemas.openxmlformats.org/officeDocument/2006/relationships/hyperlink" Target="https://www.abomafoon.nl/biologische-agentia" TargetMode="External"/><Relationship Id="rId77" Type="http://schemas.openxmlformats.org/officeDocument/2006/relationships/hyperlink" Target="https://www.abomafoon.nl/handbescherming" TargetMode="External"/><Relationship Id="rId100" Type="http://schemas.openxmlformats.org/officeDocument/2006/relationships/hyperlink" Target="https://www.abomafoon.nl/veiligheidsinstructie-toolboxmeeting-en-training" TargetMode="External"/><Relationship Id="rId8" Type="http://schemas.openxmlformats.org/officeDocument/2006/relationships/webSettings" Target="webSettings.xml"/><Relationship Id="rId98" Type="http://schemas.openxmlformats.org/officeDocument/2006/relationships/hyperlink" Target="https://www.abomafoon.nl/adembescherming" TargetMode="External"/><Relationship Id="rId121" Type="http://schemas.openxmlformats.org/officeDocument/2006/relationships/hyperlink" Target="https://www.abomafoon.nl/handbescherming" TargetMode="External"/><Relationship Id="rId142" Type="http://schemas.openxmlformats.org/officeDocument/2006/relationships/hyperlink" Target="https://www.abomafoon.nl/fysieke-belasting-bouw" TargetMode="External"/><Relationship Id="rId163" Type="http://schemas.openxmlformats.org/officeDocument/2006/relationships/hyperlink" Target="https://www.abomafoon.nl/adembescherming" TargetMode="External"/><Relationship Id="rId184" Type="http://schemas.openxmlformats.org/officeDocument/2006/relationships/hyperlink" Target="https://www.abomafoon.nl/gevaarlijke-stoffen" TargetMode="External"/><Relationship Id="rId219" Type="http://schemas.openxmlformats.org/officeDocument/2006/relationships/hyperlink" Target="https://www.abomafoon.nl/hoogwerkers" TargetMode="External"/><Relationship Id="rId230" Type="http://schemas.openxmlformats.org/officeDocument/2006/relationships/hyperlink" Target="https://www.abomafoon.nl/fysieke-belasting-bouw" TargetMode="External"/><Relationship Id="rId251" Type="http://schemas.openxmlformats.org/officeDocument/2006/relationships/theme" Target="theme/theme1.xml"/><Relationship Id="rId25" Type="http://schemas.openxmlformats.org/officeDocument/2006/relationships/hyperlink" Target="https://www.abomafoon.nl/tijdelijke-verkeersmaatregelen-rondom-bouwplaatsen" TargetMode="External"/><Relationship Id="rId46" Type="http://schemas.openxmlformats.org/officeDocument/2006/relationships/hyperlink" Target="https://www.abomafoon.nl/maatregelen-alleen-werken" TargetMode="External"/><Relationship Id="rId67" Type="http://schemas.openxmlformats.org/officeDocument/2006/relationships/hyperlink" Target="https://www.abomafoon.nl/veiligheidskleding" TargetMode="External"/><Relationship Id="rId88" Type="http://schemas.openxmlformats.org/officeDocument/2006/relationships/hyperlink" Target="https://www.abomafoon.nl/veiligheidsinstructie-toolboxmeeting-en-training" TargetMode="External"/><Relationship Id="rId111" Type="http://schemas.openxmlformats.org/officeDocument/2006/relationships/hyperlink" Target="https://www.abomafoon.nl/werkoverleg" TargetMode="External"/><Relationship Id="rId132" Type="http://schemas.openxmlformats.org/officeDocument/2006/relationships/hyperlink" Target="https://www.abomafoon.nl/handbescherming" TargetMode="External"/><Relationship Id="rId153" Type="http://schemas.openxmlformats.org/officeDocument/2006/relationships/hyperlink" Target="https://www.abomafoon.nl/fysieke-belasting-bouw" TargetMode="External"/><Relationship Id="rId174" Type="http://schemas.openxmlformats.org/officeDocument/2006/relationships/hyperlink" Target="https://www.abomafoon.nl/veiligheidskleding" TargetMode="External"/><Relationship Id="rId195" Type="http://schemas.openxmlformats.org/officeDocument/2006/relationships/hyperlink" Target="https://www.abomafoon.nl/voorkomen-van-aanrijdgevaar" TargetMode="External"/><Relationship Id="rId209" Type="http://schemas.openxmlformats.org/officeDocument/2006/relationships/hyperlink" Target="https://www.abomafoon.nl/persoonlijke-beschermingsmiddelen" TargetMode="External"/><Relationship Id="rId220" Type="http://schemas.openxmlformats.org/officeDocument/2006/relationships/hyperlink" Target="https://www.abomafoon.nl/maatregelen-alleen-werken" TargetMode="External"/><Relationship Id="rId241" Type="http://schemas.openxmlformats.org/officeDocument/2006/relationships/hyperlink" Target="https://www.abomafoon.nl/veiligheidskleding" TargetMode="External"/><Relationship Id="rId15" Type="http://schemas.openxmlformats.org/officeDocument/2006/relationships/hyperlink" Target="https://www.abomafoon.nl/werkoverleg" TargetMode="External"/><Relationship Id="rId36" Type="http://schemas.openxmlformats.org/officeDocument/2006/relationships/hyperlink" Target="https://www.abomafoon.nl/maatregelen-alleen-werken" TargetMode="External"/><Relationship Id="rId57" Type="http://schemas.openxmlformats.org/officeDocument/2006/relationships/hyperlink" Target="https://www.abomafoon.nl/persoonlijke-beschermingsmiddelen" TargetMode="External"/><Relationship Id="rId78" Type="http://schemas.openxmlformats.org/officeDocument/2006/relationships/hyperlink" Target="https://www.abomafoon.nl/fysieke-belasting-bouw" TargetMode="External"/><Relationship Id="rId99" Type="http://schemas.openxmlformats.org/officeDocument/2006/relationships/hyperlink" Target="https://www.abomafoon.nl/werkoverleg" TargetMode="External"/><Relationship Id="rId101" Type="http://schemas.openxmlformats.org/officeDocument/2006/relationships/hyperlink" Target="https://www.abomafoon.nl/fysieke-belasting-bouw" TargetMode="External"/><Relationship Id="rId122" Type="http://schemas.openxmlformats.org/officeDocument/2006/relationships/hyperlink" Target="https://www.abomafoon.nl/adembescherming" TargetMode="External"/><Relationship Id="rId143" Type="http://schemas.openxmlformats.org/officeDocument/2006/relationships/hyperlink" Target="https://www.abomafoon.nl/lawaai-op-arbeidsplaats" TargetMode="External"/><Relationship Id="rId164" Type="http://schemas.openxmlformats.org/officeDocument/2006/relationships/hyperlink" Target="https://www.abomafoon.nl/werkoverleg" TargetMode="External"/><Relationship Id="rId185" Type="http://schemas.openxmlformats.org/officeDocument/2006/relationships/hyperlink" Target="https://www.abomafoon.nl/biologische-agentia"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abomafoon.nl/lawaai-op-arbeidsplaats" TargetMode="External"/><Relationship Id="rId210" Type="http://schemas.openxmlformats.org/officeDocument/2006/relationships/hyperlink" Target="https://www.abomafoon.nl/veiligheidskleding" TargetMode="External"/><Relationship Id="rId215" Type="http://schemas.openxmlformats.org/officeDocument/2006/relationships/hyperlink" Target="https://www.abomafoon.nl/lawaai-op-arbeidsplaats" TargetMode="External"/><Relationship Id="rId236" Type="http://schemas.openxmlformats.org/officeDocument/2006/relationships/hyperlink" Target="https://www.abomafoon.nl/maatregelen-alleen-werken" TargetMode="External"/><Relationship Id="rId26" Type="http://schemas.openxmlformats.org/officeDocument/2006/relationships/hyperlink" Target="https://www.abomafoon.nl/hygienische-voorzieningen-op-bouw" TargetMode="External"/><Relationship Id="rId231" Type="http://schemas.openxmlformats.org/officeDocument/2006/relationships/hyperlink" Target="https://www.abomafoon.nl/lawaai-op-arbeidsplaats" TargetMode="External"/><Relationship Id="rId47" Type="http://schemas.openxmlformats.org/officeDocument/2006/relationships/hyperlink" Target="https://www.abomafoon.nl/biologische-agentia" TargetMode="External"/><Relationship Id="rId68" Type="http://schemas.openxmlformats.org/officeDocument/2006/relationships/hyperlink" Target="https://www.abomafoon.nl/handbescherming" TargetMode="External"/><Relationship Id="rId89" Type="http://schemas.openxmlformats.org/officeDocument/2006/relationships/hyperlink" Target="https://www.abomafoon.nl/fysieke-belasting-bouw" TargetMode="External"/><Relationship Id="rId112" Type="http://schemas.openxmlformats.org/officeDocument/2006/relationships/hyperlink" Target="https://www.abomafoon.nl/veiligheidsinstructie-toolboxmeeting-en-training" TargetMode="External"/><Relationship Id="rId133" Type="http://schemas.openxmlformats.org/officeDocument/2006/relationships/hyperlink" Target="https://www.abomafoon.nl/fysieke-belasting-bouw" TargetMode="External"/><Relationship Id="rId154" Type="http://schemas.openxmlformats.org/officeDocument/2006/relationships/hyperlink" Target="https://www.abomafoon.nl/lawaai-op-arbeidsplaats" TargetMode="External"/><Relationship Id="rId175" Type="http://schemas.openxmlformats.org/officeDocument/2006/relationships/hyperlink" Target="https://www.abomafoon.nl/handbescherming" TargetMode="External"/><Relationship Id="rId196" Type="http://schemas.openxmlformats.org/officeDocument/2006/relationships/hyperlink" Target="https://www.abomafoon.nl/maatregelen-alleen-werken" TargetMode="External"/><Relationship Id="rId200" Type="http://schemas.openxmlformats.org/officeDocument/2006/relationships/hyperlink" Target="https://www.abomafoon.nl/handbescherming" TargetMode="External"/><Relationship Id="rId16" Type="http://schemas.openxmlformats.org/officeDocument/2006/relationships/hyperlink" Target="https://www.abomafoon.nl/veiligheidsinstructie-toolboxmeeting-en-training" TargetMode="External"/><Relationship Id="rId221" Type="http://schemas.openxmlformats.org/officeDocument/2006/relationships/hyperlink" Target="https://www.abomafoon.nl/motorkettingzaag" TargetMode="External"/><Relationship Id="rId242" Type="http://schemas.openxmlformats.org/officeDocument/2006/relationships/hyperlink" Target="https://www.abomafoon.nl/handbescherming" TargetMode="External"/><Relationship Id="rId37" Type="http://schemas.openxmlformats.org/officeDocument/2006/relationships/hyperlink" Target="https://www.abomafoon.nl/gevaarlijke-stoffen" TargetMode="External"/><Relationship Id="rId58" Type="http://schemas.openxmlformats.org/officeDocument/2006/relationships/hyperlink" Target="https://www.abomafoon.nl/veiligheidskleding" TargetMode="External"/><Relationship Id="rId79" Type="http://schemas.openxmlformats.org/officeDocument/2006/relationships/hyperlink" Target="https://www.abomafoon.nl/lawaai-op-arbeidsplaats" TargetMode="External"/><Relationship Id="rId102" Type="http://schemas.openxmlformats.org/officeDocument/2006/relationships/hyperlink" Target="https://www.abomafoon.nl/lawaai-op-arbeidsplaats" TargetMode="External"/><Relationship Id="rId123" Type="http://schemas.openxmlformats.org/officeDocument/2006/relationships/hyperlink" Target="https://www.abomafoon.nl/werkoverleg" TargetMode="External"/><Relationship Id="rId144" Type="http://schemas.openxmlformats.org/officeDocument/2006/relationships/hyperlink" Target="https://www.abomafoon.nl/hygienische-voorzieningen-op-bouw" TargetMode="External"/><Relationship Id="rId90" Type="http://schemas.openxmlformats.org/officeDocument/2006/relationships/hyperlink" Target="https://www.abomafoon.nl/lawaai-op-arbeidsplaats" TargetMode="External"/><Relationship Id="rId165" Type="http://schemas.openxmlformats.org/officeDocument/2006/relationships/hyperlink" Target="https://www.abomafoon.nl/veiligheidsinstructie-toolboxmeeting-en-training" TargetMode="External"/><Relationship Id="rId186" Type="http://schemas.openxmlformats.org/officeDocument/2006/relationships/hyperlink" Target="https://www.abomafoon.nl/persoonlijke-beschermingsmiddelen" TargetMode="External"/><Relationship Id="rId211" Type="http://schemas.openxmlformats.org/officeDocument/2006/relationships/hyperlink" Target="https://www.abomafoon.nl/handbescherming" TargetMode="External"/><Relationship Id="rId232" Type="http://schemas.openxmlformats.org/officeDocument/2006/relationships/hyperlink" Target="https://www.abomafoon.nl/hygienische-voorzieningen-op-bouw" TargetMode="External"/><Relationship Id="rId27" Type="http://schemas.openxmlformats.org/officeDocument/2006/relationships/hyperlink" Target="https://www.abomafoon.nl/biologische-agentia" TargetMode="External"/><Relationship Id="rId48" Type="http://schemas.openxmlformats.org/officeDocument/2006/relationships/hyperlink" Target="https://www.abomafoon.nl/persoonlijke-beschermingsmiddelen" TargetMode="External"/><Relationship Id="rId69" Type="http://schemas.openxmlformats.org/officeDocument/2006/relationships/hyperlink" Target="https://www.abomafoon.nl/fysieke-belasting-bouw" TargetMode="External"/><Relationship Id="rId113" Type="http://schemas.openxmlformats.org/officeDocument/2006/relationships/hyperlink" Target="https://www.abomafoon.nl/fysieke-belasting-bouw" TargetMode="External"/><Relationship Id="rId134" Type="http://schemas.openxmlformats.org/officeDocument/2006/relationships/hyperlink" Target="https://www.abomafoon.nl/lawaai-op-arbeidsplaats" TargetMode="External"/><Relationship Id="rId80" Type="http://schemas.openxmlformats.org/officeDocument/2006/relationships/hyperlink" Target="https://www.abomafoon.nl/hygienische-voorzieningen-op-bouw" TargetMode="External"/><Relationship Id="rId155" Type="http://schemas.openxmlformats.org/officeDocument/2006/relationships/hyperlink" Target="https://www.abomafoon.nl/hygienische-voorzieningen-op-bouw" TargetMode="External"/><Relationship Id="rId176" Type="http://schemas.openxmlformats.org/officeDocument/2006/relationships/hyperlink" Target="https://www.abomafoon.nl/adembescherming" TargetMode="External"/><Relationship Id="rId197" Type="http://schemas.openxmlformats.org/officeDocument/2006/relationships/hyperlink" Target="https://www.abomafoon.nl/biologische-agentia" TargetMode="External"/><Relationship Id="rId201" Type="http://schemas.openxmlformats.org/officeDocument/2006/relationships/hyperlink" Target="https://www.abomafoon.nl/werkoverleg" TargetMode="External"/><Relationship Id="rId222" Type="http://schemas.openxmlformats.org/officeDocument/2006/relationships/hyperlink" Target="https://www.abomafoon.nl/gevaarlijke-stoffen" TargetMode="External"/><Relationship Id="rId243" Type="http://schemas.openxmlformats.org/officeDocument/2006/relationships/hyperlink" Target="https://www.abomafoon.nl/adembescherming" TargetMode="External"/><Relationship Id="rId17" Type="http://schemas.openxmlformats.org/officeDocument/2006/relationships/hyperlink" Target="https://www.abomafoon.nl/veiligheid-en-taal" TargetMode="External"/><Relationship Id="rId38" Type="http://schemas.openxmlformats.org/officeDocument/2006/relationships/hyperlink" Target="https://www.abomafoon.nl/biologische-agentia" TargetMode="External"/><Relationship Id="rId59" Type="http://schemas.openxmlformats.org/officeDocument/2006/relationships/hyperlink" Target="https://www.abomafoon.nl/handbescherming" TargetMode="External"/><Relationship Id="rId103" Type="http://schemas.openxmlformats.org/officeDocument/2006/relationships/hyperlink" Target="https://www.abomafoon.nl/hygienische-voorzieningen-op-bouw" TargetMode="External"/><Relationship Id="rId124" Type="http://schemas.openxmlformats.org/officeDocument/2006/relationships/hyperlink" Target="https://www.abomafoon.nl/veiligheidsinstructie-toolboxmeeting-en-training" TargetMode="External"/><Relationship Id="rId70" Type="http://schemas.openxmlformats.org/officeDocument/2006/relationships/hyperlink" Target="https://www.abomafoon.nl/lawaai-op-arbeidsplaats" TargetMode="External"/><Relationship Id="rId91" Type="http://schemas.openxmlformats.org/officeDocument/2006/relationships/hyperlink" Target="https://www.abomafoon.nl/hygienische-voorzieningen-op-bouw" TargetMode="External"/><Relationship Id="rId145" Type="http://schemas.openxmlformats.org/officeDocument/2006/relationships/hyperlink" Target="https://www.abomafoon.nl/voorkomen-van-aanrijdgevaar" TargetMode="External"/><Relationship Id="rId166" Type="http://schemas.openxmlformats.org/officeDocument/2006/relationships/hyperlink" Target="https://www.abomafoon.nl/fysieke-belasting-bouw" TargetMode="External"/><Relationship Id="rId187" Type="http://schemas.openxmlformats.org/officeDocument/2006/relationships/hyperlink" Target="https://www.abomafoon.nl/veiligheidskleding" TargetMode="External"/><Relationship Id="rId1" Type="http://schemas.openxmlformats.org/officeDocument/2006/relationships/customXml" Target="../customXml/item1.xml"/><Relationship Id="rId212" Type="http://schemas.openxmlformats.org/officeDocument/2006/relationships/hyperlink" Target="https://www.abomafoon.nl/werkoverleg" TargetMode="External"/><Relationship Id="rId233" Type="http://schemas.openxmlformats.org/officeDocument/2006/relationships/hyperlink" Target="https://www.abomafoon.nl/voorkomen-van-aanrijdgevaar" TargetMode="External"/><Relationship Id="rId28" Type="http://schemas.openxmlformats.org/officeDocument/2006/relationships/hyperlink" Target="https://www.abomafoon.nl/persoonlijke-beschermingsmiddelen" TargetMode="External"/><Relationship Id="rId49" Type="http://schemas.openxmlformats.org/officeDocument/2006/relationships/hyperlink" Target="https://www.abomafoon.nl/veiligheidskleding" TargetMode="External"/><Relationship Id="rId114" Type="http://schemas.openxmlformats.org/officeDocument/2006/relationships/hyperlink" Target="https://www.abomafoon.nl/lawaai-op-arbeidsplaats" TargetMode="External"/><Relationship Id="rId60" Type="http://schemas.openxmlformats.org/officeDocument/2006/relationships/hyperlink" Target="https://www.abomafoon.nl/fysieke-belasting-bouw" TargetMode="External"/><Relationship Id="rId81" Type="http://schemas.openxmlformats.org/officeDocument/2006/relationships/hyperlink" Target="https://www.abomafoon.nl/voorkomen-van-aanrijdgevaar" TargetMode="External"/><Relationship Id="rId135" Type="http://schemas.openxmlformats.org/officeDocument/2006/relationships/hyperlink" Target="https://www.abomafoon.nl/hygienische-voorzieningen-op-bouw" TargetMode="External"/><Relationship Id="rId156" Type="http://schemas.openxmlformats.org/officeDocument/2006/relationships/hyperlink" Target="https://www.abomafoon.nl/voorkomen-van-aanrijdgevaar" TargetMode="External"/><Relationship Id="rId177" Type="http://schemas.openxmlformats.org/officeDocument/2006/relationships/hyperlink" Target="https://www.abomafoon.nl/werkoverleg" TargetMode="External"/><Relationship Id="rId198" Type="http://schemas.openxmlformats.org/officeDocument/2006/relationships/hyperlink" Target="https://www.abomafoon.nl/persoonlijke-beschermingsmiddelen" TargetMode="External"/><Relationship Id="rId202" Type="http://schemas.openxmlformats.org/officeDocument/2006/relationships/hyperlink" Target="https://www.abomafoon.nl/veiligheidsinstructie-toolboxmeeting-en-training" TargetMode="External"/><Relationship Id="rId223" Type="http://schemas.openxmlformats.org/officeDocument/2006/relationships/hyperlink" Target="https://www.abomafoon.nl/biologische-agentia" TargetMode="External"/><Relationship Id="rId244" Type="http://schemas.openxmlformats.org/officeDocument/2006/relationships/hyperlink" Target="https://www.abomafoon.nl/veiligheidsinstructie-toolboxmeeting-en-training" TargetMode="External"/><Relationship Id="rId18" Type="http://schemas.openxmlformats.org/officeDocument/2006/relationships/hyperlink" Target="https://www.abomafoon.nl/identificatieplicht-en-wet-arbeid-vreemdelingen" TargetMode="External"/><Relationship Id="rId39" Type="http://schemas.openxmlformats.org/officeDocument/2006/relationships/hyperlink" Target="https://www.abomafoon.nl/persoonlijke-beschermingsmiddelen" TargetMode="External"/><Relationship Id="rId50" Type="http://schemas.openxmlformats.org/officeDocument/2006/relationships/hyperlink" Target="https://www.abomafoon.nl/handbescherming" TargetMode="External"/><Relationship Id="rId104" Type="http://schemas.openxmlformats.org/officeDocument/2006/relationships/hyperlink" Target="https://www.abomafoon.nl/voorkomen-van-aanrijdgevaar" TargetMode="External"/><Relationship Id="rId125" Type="http://schemas.openxmlformats.org/officeDocument/2006/relationships/hyperlink" Target="https://www.abomafoon.nl/fysieke-belasting-bouw" TargetMode="External"/><Relationship Id="rId146" Type="http://schemas.openxmlformats.org/officeDocument/2006/relationships/hyperlink" Target="https://www.abomafoon.nl/maatregelen-alleen-werken" TargetMode="External"/><Relationship Id="rId167" Type="http://schemas.openxmlformats.org/officeDocument/2006/relationships/hyperlink" Target="https://www.abomafoon.nl/lawaai-op-arbeidsplaats" TargetMode="External"/><Relationship Id="rId188" Type="http://schemas.openxmlformats.org/officeDocument/2006/relationships/hyperlink" Target="https://www.abomafoon.nl/handbescherming" TargetMode="External"/><Relationship Id="rId71" Type="http://schemas.openxmlformats.org/officeDocument/2006/relationships/hyperlink" Target="https://www.abomafoon.nl/hygienische-voorzieningen-op-bouw" TargetMode="External"/><Relationship Id="rId92" Type="http://schemas.openxmlformats.org/officeDocument/2006/relationships/hyperlink" Target="https://www.abomafoon.nl/voorkomen-van-aanrijdgevaar" TargetMode="External"/><Relationship Id="rId213" Type="http://schemas.openxmlformats.org/officeDocument/2006/relationships/hyperlink" Target="https://www.abomafoon.nl/veiligheidsinstructie-toolboxmeeting-en-training" TargetMode="External"/><Relationship Id="rId234" Type="http://schemas.openxmlformats.org/officeDocument/2006/relationships/hyperlink" Target="https://www.abomafoon.nl/autolaadkranen" TargetMode="External"/><Relationship Id="rId2" Type="http://schemas.openxmlformats.org/officeDocument/2006/relationships/customXml" Target="../customXml/item2.xml"/><Relationship Id="rId29" Type="http://schemas.openxmlformats.org/officeDocument/2006/relationships/hyperlink" Target="https://www.abomafoon.nl/veiligheidskleding" TargetMode="External"/><Relationship Id="rId40" Type="http://schemas.openxmlformats.org/officeDocument/2006/relationships/hyperlink" Target="https://www.abomafoon.nl/veiligheidskleding" TargetMode="External"/><Relationship Id="rId115" Type="http://schemas.openxmlformats.org/officeDocument/2006/relationships/hyperlink" Target="https://www.abomafoon.nl/hygienische-voorzieningen-op-bouw" TargetMode="External"/><Relationship Id="rId136" Type="http://schemas.openxmlformats.org/officeDocument/2006/relationships/hyperlink" Target="https://www.abomafoon.nl/voorkomen-van-aanrijdgevaar" TargetMode="External"/><Relationship Id="rId157" Type="http://schemas.openxmlformats.org/officeDocument/2006/relationships/hyperlink" Target="https://www.abomafoon.nl/maatregelen-alleen-werken" TargetMode="External"/><Relationship Id="rId178" Type="http://schemas.openxmlformats.org/officeDocument/2006/relationships/hyperlink" Target="https://www.abomafoon.nl/veiligheidsinstructie-toolboxmeeting-en-training" TargetMode="External"/><Relationship Id="rId61" Type="http://schemas.openxmlformats.org/officeDocument/2006/relationships/hyperlink" Target="https://www.abomafoon.nl/lawaai-op-arbeidsplaats" TargetMode="External"/><Relationship Id="rId82" Type="http://schemas.openxmlformats.org/officeDocument/2006/relationships/hyperlink" Target="https://www.abomafoon.nl/maatregelen-alleen-werken" TargetMode="External"/><Relationship Id="rId199" Type="http://schemas.openxmlformats.org/officeDocument/2006/relationships/hyperlink" Target="https://www.abomafoon.nl/veiligheidskleding" TargetMode="External"/><Relationship Id="rId203" Type="http://schemas.openxmlformats.org/officeDocument/2006/relationships/hyperlink" Target="https://www.abomafoon.nl/fysieke-belasting-bouw" TargetMode="External"/><Relationship Id="rId19" Type="http://schemas.openxmlformats.org/officeDocument/2006/relationships/hyperlink" Target="https://www.abomafoon.nl/psychosociale-arbeidsbelasting-werkdruk-en-stress" TargetMode="External"/><Relationship Id="rId224" Type="http://schemas.openxmlformats.org/officeDocument/2006/relationships/hyperlink" Target="https://www.abomafoon.nl/persoonlijke-beschermingsmiddelen" TargetMode="External"/><Relationship Id="rId245" Type="http://schemas.openxmlformats.org/officeDocument/2006/relationships/hyperlink" Target="https://www.abomafoon.nl/tijdelijke-verkeersmaatregelen-rondom-bouwplaatsen" TargetMode="External"/><Relationship Id="rId30" Type="http://schemas.openxmlformats.org/officeDocument/2006/relationships/hyperlink" Target="https://www.abomafoon.nl/handbescherming" TargetMode="External"/><Relationship Id="rId105" Type="http://schemas.openxmlformats.org/officeDocument/2006/relationships/hyperlink" Target="https://www.abomafoon.nl/maatregelen-alleen-werken" TargetMode="External"/><Relationship Id="rId126" Type="http://schemas.openxmlformats.org/officeDocument/2006/relationships/hyperlink" Target="https://www.abomafoon.nl/hygienische-voorzieningen-op-bouw" TargetMode="External"/><Relationship Id="rId147" Type="http://schemas.openxmlformats.org/officeDocument/2006/relationships/hyperlink" Target="https://www.abomafoon.nl/biologische-agentia" TargetMode="External"/><Relationship Id="rId168" Type="http://schemas.openxmlformats.org/officeDocument/2006/relationships/hyperlink" Target="https://www.abomafoon.nl/hygienische-voorzieningen-op-bouw" TargetMode="External"/><Relationship Id="rId51" Type="http://schemas.openxmlformats.org/officeDocument/2006/relationships/hyperlink" Target="https://www.abomafoon.nl/fysieke-belasting-bouw" TargetMode="External"/><Relationship Id="rId72" Type="http://schemas.openxmlformats.org/officeDocument/2006/relationships/hyperlink" Target="https://www.abomafoon.nl/voorkomen-van-aanrijdgevaar" TargetMode="External"/><Relationship Id="rId93" Type="http://schemas.openxmlformats.org/officeDocument/2006/relationships/hyperlink" Target="https://www.abomafoon.nl/maatregelen-alleen-werken" TargetMode="External"/><Relationship Id="rId189" Type="http://schemas.openxmlformats.org/officeDocument/2006/relationships/hyperlink" Target="https://www.abomafoon.nl/adembescherming" TargetMode="External"/><Relationship Id="rId3" Type="http://schemas.openxmlformats.org/officeDocument/2006/relationships/customXml" Target="../customXml/item3.xml"/><Relationship Id="rId214" Type="http://schemas.openxmlformats.org/officeDocument/2006/relationships/hyperlink" Target="https://www.abomafoon.nl/fysieke-belasting-bouw" TargetMode="External"/><Relationship Id="rId235" Type="http://schemas.openxmlformats.org/officeDocument/2006/relationships/hyperlink" Target="https://www.abomafoon.nl/hoogwerkers" TargetMode="External"/><Relationship Id="rId116" Type="http://schemas.openxmlformats.org/officeDocument/2006/relationships/hyperlink" Target="https://www.abomafoon.nl/voorkomen-van-aanrijdgevaar" TargetMode="External"/><Relationship Id="rId137" Type="http://schemas.openxmlformats.org/officeDocument/2006/relationships/hyperlink" Target="https://www.abomafoon.nl/maatregelen-alleen-werken" TargetMode="External"/><Relationship Id="rId158" Type="http://schemas.openxmlformats.org/officeDocument/2006/relationships/hyperlink" Target="https://www.abomafoon.nl/gevaarlijke-stoffen" TargetMode="External"/><Relationship Id="rId20" Type="http://schemas.openxmlformats.org/officeDocument/2006/relationships/hyperlink" Target="https://www.abomafoon.nl/werkoverleg" TargetMode="External"/><Relationship Id="rId41" Type="http://schemas.openxmlformats.org/officeDocument/2006/relationships/hyperlink" Target="https://www.abomafoon.nl/handbescherming" TargetMode="External"/><Relationship Id="rId62" Type="http://schemas.openxmlformats.org/officeDocument/2006/relationships/hyperlink" Target="https://www.abomafoon.nl/hygienische-voorzieningen-op-bouw" TargetMode="External"/><Relationship Id="rId83" Type="http://schemas.openxmlformats.org/officeDocument/2006/relationships/hyperlink" Target="https://www.abomafoon.nl/biologische-agentia" TargetMode="External"/><Relationship Id="rId179" Type="http://schemas.openxmlformats.org/officeDocument/2006/relationships/hyperlink" Target="https://www.abomafoon.nl/fysieke-belasting-bouw" TargetMode="External"/><Relationship Id="rId190" Type="http://schemas.openxmlformats.org/officeDocument/2006/relationships/hyperlink" Target="https://www.abomafoon.nl/werkoverleg" TargetMode="External"/><Relationship Id="rId204" Type="http://schemas.openxmlformats.org/officeDocument/2006/relationships/hyperlink" Target="https://www.abomafoon.nl/lawaai-op-arbeidsplaats" TargetMode="External"/><Relationship Id="rId225" Type="http://schemas.openxmlformats.org/officeDocument/2006/relationships/hyperlink" Target="https://www.abomafoon.nl/veiligheidskleding" TargetMode="External"/><Relationship Id="rId246" Type="http://schemas.openxmlformats.org/officeDocument/2006/relationships/hyperlink" Target="https://www.abomafoon.nl/nachtwerk" TargetMode="External"/><Relationship Id="rId106" Type="http://schemas.openxmlformats.org/officeDocument/2006/relationships/hyperlink" Target="https://www.abomafoon.nl/gevaarlijke-stoffen" TargetMode="External"/><Relationship Id="rId127" Type="http://schemas.openxmlformats.org/officeDocument/2006/relationships/hyperlink" Target="https://www.abomafoon.nl/voorkomen-van-aanrijdgevaar" TargetMode="External"/><Relationship Id="rId10" Type="http://schemas.openxmlformats.org/officeDocument/2006/relationships/endnotes" Target="endnotes.xml"/><Relationship Id="rId31" Type="http://schemas.openxmlformats.org/officeDocument/2006/relationships/hyperlink" Target="https://www.abomafoon.nl/adembescherming" TargetMode="External"/><Relationship Id="rId52" Type="http://schemas.openxmlformats.org/officeDocument/2006/relationships/hyperlink" Target="https://www.abomafoon.nl/lawaai-op-arbeidsplaats" TargetMode="External"/><Relationship Id="rId73" Type="http://schemas.openxmlformats.org/officeDocument/2006/relationships/hyperlink" Target="https://www.abomafoon.nl/maatregelen-alleen-werken" TargetMode="External"/><Relationship Id="rId94" Type="http://schemas.openxmlformats.org/officeDocument/2006/relationships/hyperlink" Target="https://www.abomafoon.nl/gevaarlijke-stoffen" TargetMode="External"/><Relationship Id="rId148" Type="http://schemas.openxmlformats.org/officeDocument/2006/relationships/hyperlink" Target="https://www.abomafoon.nl/persoonlijke-beschermingsmiddelen" TargetMode="External"/><Relationship Id="rId169" Type="http://schemas.openxmlformats.org/officeDocument/2006/relationships/hyperlink" Target="https://www.abomafoon.nl/voorkomen-van-aanrijdgevaa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V&amp;G-plan.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f43f97-1ab9-4884-aeee-afdf9ffb68df">
      <Terms xmlns="http://schemas.microsoft.com/office/infopath/2007/PartnerControls"/>
    </lcf76f155ced4ddcb4097134ff3c332f>
    <TaxCatchAll xmlns="e8491b10-5410-4d9e-a7bb-ccbb3b75001a" xsi:nil="true"/>
    <SharedWithUsers xmlns="e8491b10-5410-4d9e-a7bb-ccbb3b75001a">
      <UserInfo>
        <DisplayName/>
        <AccountId xsi:nil="true"/>
        <AccountType/>
      </UserInfo>
    </SharedWithUsers>
    <MediaLengthInSeconds xmlns="e3f43f97-1ab9-4884-aeee-afdf9ffb68d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2BC5C16EEAFCC428089FDD82D6D7F6A" ma:contentTypeVersion="14" ma:contentTypeDescription="Een nieuw document maken." ma:contentTypeScope="" ma:versionID="230b53046205191ee2e5a90be0401500">
  <xsd:schema xmlns:xsd="http://www.w3.org/2001/XMLSchema" xmlns:xs="http://www.w3.org/2001/XMLSchema" xmlns:p="http://schemas.microsoft.com/office/2006/metadata/properties" xmlns:ns2="e3f43f97-1ab9-4884-aeee-afdf9ffb68df" xmlns:ns3="e8491b10-5410-4d9e-a7bb-ccbb3b75001a" targetNamespace="http://schemas.microsoft.com/office/2006/metadata/properties" ma:root="true" ma:fieldsID="89096b6772f8029d3cede76d91062b83" ns2:_="" ns3:_="">
    <xsd:import namespace="e3f43f97-1ab9-4884-aeee-afdf9ffb68df"/>
    <xsd:import namespace="e8491b10-5410-4d9e-a7bb-ccbb3b75001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43f97-1ab9-4884-aeee-afdf9ffb6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491b10-5410-4d9e-a7bb-ccbb3b75001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54cebe8b-1066-4219-a6b5-95602b6ef662}" ma:internalName="TaxCatchAll" ma:showField="CatchAllData" ma:web="e8491b10-5410-4d9e-a7bb-ccbb3b7500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B4E53-0454-4D0C-B444-B79D59D72B9A}">
  <ds:schemaRefs>
    <ds:schemaRef ds:uri="http://schemas.microsoft.com/sharepoint/v3/contenttype/forms"/>
  </ds:schemaRefs>
</ds:datastoreItem>
</file>

<file path=customXml/itemProps2.xml><?xml version="1.0" encoding="utf-8"?>
<ds:datastoreItem xmlns:ds="http://schemas.openxmlformats.org/officeDocument/2006/customXml" ds:itemID="{17C2BD85-00AA-4242-B66A-B17EA5494364}">
  <ds:schemaRefs>
    <ds:schemaRef ds:uri="http://schemas.microsoft.com/office/2006/metadata/properties"/>
    <ds:schemaRef ds:uri="http://schemas.microsoft.com/office/infopath/2007/PartnerControls"/>
    <ds:schemaRef ds:uri="e3f43f97-1ab9-4884-aeee-afdf9ffb68df"/>
    <ds:schemaRef ds:uri="e8491b10-5410-4d9e-a7bb-ccbb3b75001a"/>
  </ds:schemaRefs>
</ds:datastoreItem>
</file>

<file path=customXml/itemProps3.xml><?xml version="1.0" encoding="utf-8"?>
<ds:datastoreItem xmlns:ds="http://schemas.openxmlformats.org/officeDocument/2006/customXml" ds:itemID="{56D28431-95B5-4F63-8F3B-45BD7A42DA74}">
  <ds:schemaRefs>
    <ds:schemaRef ds:uri="http://schemas.openxmlformats.org/officeDocument/2006/bibliography"/>
  </ds:schemaRefs>
</ds:datastoreItem>
</file>

<file path=customXml/itemProps4.xml><?xml version="1.0" encoding="utf-8"?>
<ds:datastoreItem xmlns:ds="http://schemas.openxmlformats.org/officeDocument/2006/customXml" ds:itemID="{4515CFBB-94ED-4D38-8009-D89650E3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43f97-1ab9-4884-aeee-afdf9ffb68df"/>
    <ds:schemaRef ds:uri="e8491b10-5410-4d9e-a7bb-ccbb3b750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V&amp;G-plan</Template>
  <TotalTime>23</TotalTime>
  <Pages>42</Pages>
  <Words>11753</Words>
  <Characters>64647</Characters>
  <Application>Microsoft Office Word</Application>
  <DocSecurity>0</DocSecurity>
  <Lines>538</Lines>
  <Paragraphs>152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76248</CharactersWithSpaces>
  <SharedDoc>false</SharedDoc>
  <HLinks>
    <vt:vector size="12" baseType="variant">
      <vt:variant>
        <vt:i4>6553635</vt:i4>
      </vt:variant>
      <vt:variant>
        <vt:i4>108</vt:i4>
      </vt:variant>
      <vt:variant>
        <vt:i4>0</vt:i4>
      </vt:variant>
      <vt:variant>
        <vt:i4>5</vt:i4>
      </vt:variant>
      <vt:variant>
        <vt:lpwstr>http://www.arbeidsinspectie.nl/</vt:lpwstr>
      </vt:variant>
      <vt:variant>
        <vt:lpwstr/>
      </vt:variant>
      <vt:variant>
        <vt:i4>2883584</vt:i4>
      </vt:variant>
      <vt:variant>
        <vt:i4>105</vt:i4>
      </vt:variant>
      <vt:variant>
        <vt:i4>0</vt:i4>
      </vt:variant>
      <vt:variant>
        <vt:i4>5</vt:i4>
      </vt:variant>
      <vt:variant>
        <vt:lpwstr>mailto:arbeidsinspectie@minszw.nl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VERBETEREN WATERHUISHOUDING NABIJ DE NOORTHEYLAAN TE LEIDESCHENDAM.</dc:subject>
  <dc:creator>Peter Verkaik</dc:creator>
  <dc:description>Watergebiedsplan Duin- en Bollenstreek</dc:description>
  <cp:lastModifiedBy>Roderik ter Linde</cp:lastModifiedBy>
  <cp:revision>25</cp:revision>
  <cp:lastPrinted>2015-07-31T08:57:00Z</cp:lastPrinted>
  <dcterms:created xsi:type="dcterms:W3CDTF">2023-11-08T10:03:00Z</dcterms:created>
  <dcterms:modified xsi:type="dcterms:W3CDTF">2023-11-08T10:26:00Z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datum">
    <vt:lpwstr>17 november 2016</vt:lpwstr>
  </property>
  <property fmtid="{D5CDD505-2E9C-101B-9397-08002B2CF9AE}" pid="4" name="KNM_LST_pjt">
    <vt:lpwstr/>
  </property>
  <property fmtid="{D5CDD505-2E9C-101B-9397-08002B2CF9AE}" pid="5" name="FileDescription">
    <vt:lpwstr/>
  </property>
  <property fmtid="{D5CDD505-2E9C-101B-9397-08002B2CF9AE}" pid="6" name="ContentTypeId">
    <vt:lpwstr>0x01010022BC5C16EEAFCC428089FDD82D6D7F6A</vt:lpwstr>
  </property>
  <property fmtid="{D5CDD505-2E9C-101B-9397-08002B2CF9AE}" pid="7" name="Order">
    <vt:r8>75531000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